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3703" w14:paraId="a103703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3A6194" w:rsidP="00EF020D" w:rsidR="00F7526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9C14E8">
        <w:t xml:space="preserve">MIRA MAR. PROMET d.o.o. POREČ, Poreč, </w:t>
      </w:r>
      <w:proofErr w:type="spellStart"/>
      <w:r w:rsidR="009C14E8">
        <w:t>Kvajera</w:t>
      </w:r>
      <w:proofErr w:type="spellEnd"/>
      <w:r w:rsidR="009C14E8">
        <w:t xml:space="preserve"> 1, OIB: 20588356436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9C14E8">
        <w:t xml:space="preserve">MIRA MAR. PROMET d.o.o. POREČ, Poreč, </w:t>
      </w:r>
      <w:proofErr w:type="spellStart"/>
      <w:r w:rsidR="009C14E8">
        <w:t>Kvajera</w:t>
      </w:r>
      <w:proofErr w:type="spellEnd"/>
      <w:r w:rsidR="009C14E8">
        <w:t xml:space="preserve"> 1, OIB: 20588356436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9C14E8">
        <w:rPr>
          <w:sz w:val="23"/>
          <w:szCs w:val="23"/>
        </w:rPr>
        <w:t>950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2410CA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C14E8">
        <w:rPr>
          <w:sz w:val="23"/>
          <w:szCs w:val="23"/>
        </w:rPr>
        <w:t>1</w:t>
      </w:r>
      <w:r w:rsidR="00A72C37">
        <w:rPr>
          <w:sz w:val="23"/>
          <w:szCs w:val="23"/>
        </w:rPr>
        <w:t>9</w:t>
      </w:r>
      <w:r w:rsidR="0076088E">
        <w:rPr>
          <w:sz w:val="23"/>
          <w:szCs w:val="23"/>
        </w:rPr>
        <w:t xml:space="preserve">. </w:t>
      </w:r>
      <w:r w:rsidR="009C14E8">
        <w:rPr>
          <w:sz w:val="23"/>
          <w:szCs w:val="23"/>
        </w:rPr>
        <w:t>prosinca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A72C37">
        <w:rPr>
          <w:sz w:val="23"/>
          <w:szCs w:val="23"/>
        </w:rPr>
        <w:t>, v. r.</w:t>
      </w:r>
    </w:p>
    <w:p w:rsidRDefault="00160E12" w:rsidP="007C449E" w:rsidR="00160E12">
      <w:pPr>
        <w:jc w:val="both"/>
        <w:rPr>
          <w:sz w:val="23"/>
          <w:szCs w:val="23"/>
        </w:rPr>
      </w:pPr>
    </w:p>
    <w:p w:rsidRDefault="009C14E8" w:rsidP="007C449E" w:rsidR="009C14E8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9C14E8">
        <w:t>1</w:t>
      </w:r>
      <w:r w:rsidR="00A72C37">
        <w:t>9</w:t>
      </w:r>
      <w:r>
        <w:t xml:space="preserve">. </w:t>
      </w:r>
      <w:r w:rsidR="009C14E8">
        <w:t>prosinca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020723">
      <w:t>Posl</w:t>
    </w:r>
    <w:proofErr w:type="spellEnd"/>
    <w:r w:rsidR="00020723">
      <w:t>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9C14E8">
      <w:t>950/2016-11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410CA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A6194"/>
    <w:rsid w:val="003C3AB0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0DAD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4E55"/>
    <w:rsid w:val="006D5D90"/>
    <w:rsid w:val="006D68C6"/>
    <w:rsid w:val="006F5A21"/>
    <w:rsid w:val="00706A0B"/>
    <w:rsid w:val="007124A9"/>
    <w:rsid w:val="0071533C"/>
    <w:rsid w:val="0072668D"/>
    <w:rsid w:val="0076088E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87119"/>
    <w:rsid w:val="00894AAE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814D1"/>
    <w:rsid w:val="009945A0"/>
    <w:rsid w:val="009B0035"/>
    <w:rsid w:val="009B30FB"/>
    <w:rsid w:val="009C14E8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433D1"/>
    <w:rsid w:val="00A72C3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5650C"/>
    <w:rsid w:val="00B8368A"/>
    <w:rsid w:val="00BA4749"/>
    <w:rsid w:val="00BC3E5F"/>
    <w:rsid w:val="00BC44AE"/>
    <w:rsid w:val="00BD0AE2"/>
    <w:rsid w:val="00BD23FB"/>
    <w:rsid w:val="00C00E5C"/>
    <w:rsid w:val="00C0370D"/>
    <w:rsid w:val="00C03A3E"/>
    <w:rsid w:val="00C25E8F"/>
    <w:rsid w:val="00C45CA2"/>
    <w:rsid w:val="00C466EB"/>
    <w:rsid w:val="00C4779B"/>
    <w:rsid w:val="00C5215F"/>
    <w:rsid w:val="00C546F4"/>
    <w:rsid w:val="00C63E85"/>
    <w:rsid w:val="00C70DCB"/>
    <w:rsid w:val="00C74498"/>
    <w:rsid w:val="00C925E6"/>
    <w:rsid w:val="00CB30DA"/>
    <w:rsid w:val="00CB3F31"/>
    <w:rsid w:val="00CB71F5"/>
    <w:rsid w:val="00CC1D07"/>
    <w:rsid w:val="00CC3C4F"/>
    <w:rsid w:val="00D11407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96123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62D"/>
    <w:rsid w:val="00F43BB1"/>
    <w:rsid w:val="00F45EDC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E5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E5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E5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E5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E5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E5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E5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E5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St-950/2016-11</izvorni_sadrzaj>
    <derivirana_varijabla naziv="DomainObject.Oznaka_1">St-950/2016-11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 MAR. PROMET d.o.o. POREČ zastupanog po punomoćniku Mira Ritoša; Josip Marković</izvorni_sadrzaj>
    <derivirana_varijabla naziv="DomainObject.Predmet.ProtustrankaFormated_1">  MIRA MAR. PROMET d.o.o. POREČ zastupanog po punomoćniku Mira Ritoša; Josip Marković</derivirana_varijabla>
  </DomainObject.Predmet.ProtustrankaFormated>
  <DomainObject.Predmet.ProtustrankaFormatedOIB>
    <izvorni_sadrzaj>  MIRA MAR. PROMET d.o.o. POREČ, OIB 20588356436 zastupanog po punomoćniku Mira Ritoša; Josip Marković</izvorni_sadrzaj>
    <derivirana_varijabla naziv="DomainObject.Predmet.ProtustrankaFormatedOIB_1">  MIRA MAR. PROMET d.o.o. POREČ, OIB 20588356436 zastupanog po punomoćniku Mira Ritoša; Josip Marković</derivirana_varijabla>
  </DomainObject.Predmet.ProtustrankaFormatedOIB>
  <DomainObject.Predmet.ProtustrankaFormatedWithAdress>
    <izvorni_sadrzaj> MIRA MAR. PROMET d.o.o. POREČ, Kvajera 1, 52440 Poreč zastupanog po punomoćniku Mira Ritoša; Josip Marković</izvorni_sadrzaj>
    <derivirana_varijabla naziv="DomainObject.Predmet.ProtustrankaFormatedWithAdress_1"> MIRA MAR. PROMET d.o.o. POREČ, Kvajera 1, 52440 Poreč zastupanog po punomoćniku Mira Ritoša; Josip Marković</derivirana_varijabla>
  </DomainObject.Predmet.ProtustrankaFormatedWithAdress>
  <DomainObject.Predmet.ProtustrankaFormatedWithAdressOIB>
    <izvorni_sadrzaj> MIRA MAR. PROMET d.o.o. POREČ, OIB 20588356436, Kvajera 1, 52440 Poreč zastupanog po punomoćniku Mira Ritoša; Josip Marković</izvorni_sadrzaj>
    <derivirana_varijabla naziv="DomainObject.Predmet.ProtustrankaFormatedWithAdressOIB_1"> MIRA MAR. PROMET d.o.o. POREČ, OIB 20588356436, Kvajera 1, 52440 Poreč zastupanog po punomoćniku Mira Ritoša; Josip Marković</derivirana_varijabla>
  </DomainObject.Predmet.ProtustrankaFormatedWithAdressOIB>
  <DomainObject.Predmet.ProtustrankaWithAdress>
    <izvorni_sadrzaj>MIRA MAR. PROMET d.o.o. POREČ Kvajera 1, 52440 Poreč</izvorni_sadrzaj>
    <derivirana_varijabla naziv="DomainObject.Predmet.ProtustrankaWithAdress_1">MIRA MAR. PROMET d.o.o. POREČ Kvajera 1, 52440 Poreč</derivirana_varijabla>
  </DomainObject.Predmet.ProtustrankaWithAdress>
  <DomainObject.Predmet.ProtustrankaWithAdressOIB>
    <izvorni_sadrzaj>MIRA MAR. PROMET d.o.o. POREČ, OIB 20588356436, Kvajera 1, 52440 Poreč</izvorni_sadrzaj>
    <derivirana_varijabla naziv="DomainObject.Predmet.ProtustrankaWithAdressOIB_1">MIRA MAR. PROMET d.o.o. POREČ, OIB 20588356436, Kvajera 1, 52440 Poreč</derivirana_varijabla>
  </DomainObject.Predmet.ProtustrankaWithAdressOIB>
  <DomainObject.Predmet.ProtustrankaNazivFormated>
    <izvorni_sadrzaj>MIRA MAR. PROMET d.o.o. POREČ</izvorni_sadrzaj>
    <derivirana_varijabla naziv="DomainObject.Predmet.ProtustrankaNazivFormated_1">MIRA MAR. PROMET d.o.o. POREČ</derivirana_varijabla>
  </DomainObject.Predmet.ProtustrankaNazivFormated>
  <DomainObject.Predmet.ProtustrankaNazivFormatedOIB>
    <izvorni_sadrzaj>MIRA MAR. PROMET d.o.o. POREČ, OIB 20588356436</izvorni_sadrzaj>
    <derivirana_varijabla naziv="DomainObject.Predmet.ProtustrankaNazivFormatedOIB_1">MIRA MAR. PROMET d.o.o. POREČ, OIB 20588356436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MIRA MAR. PROMET d.o.o. POREČ zastupanog po punomoćniku Mira Ritoša; Josip Marković</item>
    </izvorni_sadrzaj>
    <derivirana_varijabla naziv="DomainObject.Predmet.ProtuStrankaListFormated_1">
      <item>MIRA MAR. PROMET d.o.o. POREČ zastupanog po punomoćniku Mira Ritoša; Josip Marković</item>
    </derivirana_varijabla>
  </DomainObject.Predmet.ProtuStrankaListFormated>
  <DomainObject.Predmet.ProtuStrankaListFormatedOIB>
    <izvorni_sadrzaj>
      <item>MIRA MAR. PROMET d.o.o. POREČ, OIB 20588356436 zastupanog po punomoćniku Mira Ritoša; Josip Marković</item>
    </izvorni_sadrzaj>
    <derivirana_varijabla naziv="DomainObject.Predmet.ProtuStrankaListFormatedOIB_1">
      <item>MIRA MAR. PROMET d.o.o. POREČ, OIB 20588356436 zastupanog po punomoćniku Mira Ritoša; Josip Marković</item>
    </derivirana_varijabla>
  </DomainObject.Predmet.ProtuStrankaListFormatedOIB>
  <DomainObject.Predmet.ProtuStrankaListFormatedWithAdress>
    <izvorni_sadrzaj>
      <item>MIRA MAR. PROMET d.o.o. POREČ, Kvajera 1, 52440 Poreč zastupanog po punomoćniku Mira Ritoša; Josip Marković</item>
    </izvorni_sadrzaj>
    <derivirana_varijabla naziv="DomainObject.Predmet.ProtuStrankaListFormatedWithAdress_1">
      <item>MIRA MAR. PROMET d.o.o. POREČ, Kvajera 1, 52440 Poreč zastupanog po punomoćniku Mira Ritoša; Josip Marković</item>
    </derivirana_varijabla>
  </DomainObject.Predmet.ProtuStrankaListFormatedWithAdress>
  <DomainObject.Predmet.ProtuStrankaListFormatedWithAdressOIB>
    <izvorni_sadrzaj>
      <item>MIRA MAR. PROMET d.o.o. POREČ, OIB 20588356436, Kvajera 1, 52440 Poreč zastupanog po punomoćniku Mira Ritoša; Josip Marković</item>
    </izvorni_sadrzaj>
    <derivirana_varijabla naziv="DomainObject.Predmet.ProtuStrankaListFormatedWithAdressOIB_1">
      <item>MIRA MAR. PROMET d.o.o. POREČ, OIB 20588356436, Kvajera 1, 52440 Poreč zastupanog po punomoćniku Mira Ritoša; Josip Marković</item>
    </derivirana_varijabla>
  </DomainObject.Predmet.ProtuStrankaListFormatedWithAdressOIB>
  <DomainObject.Predmet.ProtuStrankaListNazivFormated>
    <izvorni_sadrzaj>
      <item>MIRA MAR. PROMET d.o.o. POREČ</item>
    </izvorni_sadrzaj>
    <derivirana_varijabla naziv="DomainObject.Predmet.ProtuStrankaListNazivFormated_1">
      <item>MIRA MAR. PROMET d.o.o. POREČ</item>
    </derivirana_varijabla>
  </DomainObject.Predmet.ProtuStrankaListNazivFormated>
  <DomainObject.Predmet.ProtuStrankaListNazivFormatedOIB>
    <izvorni_sadrzaj>
      <item>MIRA MAR. PROMET d.o.o. POREČ, OIB 20588356436</item>
    </izvorni_sadrzaj>
    <derivirana_varijabla naziv="DomainObject.Predmet.ProtuStrankaListNazivFormatedOIB_1">
      <item>MIRA MAR. PROMET d.o.o. POREČ, OIB 20588356436</item>
    </derivirana_varijabla>
  </DomainObject.Predmet.ProtuStrankaListNazivFormatedOIB>
  <DomainObject.Predmet.OstaliListFormated>
    <izvorni_sadrzaj>
      <item>Mira Ritoša punomoćnik sudionika u postupku MIRA MAR. PROMET d.o.o. POREČ</item>
      <item>Josip Marković punomoćnik sudionika u postupku MIRA MAR. PROMET d.o.o. POREČ</item>
    </izvorni_sadrzaj>
    <derivirana_varijabla naziv="DomainObject.Predmet.OstaliListFormated_1">
      <item>Mira Ritoša punomoćnik sudionika u postupku MIRA MAR. PROMET d.o.o. POREČ</item>
      <item>Josip Marković punomoćnik sudionika u postupku MIRA MAR. PROMET d.o.o. POREČ</item>
    </derivirana_varijabla>
  </DomainObject.Predmet.OstaliListFormated>
  <DomainObject.Predmet.OstaliListFormatedOIB>
    <izvorni_sadrzaj>
      <item>Mira Ritoša, OIB 96965322589 punomoćnik sudionika u postupku MIRA MAR. PROMET d.o.o. POREČ</item>
      <item>Josip Marković, OIB 31327394279 punomoćnik sudionika u postupku MIRA MAR. PROMET d.o.o. POREČ</item>
    </izvorni_sadrzaj>
    <derivirana_varijabla naziv="DomainObject.Predmet.OstaliListFormatedOIB_1">
      <item>Mira Ritoša, OIB 96965322589 punomoćnik sudionika u postupku MIRA MAR. PROMET d.o.o. POREČ</item>
      <item>Josip Marković, OIB 31327394279 punomoćnik sudionika u postupku MIRA MAR. PROMET d.o.o. POREČ</item>
    </derivirana_varijabla>
  </DomainObject.Predmet.OstaliListFormatedOIB>
  <DomainObject.Predmet.OstaliListFormatedWithAdress>
    <izvorni_sadrzaj>
      <item>Mira Ritoša, Kvajera 1, 52440 Poreč punomoćnik sudionika u postupku MIRA MAR. PROMET d.o.o. POREČ</item>
      <item>Josip Marković, Ferde Livadića 19, 10431 Sveta Nedelja punomoćnik sudionika u postupku MIRA MAR. PROMET d.o.o. POREČ</item>
    </izvorni_sadrzaj>
    <derivirana_varijabla naziv="DomainObject.Predmet.OstaliListFormatedWithAdress_1">
      <item>Mira Ritoša, Kvajera 1, 52440 Poreč punomoćnik sudionika u postupku MIRA MAR. PROMET d.o.o. POREČ</item>
      <item>Josip Marković, Ferde Livadića 19, 10431 Sveta Nedelja punomoćnik sudionika u postupku MIRA MAR. PROMET d.o.o. POREČ</item>
    </derivirana_varijabla>
  </DomainObject.Predmet.OstaliListFormatedWithAdress>
  <DomainObject.Predmet.OstaliListFormatedWithAdressOIB>
    <izvorni_sadrzaj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izvorni_sadrzaj>
    <derivirana_varijabla naziv="DomainObject.Predmet.OstaliListFormatedWithAdressOIB_1"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derivirana_varijabla>
  </DomainObject.Predmet.OstaliListFormatedWithAdressOIB>
  <DomainObject.Predmet.OstaliListNazivFormated>
    <izvorni_sadrzaj>
      <item>Mira Ritoša</item>
      <item>Josip Marković</item>
    </izvorni_sadrzaj>
    <derivirana_varijabla naziv="DomainObject.Predmet.OstaliListNazivFormated_1">
      <item>Mira Ritoša</item>
      <item>Josip Marković</item>
    </derivirana_varijabla>
  </DomainObject.Predmet.OstaliListNazivFormated>
  <DomainObject.Predmet.OstaliListNazivFormatedOIB>
    <izvorni_sadrzaj>
      <item>Mira Ritoša, OIB 96965322589</item>
      <item>Josip Marković, OIB 31327394279</item>
    </izvorni_sadrzaj>
    <derivirana_varijabla naziv="DomainObject.Predmet.OstaliListNazivFormatedOIB_1">
      <item>Mira Ritoša, OIB 96965322589</item>
      <item>Josip Marković, OIB 31327394279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St-950/2016-11</izvorni_sadrzaj>
    <derivirana_varijabla naziv="DomainObject.PoslovniBrojDokumenta_1">St-950/2016-11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MIRA MAR. PROMET d.o.o. POREČ</izvorni_sadrzaj>
    <derivirana_varijabla naziv="DomainObject.Predmet.ProtustrankaIDrugi_1">MIRA MAR. PROMET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MIRA MAR. PROMET d.o.o. POREČ, OIB 20588356436, Kvajera 1, 52440 Poreč</izvorni_sadrzaj>
    <derivirana_varijabla naziv="DomainObject.Predmet.ProtustrankaIDrugiAdressOIB_1">MIRA MAR. PROMET d.o.o. POREČ, OIB 20588356436, Kvajera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MIRA MAR. PROMET d.o.o. POREČ</item>
      <item>Mira Ritoša</item>
      <item>Josip Marković</item>
    </izvorni_sadrzaj>
    <derivirana_varijabla naziv="DomainObject.Predmet.SudioniciListNaziv_1">
      <item>FINANCIJSKA AGENCIJA, RC RIJEKA, PODRUŽNICA PULA, PULA</item>
      <item>MIRA MAR. PROMET d.o.o. POREČ</item>
      <item>Mira Ritoša</item>
      <item>Josip Marković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izvorni_sadrzaj>
    <derivirana_varijabla naziv="DomainObject.Predmet.SudioniciListAdressOIB_1"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20588356436</item>
      <item>, OIB 96965322589</item>
      <item>, OIB 31327394279</item>
    </izvorni_sadrzaj>
    <derivirana_varijabla naziv="DomainObject.Predmet.SudioniciListNazivOIB_1">
      <item>, OIB 85821130368</item>
      <item>, OIB 20588356436</item>
      <item>, OIB 96965322589</item>
      <item>, OIB 31327394279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2089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2016-12-16T08:56:00Z</dcterms:created>
  <dc:creator>Jasmina Matika</dc:creator>
  <cp:lastModifiedBy>Sanja Prodan</cp:lastModifiedBy>
  <cp:lastPrinted>2016-11-21T11:25:00Z</cp:lastPrinted>
  <dcterms:modified xmlns:xsi="http://www.w3.org/2001/XMLSchema-instance" xsi:type="dcterms:W3CDTF">2016-12-19T13:33:00Z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