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ba8efc0" w14:paraId="ba8efc0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F03DC9">
        <w:rPr>
          <w:rFonts w:cs="Times New Roman" w:eastAsia="Times New Roman" w:hAnsi="Times New Roman" w:ascii="Times New Roman"/>
          <w:sz w:val="24"/>
          <w:szCs w:val="20"/>
          <w:lang w:eastAsia="hr-HR"/>
        </w:rPr>
        <w:t>616/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03DC9" w:rsidRP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PRESVETO SRCE ISUSOVO</w:t>
      </w:r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3DC9" w:rsidRP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Gornji </w:t>
      </w:r>
      <w:proofErr w:type="spellStart"/>
      <w:r w:rsidR="00F03DC9" w:rsidRP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Dragonožec</w:t>
      </w:r>
      <w:proofErr w:type="spellEnd"/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Gornjodragonoška</w:t>
      </w:r>
      <w:proofErr w:type="spellEnd"/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23, registarski broj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21009595</w:t>
      </w:r>
      <w:r w:rsidR="00AD409F" w:rsidRPr="00AD409F"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D409F" w:rsidRPr="00AD409F">
        <w:t xml:space="preserve"> </w:t>
      </w:r>
      <w:r w:rsidR="00F03DC9" w:rsidRP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32988649607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3DC9" w:rsidRP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PRESVETO SRCE ISUSOVO</w:t>
      </w:r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F03DC9" w:rsidRP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Gornji </w:t>
      </w:r>
      <w:proofErr w:type="spellStart"/>
      <w:r w:rsidR="00F03DC9" w:rsidRP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Dragonožec</w:t>
      </w:r>
      <w:proofErr w:type="spellEnd"/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>Gornjodragonoška</w:t>
      </w:r>
      <w:proofErr w:type="spellEnd"/>
      <w:r w:rsidR="00F0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23,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03DC9">
        <w:rPr>
          <w:rFonts w:cs="Times New Roman" w:eastAsia="Times New Roman" w:hAnsi="Times New Roman" w:ascii="Times New Roman"/>
          <w:sz w:val="24"/>
          <w:szCs w:val="20"/>
          <w:lang w:eastAsia="hr-HR"/>
        </w:rPr>
        <w:t>1.175,00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03DC9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9225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F03DC9">
        <w:rPr>
          <w:rFonts w:cs="Times New Roman" w:eastAsia="Times New Roman" w:hAnsi="Times New Roman" w:ascii="Times New Roman"/>
          <w:sz w:val="24"/>
          <w:szCs w:val="20"/>
          <w:lang w:eastAsia="hr-HR"/>
        </w:rPr>
        <w:t>6616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92256" w:rsidP="00892256" w:rsidR="0089225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892256" w:rsidP="00892256" w:rsidR="0089225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35716"/>
    <w:rsid w:val="00492E13"/>
    <w:rsid w:val="004A66FD"/>
    <w:rsid w:val="004F698C"/>
    <w:rsid w:val="00892256"/>
    <w:rsid w:val="009037B9"/>
    <w:rsid w:val="00954738"/>
    <w:rsid w:val="00AD409F"/>
    <w:rsid w:val="00CA20E3"/>
    <w:rsid w:val="00CC03F5"/>
    <w:rsid w:val="00D96056"/>
    <w:rsid w:val="00E3660B"/>
    <w:rsid w:val="00F03DC9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7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57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57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57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5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5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57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St-6616/2015</izvorni_sadrzaj>
    <derivirana_varijabla naziv="DomainObject.Predmet.OznakaBroj_1">St-6616/2015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PRESVETO SRCE ISUSOVO</izvorni_sadrzaj>
    <derivirana_varijabla naziv="DomainObject.Predmet.ProtustrankaFormated_1">  UDRUGA PRESVETO SRCE ISUSOVO</derivirana_varijabla>
  </DomainObject.Predmet.ProtustrankaFormated>
  <DomainObject.Predmet.ProtustrankaFormatedOIB>
    <izvorni_sadrzaj>  UDRUGA PRESVETO SRCE ISUSOVO, OIB 32988649607</izvorni_sadrzaj>
    <derivirana_varijabla naziv="DomainObject.Predmet.ProtustrankaFormatedOIB_1">  UDRUGA PRESVETO SRCE ISUSOVO, OIB 32988649607</derivirana_varijabla>
  </DomainObject.Predmet.ProtustrankaFormatedOIB>
  <DomainObject.Predmet.ProtustrankaFormatedWithAdress>
    <izvorni_sadrzaj> UDRUGA PRESVETO SRCE ISUSOVO, Gornjodragonoška cesta 23, 10253 Gornji Dragonožec</izvorni_sadrzaj>
    <derivirana_varijabla naziv="DomainObject.Predmet.ProtustrankaFormatedWithAdress_1"> UDRUGA PRESVETO SRCE ISUSOVO, Gornjodragonoška cesta 23, 10253 Gornji Dragonožec</derivirana_varijabla>
  </DomainObject.Predmet.ProtustrankaFormatedWithAdress>
  <DomainObject.Predmet.ProtustrankaFormatedWithAdressOIB>
    <izvorni_sadrzaj> UDRUGA PRESVETO SRCE ISUSOVO, OIB 32988649607, Gornjodragonoška cesta 23, 10253 Gornji Dragonožec</izvorni_sadrzaj>
    <derivirana_varijabla naziv="DomainObject.Predmet.ProtustrankaFormatedWithAdressOIB_1"> UDRUGA PRESVETO SRCE ISUSOVO, OIB 32988649607, Gornjodragonoška cesta 23, 10253 Gornji Dragonožec</derivirana_varijabla>
  </DomainObject.Predmet.ProtustrankaFormatedWithAdressOIB>
  <DomainObject.Predmet.ProtustrankaWithAdress>
    <izvorni_sadrzaj>UDRUGA PRESVETO SRCE ISUSOVO Gornjodragonoška cesta 23, 10253 Gornji Dragonožec</izvorni_sadrzaj>
    <derivirana_varijabla naziv="DomainObject.Predmet.ProtustrankaWithAdress_1">UDRUGA PRESVETO SRCE ISUSOVO Gornjodragonoška cesta 23, 10253 Gornji Dragonožec</derivirana_varijabla>
  </DomainObject.Predmet.ProtustrankaWithAdress>
  <DomainObject.Predmet.ProtustrankaWithAdressOIB>
    <izvorni_sadrzaj>UDRUGA PRESVETO SRCE ISUSOVO, OIB 32988649607, Gornjodragonoška cesta 23, 10253 Gornji Dragonožec</izvorni_sadrzaj>
    <derivirana_varijabla naziv="DomainObject.Predmet.ProtustrankaWithAdressOIB_1">UDRUGA PRESVETO SRCE ISUSOVO, OIB 32988649607, Gornjodragonoška cesta 23, 10253 Gornji Dragonožec</derivirana_varijabla>
  </DomainObject.Predmet.ProtustrankaWithAdressOIB>
  <DomainObject.Predmet.ProtustrankaNazivFormated>
    <izvorni_sadrzaj>UDRUGA PRESVETO SRCE ISUSOVO</izvorni_sadrzaj>
    <derivirana_varijabla naziv="DomainObject.Predmet.ProtustrankaNazivFormated_1">UDRUGA PRESVETO SRCE ISUSOVO</derivirana_varijabla>
  </DomainObject.Predmet.ProtustrankaNazivFormated>
  <DomainObject.Predmet.ProtustrankaNazivFormatedOIB>
    <izvorni_sadrzaj>UDRUGA PRESVETO SRCE ISUSOVO, OIB 32988649607</izvorni_sadrzaj>
    <derivirana_varijabla naziv="DomainObject.Predmet.ProtustrankaNazivFormatedOIB_1">UDRUGA PRESVETO SRCE ISUSOVO, OIB 32988649607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PRESVETO SRCE ISUSOVO</item>
    </izvorni_sadrzaj>
    <derivirana_varijabla naziv="DomainObject.Predmet.ProtuStrankaListFormated_1">
      <item>UDRUGA PRESVETO SRCE ISUSOVO</item>
    </derivirana_varijabla>
  </DomainObject.Predmet.ProtuStrankaListFormated>
  <DomainObject.Predmet.ProtuStrankaListFormatedOIB>
    <izvorni_sadrzaj>
      <item>UDRUGA PRESVETO SRCE ISUSOVO, OIB 32988649607</item>
    </izvorni_sadrzaj>
    <derivirana_varijabla naziv="DomainObject.Predmet.ProtuStrankaListFormatedOIB_1">
      <item>UDRUGA PRESVETO SRCE ISUSOVO, OIB 32988649607</item>
    </derivirana_varijabla>
  </DomainObject.Predmet.ProtuStrankaListFormatedOIB>
  <DomainObject.Predmet.ProtuStrankaListFormatedWithAdress>
    <izvorni_sadrzaj>
      <item>UDRUGA PRESVETO SRCE ISUSOVO, Gornjodragonoška cesta 23, 10253 Gornji Dragonožec</item>
    </izvorni_sadrzaj>
    <derivirana_varijabla naziv="DomainObject.Predmet.ProtuStrankaListFormatedWithAdress_1">
      <item>UDRUGA PRESVETO SRCE ISUSOVO, Gornjodragonoška cesta 23, 10253 Gornji Dragonožec</item>
    </derivirana_varijabla>
  </DomainObject.Predmet.ProtuStrankaListFormatedWithAdress>
  <DomainObject.Predmet.ProtuStrankaListFormatedWithAdressOIB>
    <izvorni_sadrzaj>
      <item>UDRUGA PRESVETO SRCE ISUSOVO, OIB 32988649607, Gornjodragonoška cesta 23, 10253 Gornji Dragonožec</item>
    </izvorni_sadrzaj>
    <derivirana_varijabla naziv="DomainObject.Predmet.ProtuStrankaListFormatedWithAdressOIB_1">
      <item>UDRUGA PRESVETO SRCE ISUSOVO, OIB 32988649607, Gornjodragonoška cesta 23, 10253 Gornji Dragonožec</item>
    </derivirana_varijabla>
  </DomainObject.Predmet.ProtuStrankaListFormatedWithAdressOIB>
  <DomainObject.Predmet.ProtuStrankaListNazivFormated>
    <izvorni_sadrzaj>
      <item>UDRUGA PRESVETO SRCE ISUSOVO</item>
    </izvorni_sadrzaj>
    <derivirana_varijabla naziv="DomainObject.Predmet.ProtuStrankaListNazivFormated_1">
      <item>UDRUGA PRESVETO SRCE ISUSOVO</item>
    </derivirana_varijabla>
  </DomainObject.Predmet.ProtuStrankaListNazivFormated>
  <DomainObject.Predmet.ProtuStrankaListNazivFormatedOIB>
    <izvorni_sadrzaj>
      <item>UDRUGA PRESVETO SRCE ISUSOVO, OIB 32988649607</item>
    </izvorni_sadrzaj>
    <derivirana_varijabla naziv="DomainObject.Predmet.ProtuStrankaListNazivFormatedOIB_1">
      <item>UDRUGA PRESVETO SRCE ISUSOVO, OIB 32988649607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PRESVETO SRCE ISUSOVO</izvorni_sadrzaj>
    <derivirana_varijabla naziv="DomainObject.Predmet.ProtustrankaIDrugi_1">UDRUGA PRESVETO SRCE ISUSOVO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PRESVETO SRCE ISUSOVO, OIB 32988649607, Gornjodragonoška cesta 23, 10253 Gornji Dragonožec</izvorni_sadrzaj>
    <derivirana_varijabla naziv="DomainObject.Predmet.ProtustrankaIDrugiAdressOIB_1">UDRUGA PRESVETO SRCE ISUSOVO, OIB 32988649607, Gornjodragonoška cesta 23, 10253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PRESVETO SRCE ISUSOVO</item>
    </izvorni_sadrzaj>
    <derivirana_varijabla naziv="DomainObject.Predmet.SudioniciListNaziv_1">
      <item>FINA Regionalni centar Zagreb</item>
      <item>UDRUGA PRESVETO SRCE ISUSOVO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PRESVETO SRCE ISUSOVO, OIB 32988649607, Gornjodragonoška cesta 23,10253 Gornji Dragonožec</item>
    </izvorni_sadrzaj>
    <derivirana_varijabla naziv="DomainObject.Predmet.SudioniciListAdressOIB_1">
      <item>FINA Regionalni centar Zagreb, OIB 85821130368, Trg svibanjskih žrtava 1995. 1,10000 Zagreb</item>
      <item>UDRUGA PRESVETO SRCE ISUSOVO, OIB 32988649607, Gornjodragonoška cesta 23,10253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32988649607</item>
    </izvorni_sadrzaj>
    <derivirana_varijabla naziv="DomainObject.Predmet.SudioniciListNazivOIB_1">
      <item>, OIB 85821130368</item>
      <item>, OIB 32988649607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1996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2016-04-20T06:58:00Z</dcterms:created>
  <dc:creator>Mario Žišković</dc:creator>
  <cp:lastModifiedBy>Anđelka Mandarić</cp:lastModifiedBy>
  <cp:lastPrinted>2016-04-20T06:57:00Z</cp:lastPrinted>
  <dcterms:modified xmlns:xsi="http://www.w3.org/2001/XMLSchema-instance" xsi:type="dcterms:W3CDTF">2016-04-20T07:00:00Z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