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c53b" w14:paraId="55ec53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C2DF6">
        <w:t>5</w:t>
      </w:r>
      <w:r w:rsidR="00605975">
        <w:t>387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77739">
        <w:t xml:space="preserve"> </w:t>
      </w:r>
      <w:r w:rsidR="00605975">
        <w:t>INFORMATIČKO TEHNOLOŠKI BLOK d.o.o. Zagreb, Pregradska 16, MBS: 080478048, OIB: 05452638029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05975">
        <w:t>e 4.606,33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7773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112D"/>
    <w:rsid w:val="003E3A15"/>
    <w:rsid w:val="003E5D1C"/>
    <w:rsid w:val="00413F4C"/>
    <w:rsid w:val="0042126F"/>
    <w:rsid w:val="00427709"/>
    <w:rsid w:val="00491B71"/>
    <w:rsid w:val="00497C5C"/>
    <w:rsid w:val="004B337A"/>
    <w:rsid w:val="004B7724"/>
    <w:rsid w:val="004D2E19"/>
    <w:rsid w:val="004E477C"/>
    <w:rsid w:val="004F3962"/>
    <w:rsid w:val="005073E3"/>
    <w:rsid w:val="0053446F"/>
    <w:rsid w:val="00572798"/>
    <w:rsid w:val="00586A13"/>
    <w:rsid w:val="00590AEF"/>
    <w:rsid w:val="00591994"/>
    <w:rsid w:val="005947E3"/>
    <w:rsid w:val="005A0039"/>
    <w:rsid w:val="005B137F"/>
    <w:rsid w:val="005D476D"/>
    <w:rsid w:val="005D4DDE"/>
    <w:rsid w:val="005E4AB8"/>
    <w:rsid w:val="005E7E1A"/>
    <w:rsid w:val="005F0073"/>
    <w:rsid w:val="005F4627"/>
    <w:rsid w:val="00605975"/>
    <w:rsid w:val="00627F6A"/>
    <w:rsid w:val="00636851"/>
    <w:rsid w:val="006534B4"/>
    <w:rsid w:val="00655125"/>
    <w:rsid w:val="00657B8E"/>
    <w:rsid w:val="006756D0"/>
    <w:rsid w:val="006C1781"/>
    <w:rsid w:val="006E591E"/>
    <w:rsid w:val="006E7E19"/>
    <w:rsid w:val="007178B3"/>
    <w:rsid w:val="007814EF"/>
    <w:rsid w:val="00790F6F"/>
    <w:rsid w:val="007927E6"/>
    <w:rsid w:val="007B5AFD"/>
    <w:rsid w:val="007C2DF6"/>
    <w:rsid w:val="007D54DB"/>
    <w:rsid w:val="007D5A5D"/>
    <w:rsid w:val="007E2A15"/>
    <w:rsid w:val="008053C0"/>
    <w:rsid w:val="008155EE"/>
    <w:rsid w:val="008173AB"/>
    <w:rsid w:val="00850889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27AF7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1782"/>
    <w:rsid w:val="00AA5994"/>
    <w:rsid w:val="00AC4528"/>
    <w:rsid w:val="00AD027A"/>
    <w:rsid w:val="00B82F18"/>
    <w:rsid w:val="00BA1518"/>
    <w:rsid w:val="00BC358E"/>
    <w:rsid w:val="00BF518B"/>
    <w:rsid w:val="00C03E51"/>
    <w:rsid w:val="00C3410D"/>
    <w:rsid w:val="00C836B9"/>
    <w:rsid w:val="00C958E9"/>
    <w:rsid w:val="00CA4A01"/>
    <w:rsid w:val="00CD52F0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A131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1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1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1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1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5387</izvorni_sadrzaj>
    <derivirana_varijabla naziv="DomainObject.Predmet.Broj_1">5387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St-5387/2015</izvorni_sadrzaj>
    <derivirana_varijabla naziv="DomainObject.Predmet.OznakaBroj_1">St-5387/2015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INFORMATIČKO TEHNOLOŠKI BLOK d.o.o. zastupanog po punomoćniku Sandra Silver</izvorni_sadrzaj>
    <derivirana_varijabla naziv="DomainObject.Predmet.ProtustrankaFormated_1">  INFORMATIČKO TEHNOLOŠKI BLOK d.o.o. zastupanog po punomoćniku Sandra Silver</derivirana_varijabla>
  </DomainObject.Predmet.ProtustrankaFormated>
  <DomainObject.Predmet.ProtustrankaFormatedOIB>
    <izvorni_sadrzaj>  INFORMATIČKO TEHNOLOŠKI BLOK d.o.o., OIB 05452638029 zastupanog po punomoćniku Sandra Silver</izvorni_sadrzaj>
    <derivirana_varijabla naziv="DomainObject.Predmet.ProtustrankaFormatedOIB_1">  INFORMATIČKO TEHNOLOŠKI BLOK d.o.o., OIB 05452638029 zastupanog po punomoćniku Sandra Silver</derivirana_varijabla>
  </DomainObject.Predmet.ProtustrankaFormatedOIB>
  <DomainObject.Predmet.ProtustrankaFormatedWithAdress>
    <izvorni_sadrzaj> INFORMATIČKO TEHNOLOŠKI BLOK d.o.o., Pregradska 16, 10000 Zagreb zastupanog po punomoćniku Sandra Silver</izvorni_sadrzaj>
    <derivirana_varijabla naziv="DomainObject.Predmet.ProtustrankaFormatedWithAdress_1"> INFORMATIČKO TEHNOLOŠKI BLOK d.o.o., Pregradska 16, 10000 Zagreb zastupanog po punomoćniku Sandra Silver</derivirana_varijabla>
  </DomainObject.Predmet.ProtustrankaFormatedWithAdress>
  <DomainObject.Predmet.ProtustrankaFormatedWithAdressOIB>
    <izvorni_sadrzaj> INFORMATIČKO TEHNOLOŠKI BLOK d.o.o., OIB 05452638029, Pregradska 16, 10000 Zagreb zastupanog po punomoćniku Sandra Silver</izvorni_sadrzaj>
    <derivirana_varijabla naziv="DomainObject.Predmet.ProtustrankaFormatedWithAdressOIB_1"> INFORMATIČKO TEHNOLOŠKI BLOK d.o.o., OIB 05452638029, Pregradska 16, 10000 Zagreb zastupanog po punomoćniku Sandra Silver</derivirana_varijabla>
  </DomainObject.Predmet.ProtustrankaFormatedWithAdressOIB>
  <DomainObject.Predmet.ProtustrankaWithAdress>
    <izvorni_sadrzaj>INFORMATIČKO TEHNOLOŠKI BLOK d.o.o. Pregradska 16, 10000 Zagreb</izvorni_sadrzaj>
    <derivirana_varijabla naziv="DomainObject.Predmet.ProtustrankaWithAdress_1">INFORMATIČKO TEHNOLOŠKI BLOK d.o.o. Pregradska 16, 10000 Zagreb</derivirana_varijabla>
  </DomainObject.Predmet.ProtustrankaWithAdress>
  <DomainObject.Predmet.ProtustrankaWithAdressOIB>
    <izvorni_sadrzaj>INFORMATIČKO TEHNOLOŠKI BLOK d.o.o., OIB 05452638029, Pregradska 16, 10000 Zagreb</izvorni_sadrzaj>
    <derivirana_varijabla naziv="DomainObject.Predmet.ProtustrankaWithAdressOIB_1">INFORMATIČKO TEHNOLOŠKI BLOK d.o.o., OIB 05452638029, Pregradska 16, 10000 Zagreb</derivirana_varijabla>
  </DomainObject.Predmet.ProtustrankaWithAdressOIB>
  <DomainObject.Predmet.ProtustrankaNazivFormated>
    <izvorni_sadrzaj>INFORMATIČKO TEHNOLOŠKI BLOK d.o.o.</izvorni_sadrzaj>
    <derivirana_varijabla naziv="DomainObject.Predmet.ProtustrankaNazivFormated_1">INFORMATIČKO TEHNOLOŠKI BLOK d.o.o.</derivirana_varijabla>
  </DomainObject.Predmet.ProtustrankaNazivFormated>
  <DomainObject.Predmet.ProtustrankaNazivFormatedOIB>
    <izvorni_sadrzaj>INFORMATIČKO TEHNOLOŠKI BLOK d.o.o., OIB 05452638029</izvorni_sadrzaj>
    <derivirana_varijabla naziv="DomainObject.Predmet.ProtustrankaNazivFormatedOIB_1">INFORMATIČKO TEHNOLOŠKI BLOK d.o.o., OIB 05452638029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INFORMATIČKO TEHNOLOŠKI BLOK d.o.o. zastupanog po punomoćniku Sandra Silver</item>
    </izvorni_sadrzaj>
    <derivirana_varijabla naziv="DomainObject.Predmet.ProtuStrankaListFormated_1">
      <item>INFORMATIČKO TEHNOLOŠKI BLOK d.o.o. zastupanog po punomoćniku Sandra Silver</item>
    </derivirana_varijabla>
  </DomainObject.Predmet.ProtuStrankaListFormated>
  <DomainObject.Predmet.ProtuStrankaListFormatedOIB>
    <izvorni_sadrzaj>
      <item>INFORMATIČKO TEHNOLOŠKI BLOK d.o.o., OIB 05452638029 zastupanog po punomoćniku Sandra Silver</item>
    </izvorni_sadrzaj>
    <derivirana_varijabla naziv="DomainObject.Predmet.ProtuStrankaListFormatedOIB_1">
      <item>INFORMATIČKO TEHNOLOŠKI BLOK d.o.o., OIB 05452638029 zastupanog po punomoćniku Sandra Silver</item>
    </derivirana_varijabla>
  </DomainObject.Predmet.ProtuStrankaListFormatedOIB>
  <DomainObject.Predmet.ProtuStrankaListFormatedWithAdress>
    <izvorni_sadrzaj>
      <item>INFORMATIČKO TEHNOLOŠKI BLOK d.o.o., Pregradska 16, 10000 Zagreb zastupanog po punomoćniku Sandra Silver</item>
    </izvorni_sadrzaj>
    <derivirana_varijabla naziv="DomainObject.Predmet.ProtuStrankaListFormatedWithAdress_1">
      <item>INFORMATIČKO TEHNOLOŠKI BLOK d.o.o., Pregradska 16, 10000 Zagreb zastupanog po punomoćniku Sandra Silver</item>
    </derivirana_varijabla>
  </DomainObject.Predmet.ProtuStrankaListFormatedWithAdress>
  <DomainObject.Predmet.ProtuStrankaListFormatedWithAdressOIB>
    <izvorni_sadrzaj>
      <item>INFORMATIČKO TEHNOLOŠKI BLOK d.o.o., OIB 05452638029, Pregradska 16, 10000 Zagreb zastupanog po punomoćniku Sandra Silver</item>
    </izvorni_sadrzaj>
    <derivirana_varijabla naziv="DomainObject.Predmet.ProtuStrankaListFormatedWithAdressOIB_1">
      <item>INFORMATIČKO TEHNOLOŠKI BLOK d.o.o., OIB 05452638029, Pregradska 16, 10000 Zagreb zastupanog po punomoćniku Sandra Silver</item>
    </derivirana_varijabla>
  </DomainObject.Predmet.ProtuStrankaListFormatedWithAdressOIB>
  <DomainObject.Predmet.ProtuStrankaListNazivFormated>
    <izvorni_sadrzaj>
      <item>INFORMATIČKO TEHNOLOŠKI BLOK d.o.o.</item>
    </izvorni_sadrzaj>
    <derivirana_varijabla naziv="DomainObject.Predmet.ProtuStrankaListNazivFormated_1">
      <item>INFORMATIČKO TEHNOLOŠKI BLOK d.o.o.</item>
    </derivirana_varijabla>
  </DomainObject.Predmet.ProtuStrankaListNazivFormated>
  <DomainObject.Predmet.ProtuStrankaListNazivFormatedOIB>
    <izvorni_sadrzaj>
      <item>INFORMATIČKO TEHNOLOŠKI BLOK d.o.o., OIB 05452638029</item>
    </izvorni_sadrzaj>
    <derivirana_varijabla naziv="DomainObject.Predmet.ProtuStrankaListNazivFormatedOIB_1">
      <item>INFORMATIČKO TEHNOLOŠKI BLOK d.o.o., OIB 05452638029</item>
    </derivirana_varijabla>
  </DomainObject.Predmet.ProtuStrankaListNazivFormatedOIB>
  <DomainObject.Predmet.OstaliListFormated>
    <izvorni_sadrzaj>
      <item>Sandra Silver punomoćnik sudionika u postupku INFORMATIČKO TEHNOLOŠKI BLOK d.o.o.</item>
    </izvorni_sadrzaj>
    <derivirana_varijabla naziv="DomainObject.Predmet.OstaliListFormated_1">
      <item>Sandra Silver punomoćnik sudionika u postupku INFORMATIČKO TEHNOLOŠKI BLOK d.o.o.</item>
    </derivirana_varijabla>
  </DomainObject.Predmet.OstaliListFormated>
  <DomainObject.Predmet.OstaliListFormatedOIB>
    <izvorni_sadrzaj>
      <item>Sandra Silver, OIB 25039496082 punomoćnik sudionika u postupku INFORMATIČKO TEHNOLOŠKI BLOK d.o.o.</item>
    </izvorni_sadrzaj>
    <derivirana_varijabla naziv="DomainObject.Predmet.OstaliListFormatedOIB_1">
      <item>Sandra Silver, OIB 25039496082 punomoćnik sudionika u postupku INFORMATIČKO TEHNOLOŠKI BLOK d.o.o.</item>
    </derivirana_varijabla>
  </DomainObject.Predmet.OstaliListFormatedOIB>
  <DomainObject.Predmet.OstaliListFormatedWithAdress>
    <izvorni_sadrzaj>
      <item>Sandra Silver, Šinorija 22, 10000 Zagreb punomoćnik sudionika u postupku INFORMATIČKO TEHNOLOŠKI BLOK d.o.o.</item>
    </izvorni_sadrzaj>
    <derivirana_varijabla naziv="DomainObject.Predmet.OstaliListFormatedWithAdress_1">
      <item>Sandra Silver, Šinorija 22, 10000 Zagreb punomoćnik sudionika u postupku INFORMATIČKO TEHNOLOŠKI BLOK d.o.o.</item>
    </derivirana_varijabla>
  </DomainObject.Predmet.OstaliListFormatedWithAdress>
  <DomainObject.Predmet.OstaliListFormatedWithAdressOIB>
    <izvorni_sadrzaj>
      <item>Sandra Silver, OIB 25039496082, Šinorija 22, 10000 Zagreb punomoćnik sudionika u postupku INFORMATIČKO TEHNOLOŠKI BLOK d.o.o.</item>
    </izvorni_sadrzaj>
    <derivirana_varijabla naziv="DomainObject.Predmet.OstaliListFormatedWithAdressOIB_1">
      <item>Sandra Silver, OIB 25039496082, Šinorija 22, 10000 Zagreb punomoćnik sudionika u postupku INFORMATIČKO TEHNOLOŠKI BLOK d.o.o.</item>
    </derivirana_varijabla>
  </DomainObject.Predmet.OstaliListFormatedWithAdressOIB>
  <DomainObject.Predmet.OstaliListNazivFormated>
    <izvorni_sadrzaj>
      <item>Sandra Silver</item>
    </izvorni_sadrzaj>
    <derivirana_varijabla naziv="DomainObject.Predmet.OstaliListNazivFormated_1">
      <item>Sandra Silver</item>
    </derivirana_varijabla>
  </DomainObject.Predmet.OstaliListNazivFormated>
  <DomainObject.Predmet.OstaliListNazivFormatedOIB>
    <izvorni_sadrzaj>
      <item>Sandra Silver, OIB 25039496082</item>
    </izvorni_sadrzaj>
    <derivirana_varijabla naziv="DomainObject.Predmet.OstaliListNazivFormatedOIB_1">
      <item>Sandra Silver, OIB 25039496082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INFORMATIČKO TEHNOLOŠKI BLOK d.o.o.</izvorni_sadrzaj>
    <derivirana_varijabla naziv="DomainObject.Predmet.ProtustrankaIDrugi_1">INFORMATIČKO TEHNOLOŠKI BLOK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INFORMATIČKO TEHNOLOŠKI BLOK d.o.o., OIB 05452638029, Pregradska 16, 10000 Zagreb</izvorni_sadrzaj>
    <derivirana_varijabla naziv="DomainObject.Predmet.ProtustrankaIDrugiAdressOIB_1">INFORMATIČKO TEHNOLOŠKI BLOK d.o.o., OIB 05452638029, Pregradska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INFORMATIČKO TEHNOLOŠKI BLOK d.o.o.</item>
      <item>FINA Regionalni centar Zagreb</item>
      <item>Sandra Silver</item>
    </izvorni_sadrzaj>
    <derivirana_varijabla naziv="DomainObject.Predmet.SudioniciListNaziv_1">
      <item>INFORMATIČKO TEHNOLOŠKI BLOK d.o.o.</item>
      <item>FINA Regionalni centar Zagreb</item>
      <item>Sandra Silver</item>
    </derivirana_varijabla>
  </DomainObject.Predmet.SudioniciListNaziv>
  <DomainObject.Predmet.SudioniciListAdressOIB>
    <izvorni_sadrzaj>
      <item>INFORMATIČKO TEHNOLOŠKI BLOK d.o.o., OIB 05452638029, Pregradska 16,10000 Zagreb</item>
      <item>FINA Regionalni centar Zagreb, OIB 85821130368, Trg svibanjskih žrtava 1995. 1,10000 Zagreb</item>
      <item>Sandra Silver, OIB 25039496082, Šinorija 22,10000 Zagreb</item>
    </izvorni_sadrzaj>
    <derivirana_varijabla naziv="DomainObject.Predmet.SudioniciListAdressOIB_1">
      <item>INFORMATIČKO TEHNOLOŠKI BLOK d.o.o., OIB 05452638029, Pregradska 16,10000 Zagreb</item>
      <item>FINA Regionalni centar Zagreb, OIB 85821130368, Trg svibanjskih žrtava 1995. 1,10000 Zagreb</item>
      <item>Sandra Silver, OIB 25039496082, Šinorija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05452638029</item>
      <item>, OIB 85821130368</item>
      <item>, OIB 25039496082</item>
    </izvorni_sadrzaj>
    <derivirana_varijabla naziv="DomainObject.Predmet.SudioniciListNazivOIB_1">
      <item>, OIB 05452638029</item>
      <item>, OIB 85821130368</item>
      <item>, OIB 25039496082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1348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2016-01-13T12:42:00Z</dcterms:created>
  <dc:creator>ilukac</dc:creator>
  <cp:lastModifiedBy>Višnja Svečak</cp:lastModifiedBy>
  <cp:lastPrinted>2016-01-13T12:41:00Z</cp:lastPrinted>
  <dcterms:modified xmlns:xsi="http://www.w3.org/2001/XMLSchema-instance" xsi:type="dcterms:W3CDTF">2016-01-13T12:42:00Z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