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24b5" w14:paraId="36924b5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950FCE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950FCE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 w:rsidR="00950FCE">
        <w:rPr>
          <w:rFonts w:cs="Times New Roman" w:eastAsia="Times New Roman"/>
          <w:szCs w:val="24"/>
        </w:rPr>
        <w:t xml:space="preserve">, </w:t>
      </w:r>
      <w:r w:rsidR="002926FA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D83D0F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50FCE">
        <w:t>Marina Mamić</w:t>
      </w:r>
      <w:r>
        <w:t xml:space="preserve"> iz</w:t>
      </w:r>
      <w:r w:rsidR="00950FCE">
        <w:t xml:space="preserve"> Zagreba,</w:t>
      </w:r>
      <w:r>
        <w:t xml:space="preserve"> </w:t>
      </w:r>
      <w:r w:rsidR="00950FCE">
        <w:t>Kruge 9</w:t>
      </w:r>
      <w:r>
        <w:t xml:space="preserve">, OIB </w:t>
      </w:r>
      <w:r w:rsidR="00950FCE">
        <w:t>12021589075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D83D0F">
        <w:rPr>
          <w:rFonts w:cs="Times New Roman" w:eastAsia="Times New Roman"/>
          <w:szCs w:val="24"/>
        </w:rPr>
        <w:t xml:space="preserve">, OIB </w:t>
      </w:r>
      <w:r w:rsidR="00D83D0F" w:rsidRPr="00D83D0F">
        <w:rPr>
          <w:rFonts w:cs="Times New Roman" w:eastAsia="Times New Roman"/>
          <w:szCs w:val="24"/>
        </w:rPr>
        <w:t>28540076752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50FC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50FCE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D83D0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D83D0F">
        <w:t>1</w:t>
      </w:r>
      <w:r>
        <w:t xml:space="preserve">. </w:t>
      </w:r>
      <w:r w:rsidR="00950FCE">
        <w:t>ožujka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D83D0F">
        <w:t xml:space="preserve">7.790,11 </w:t>
      </w:r>
      <w:r>
        <w:t>kn) i da za dužnika nisu ispunjene pretpostavke za pokretanj</w:t>
      </w:r>
      <w:r w:rsidR="002926FA">
        <w:t xml:space="preserve">e drugog postupka radi brisanja, </w:t>
      </w:r>
      <w:r>
        <w:t xml:space="preserve">što je utvrđeno uvidom u zahtjev Financijske agencije i </w:t>
      </w:r>
      <w:r w:rsidR="00D83D0F">
        <w:t xml:space="preserve">ispis iz </w:t>
      </w:r>
      <w:r w:rsidR="00D83D0F" w:rsidRPr="002926FA">
        <w:t>registra udruga za dužnika (list 2</w:t>
      </w:r>
      <w:r w:rsidRPr="002926FA">
        <w:t xml:space="preserve"> spisa)</w:t>
      </w:r>
      <w:r w:rsidRPr="002926FA">
        <w:rPr>
          <w:rFonts w:eastAsiaTheme="minorHAnsi"/>
          <w:lang w:eastAsia="en-US"/>
        </w:rPr>
        <w:t>, s</w:t>
      </w:r>
      <w:r>
        <w:rPr>
          <w:rFonts w:eastAsiaTheme="minorHAnsi"/>
          <w:lang w:eastAsia="en-US"/>
        </w:rPr>
        <w:t xml:space="preserve">ud je, sukladno čl. 430. SZ-a, </w:t>
      </w:r>
      <w:r w:rsidR="00D83D0F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 xml:space="preserve">. </w:t>
      </w:r>
      <w:r w:rsidR="0060171D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0171D">
        <w:rPr>
          <w:rFonts w:cs="Times New Roman" w:eastAsia="Times New Roman"/>
          <w:szCs w:val="24"/>
        </w:rPr>
        <w:t>8 St-</w:t>
      </w:r>
      <w:r w:rsidR="00D83D0F">
        <w:rPr>
          <w:rFonts w:cs="Times New Roman" w:eastAsia="Times New Roman"/>
          <w:szCs w:val="24"/>
        </w:rPr>
        <w:t>66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>
        <w:rPr>
          <w:rFonts w:cs="Times New Roman" w:eastAsia="Times New Roman"/>
          <w:szCs w:val="24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2926FA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D83D0F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92106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926FA" w:rsidP="00BD2C66" w:rsidR="002926FA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83D0F" w:rsidRPr="00D83D0F">
        <w:rPr>
          <w:rFonts w:cs="Times New Roman" w:eastAsia="Times New Roman"/>
          <w:szCs w:val="24"/>
        </w:rPr>
        <w:t>UDRUGA "GIROTONDO", Labin</w:t>
      </w:r>
      <w:r w:rsidR="00D83D0F">
        <w:rPr>
          <w:rFonts w:cs="Times New Roman" w:eastAsia="Times New Roman"/>
          <w:szCs w:val="24"/>
        </w:rPr>
        <w:t xml:space="preserve">, </w:t>
      </w:r>
      <w:r w:rsidR="00D83D0F" w:rsidRPr="00D83D0F">
        <w:rPr>
          <w:rFonts w:cs="Times New Roman" w:eastAsia="Times New Roman"/>
          <w:szCs w:val="24"/>
        </w:rPr>
        <w:t>Presika 170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50FCE">
        <w:t>Marina Mamić iz Zagreba, Kruge 9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926FA" w:rsidP="00BD2C66" w:rsidR="00BD2C66" w:rsidRPr="002926FA">
      <w:r w:rsidRPr="002926FA">
        <w:rPr>
          <w:rFonts w:cs="Times New Roman" w:eastAsia="Times New Roman"/>
          <w:szCs w:val="24"/>
        </w:rPr>
        <w:t xml:space="preserve">7. Ured državne uprave u Istarskoj Županiji, Pazin, </w:t>
      </w:r>
      <w:r w:rsidRPr="002926FA">
        <w:rPr>
          <w:rStyle w:val="lrzxr"/>
          <w:rFonts w:cs="Times New Roman"/>
        </w:rPr>
        <w:t>Ul. Matka Brajše Rašana 2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EA18BC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D83D0F">
      <w:t>8 St-66/2018-4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D83D0F">
      <w:t>66</w:t>
    </w:r>
    <w:r w:rsidR="00950FCE">
      <w:t>/2018-</w:t>
    </w:r>
    <w:r w:rsidR="00D83D0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926FA"/>
    <w:rsid w:val="003C6E14"/>
    <w:rsid w:val="0060171D"/>
    <w:rsid w:val="00921068"/>
    <w:rsid w:val="00950FCE"/>
    <w:rsid w:val="009676C7"/>
    <w:rsid w:val="009C7ACE"/>
    <w:rsid w:val="00A346BD"/>
    <w:rsid w:val="00BD2C66"/>
    <w:rsid w:val="00CC2F75"/>
    <w:rsid w:val="00CF0F8C"/>
    <w:rsid w:val="00D83D0F"/>
    <w:rsid w:val="00EA18BC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customStyle="true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EA1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18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18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18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customStyle="1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EA1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18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18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18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"GIROTONDO", LABIN</izvorni_sadrzaj>
    <derivirana_varijabla naziv="DomainObject.Predmet.ProtustrankaFormated_1">  UDRUGA "GIROTONDO", LABIN</derivirana_varijabla>
  </DomainObject.Predmet.ProtustrankaFormated>
  <DomainObject.Predmet.ProtustrankaFormatedOIB>
    <izvorni_sadrzaj>  UDRUGA "GIROTONDO", LABIN, OIB 28540076752</izvorni_sadrzaj>
    <derivirana_varijabla naziv="DomainObject.Predmet.ProtustrankaFormatedOIB_1">  UDRUGA "GIROTONDO", LABIN, OIB 28540076752</derivirana_varijabla>
  </DomainObject.Predmet.ProtustrankaFormatedOIB>
  <DomainObject.Predmet.ProtustrankaFormatedWithAdress>
    <izvorni_sadrzaj> UDRUGA "GIROTONDO", LABIN, Presika 170, 52220 Labin</izvorni_sadrzaj>
    <derivirana_varijabla naziv="DomainObject.Predmet.ProtustrankaFormatedWithAdress_1"> UDRUGA "GIROTONDO", LABIN, Presika 170, 52220 Labin</derivirana_varijabla>
  </DomainObject.Predmet.ProtustrankaFormatedWithAdress>
  <DomainObject.Predmet.ProtustrankaFormatedWithAdressOIB>
    <izvorni_sadrzaj> UDRUGA "GIROTONDO", LABIN, OIB 28540076752, Presika 170, 52220 Labin</izvorni_sadrzaj>
    <derivirana_varijabla naziv="DomainObject.Predmet.ProtustrankaFormatedWithAdressOIB_1"> UDRUGA "GIROTONDO", LABIN, OIB 28540076752, Presika 170, 52220 Labin</derivirana_varijabla>
  </DomainObject.Predmet.ProtustrankaFormatedWithAdressOIB>
  <DomainObject.Predmet.ProtustrankaWithAdress>
    <izvorni_sadrzaj>UDRUGA "GIROTONDO", LABIN Presika 170, 52220 Labin</izvorni_sadrzaj>
    <derivirana_varijabla naziv="DomainObject.Predmet.ProtustrankaWithAdress_1">UDRUGA "GIROTONDO", LABIN Presika 170, 52220 Labin</derivirana_varijabla>
  </DomainObject.Predmet.ProtustrankaWithAdress>
  <DomainObject.Predmet.ProtustrankaWithAdressOIB>
    <izvorni_sadrzaj>UDRUGA "GIROTONDO", LABIN, OIB 28540076752, Presika 170, 52220 Labin</izvorni_sadrzaj>
    <derivirana_varijabla naziv="DomainObject.Predmet.ProtustrankaWithAdressOIB_1">UDRUGA "GIROTONDO", LABIN, OIB 28540076752, Presika 170, 52220 Labin</derivirana_varijabla>
  </DomainObject.Predmet.ProtustrankaWithAdressOIB>
  <DomainObject.Predmet.ProtustrankaNazivFormated>
    <izvorni_sadrzaj>UDRUGA "GIROTONDO", LABIN</izvorni_sadrzaj>
    <derivirana_varijabla naziv="DomainObject.Predmet.ProtustrankaNazivFormated_1">UDRUGA "GIROTONDO", LABIN</derivirana_varijabla>
  </DomainObject.Predmet.ProtustrankaNazivFormated>
  <DomainObject.Predmet.ProtustrankaNazivFormatedOIB>
    <izvorni_sadrzaj>UDRUGA "GIROTONDO", LABIN, OIB 28540076752</izvorni_sadrzaj>
    <derivirana_varijabla naziv="DomainObject.Predmet.ProtustrankaNazivFormatedOIB_1">UDRUGA "GIROTONDO", LABIN, OIB 28540076752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7790.11</izvorni_sadrzaj>
    <derivirana_varijabla naziv="DomainObject.Predmet.TrenutnaVrijednost_1">7790.11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"GIROTONDO", LABIN</item>
    </izvorni_sadrzaj>
    <derivirana_varijabla naziv="DomainObject.Predmet.ProtuStrankaListFormated_1">
      <item>UDRUGA "GIROTONDO", LABIN</item>
    </derivirana_varijabla>
  </DomainObject.Predmet.ProtuStrankaListFormated>
  <DomainObject.Predmet.ProtuStrankaListFormatedOIB>
    <izvorni_sadrzaj>
      <item>UDRUGA "GIROTONDO", LABIN, OIB 28540076752</item>
    </izvorni_sadrzaj>
    <derivirana_varijabla naziv="DomainObject.Predmet.ProtuStrankaListFormatedOIB_1">
      <item>UDRUGA "GIROTONDO", LABIN, OIB 28540076752</item>
    </derivirana_varijabla>
  </DomainObject.Predmet.ProtuStrankaListFormatedOIB>
  <DomainObject.Predmet.ProtuStrankaListFormatedWithAdress>
    <izvorni_sadrzaj>
      <item>UDRUGA "GIROTONDO", LABIN, Presika 170, 52220 Labin</item>
    </izvorni_sadrzaj>
    <derivirana_varijabla naziv="DomainObject.Predmet.ProtuStrankaListFormatedWithAdress_1">
      <item>UDRUGA "GIROTONDO", LABIN, Presika 170, 52220 Labin</item>
    </derivirana_varijabla>
  </DomainObject.Predmet.ProtuStrankaListFormatedWithAdress>
  <DomainObject.Predmet.ProtuStrankaListFormatedWithAdressOIB>
    <izvorni_sadrzaj>
      <item>UDRUGA "GIROTONDO", LABIN, OIB 28540076752, Presika 170, 52220 Labin</item>
    </izvorni_sadrzaj>
    <derivirana_varijabla naziv="DomainObject.Predmet.ProtuStrankaListFormatedWithAdressOIB_1">
      <item>UDRUGA "GIROTONDO", LABIN, OIB 28540076752, Presika 170, 52220 Labin</item>
    </derivirana_varijabla>
  </DomainObject.Predmet.ProtuStrankaListFormatedWithAdressOIB>
  <DomainObject.Predmet.ProtuStrankaListNazivFormated>
    <izvorni_sadrzaj>
      <item>UDRUGA "GIROTONDO", LABIN</item>
    </izvorni_sadrzaj>
    <derivirana_varijabla naziv="DomainObject.Predmet.ProtuStrankaListNazivFormated_1">
      <item>UDRUGA "GIROTONDO", LABIN</item>
    </derivirana_varijabla>
  </DomainObject.Predmet.ProtuStrankaListNazivFormated>
  <DomainObject.Predmet.ProtuStrankaListNazivFormatedOIB>
    <izvorni_sadrzaj>
      <item>UDRUGA "GIROTONDO", LABIN, OIB 28540076752</item>
    </izvorni_sadrzaj>
    <derivirana_varijabla naziv="DomainObject.Predmet.ProtuStrankaListNazivFormatedOIB_1">
      <item>UDRUGA "GIROTONDO", LABIN, OIB 28540076752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"GIROTONDO", LABIN</izvorni_sadrzaj>
    <derivirana_varijabla naziv="DomainObject.Predmet.ProtustrankaIDrugi_1">UDRUGA "GIROTONDO",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"GIROTONDO", LABIN, OIB 28540076752, Presika 170, 52220 Labin</izvorni_sadrzaj>
    <derivirana_varijabla naziv="DomainObject.Predmet.ProtustrankaIDrugiAdressOIB_1">UDRUGA "GIROTONDO", LABIN, OIB 28540076752, Presika 170,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"GIROTONDO", LABIN</item>
    </izvorni_sadrzaj>
    <derivirana_varijabla naziv="DomainObject.Predmet.SudioniciListNaziv_1">
      <item>FINANCIJSKA AGENCIJA, RC RIJEKA, PODRUŽNICA PULA, PULA</item>
      <item>UDRUGA "GIROTONDO",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"GIROTONDO", LABIN, OIB 28540076752, Presika 170,52220 Labin</item>
    </izvorni_sadrzaj>
    <derivirana_varijabla naziv="DomainObject.Predmet.SudioniciListAdressOIB_1">
      <item>FINANCIJSKA AGENCIJA, RC RIJEKA, PODRUŽNICA PULA, PULA, OIB 85821130368, F. Kurelca 8,51000 Rijeka</item>
      <item>UDRUGA "GIROTONDO", LABIN, OIB 28540076752, Presika 170,52220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28540076752</item>
    </izvorni_sadrzaj>
    <derivirana_varijabla naziv="DomainObject.Predmet.SudioniciListNazivOIB_1">
      <item>, OIB 85821130368</item>
      <item>, OIB 28540076752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3359</properties:Characters>
  <properties:Lines>87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2018-07-19T08:29:00Z</cp:lastPrinted>
  <dcterms:modified xmlns:xsi="http://www.w3.org/2001/XMLSchema-instance" xsi:type="dcterms:W3CDTF">2018-07-19T08:41:00Z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(St-66-2018 Udruga Girotondo 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