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e1ba" w14:paraId="fafe1b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AC6371">
        <w:t>3220</w:t>
      </w:r>
      <w:r w:rsidR="00471539">
        <w:t>/15</w:t>
      </w:r>
      <w:r w:rsidR="00545C1C">
        <w:t>-4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AC6371">
      <w:pPr>
        <w:jc w:val="both"/>
      </w:pPr>
      <w:r w:rsidRPr="00AC6371">
        <w:t xml:space="preserve">I </w:t>
      </w:r>
      <w:r w:rsidR="009C6F6E" w:rsidRPr="00AC6371">
        <w:tab/>
      </w:r>
      <w:r w:rsidR="008155EE" w:rsidRPr="00AC6371">
        <w:t>Z</w:t>
      </w:r>
      <w:r w:rsidR="00D66226" w:rsidRPr="00AC6371">
        <w:t xml:space="preserve">a </w:t>
      </w:r>
      <w:r w:rsidR="00AC4528" w:rsidRPr="00AC6371">
        <w:t>dužnik</w:t>
      </w:r>
      <w:r w:rsidRPr="00AC6371">
        <w:t>a</w:t>
      </w:r>
      <w:r w:rsidR="00760400" w:rsidRPr="00AC6371">
        <w:t xml:space="preserve"> </w:t>
      </w:r>
      <w:r w:rsidR="00927021" w:rsidRPr="00AC6371">
        <w:t>SOKOLOVAC d.o.o.</w:t>
      </w:r>
      <w:r w:rsidR="00014B5D" w:rsidRPr="00AC6371">
        <w:t xml:space="preserve">, </w:t>
      </w:r>
      <w:r w:rsidR="00AC6371" w:rsidRPr="00AC6371">
        <w:t>Brdo 23</w:t>
      </w:r>
      <w:r w:rsidR="003A5F54" w:rsidRPr="00AC6371">
        <w:t xml:space="preserve">, </w:t>
      </w:r>
      <w:r w:rsidR="00AC6371" w:rsidRPr="00AC6371">
        <w:t>Vrbovec</w:t>
      </w:r>
      <w:r w:rsidR="003A5F54" w:rsidRPr="00AC6371">
        <w:t xml:space="preserve">, OIB: </w:t>
      </w:r>
      <w:r w:rsidR="00AC6371" w:rsidRPr="00AC6371">
        <w:t>75955493820</w:t>
      </w:r>
      <w:r w:rsidR="00636403" w:rsidRPr="00AC6371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C6371">
        <w:t>528.780,12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26EBB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45C1C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C372A"/>
    <w:rsid w:val="006E1ADB"/>
    <w:rsid w:val="006F2523"/>
    <w:rsid w:val="006F471E"/>
    <w:rsid w:val="00706B66"/>
    <w:rsid w:val="00722BDB"/>
    <w:rsid w:val="00756A13"/>
    <w:rsid w:val="00760400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72D17"/>
    <w:rsid w:val="00B82F18"/>
    <w:rsid w:val="00B93860"/>
    <w:rsid w:val="00BA405E"/>
    <w:rsid w:val="00BB09B5"/>
    <w:rsid w:val="00C11104"/>
    <w:rsid w:val="00C3565D"/>
    <w:rsid w:val="00C73818"/>
    <w:rsid w:val="00C77BF8"/>
    <w:rsid w:val="00C80AFB"/>
    <w:rsid w:val="00C836B9"/>
    <w:rsid w:val="00C86B1A"/>
    <w:rsid w:val="00C958E9"/>
    <w:rsid w:val="00CE7362"/>
    <w:rsid w:val="00D01B78"/>
    <w:rsid w:val="00D104E2"/>
    <w:rsid w:val="00D30FCF"/>
    <w:rsid w:val="00D42F0C"/>
    <w:rsid w:val="00D50705"/>
    <w:rsid w:val="00D66226"/>
    <w:rsid w:val="00E17C1C"/>
    <w:rsid w:val="00E30EE6"/>
    <w:rsid w:val="00E7728A"/>
    <w:rsid w:val="00EA74E7"/>
    <w:rsid w:val="00EB1936"/>
    <w:rsid w:val="00EC3302"/>
    <w:rsid w:val="00ED6AA8"/>
    <w:rsid w:val="00EF2EA2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3220</izvorni_sadrzaj>
    <derivirana_varijabla naziv="DomainObject.Predmet.Broj_1">3220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St-3220/2015</izvorni_sadrzaj>
    <derivirana_varijabla naziv="DomainObject.Predmet.OznakaBroj_1">St-3220/2015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SOKOLOVAC d.o.o.</izvorni_sadrzaj>
    <derivirana_varijabla naziv="DomainObject.Predmet.ProtustrankaFormated_1">  SOKOLOVAC d.o.o.</derivirana_varijabla>
  </DomainObject.Predmet.ProtustrankaFormated>
  <DomainObject.Predmet.ProtustrankaFormatedOIB>
    <izvorni_sadrzaj>  SOKOLOVAC d.o.o., OIB 75955493820</izvorni_sadrzaj>
    <derivirana_varijabla naziv="DomainObject.Predmet.ProtustrankaFormatedOIB_1">  SOKOLOVAC d.o.o., OIB 75955493820</derivirana_varijabla>
  </DomainObject.Predmet.ProtustrankaFormatedOIB>
  <DomainObject.Predmet.ProtustrankaFormatedWithAdress>
    <izvorni_sadrzaj> SOKOLOVAC d.o.o., Brdo 23, 10340 Vrbovec</izvorni_sadrzaj>
    <derivirana_varijabla naziv="DomainObject.Predmet.ProtustrankaFormatedWithAdress_1"> SOKOLOVAC d.o.o., Brdo 23, 10340 Vrbovec</derivirana_varijabla>
  </DomainObject.Predmet.ProtustrankaFormatedWithAdress>
  <DomainObject.Predmet.ProtustrankaFormatedWithAdressOIB>
    <izvorni_sadrzaj> SOKOLOVAC d.o.o., OIB 75955493820, Brdo 23, 10340 Vrbovec</izvorni_sadrzaj>
    <derivirana_varijabla naziv="DomainObject.Predmet.ProtustrankaFormatedWithAdressOIB_1"> SOKOLOVAC d.o.o., OIB 75955493820, Brdo 23, 10340 Vrbovec</derivirana_varijabla>
  </DomainObject.Predmet.ProtustrankaFormatedWithAdressOIB>
  <DomainObject.Predmet.ProtustrankaWithAdress>
    <izvorni_sadrzaj>SOKOLOVAC d.o.o. Brdo 23, 10340 Vrbovec</izvorni_sadrzaj>
    <derivirana_varijabla naziv="DomainObject.Predmet.ProtustrankaWithAdress_1">SOKOLOVAC d.o.o. Brdo 23, 10340 Vrbovec</derivirana_varijabla>
  </DomainObject.Predmet.ProtustrankaWithAdress>
  <DomainObject.Predmet.ProtustrankaWithAdressOIB>
    <izvorni_sadrzaj>SOKOLOVAC d.o.o., OIB 75955493820, Brdo 23, 10340 Vrbovec</izvorni_sadrzaj>
    <derivirana_varijabla naziv="DomainObject.Predmet.ProtustrankaWithAdressOIB_1">SOKOLOVAC d.o.o., OIB 75955493820, Brdo 23, 10340 Vrbovec</derivirana_varijabla>
  </DomainObject.Predmet.ProtustrankaWithAdressOIB>
  <DomainObject.Predmet.ProtustrankaNazivFormated>
    <izvorni_sadrzaj>SOKOLOVAC d.o.o.</izvorni_sadrzaj>
    <derivirana_varijabla naziv="DomainObject.Predmet.ProtustrankaNazivFormated_1">SOKOLOVAC d.o.o.</derivirana_varijabla>
  </DomainObject.Predmet.ProtustrankaNazivFormated>
  <DomainObject.Predmet.ProtustrankaNazivFormatedOIB>
    <izvorni_sadrzaj>SOKOLOVAC d.o.o., OIB 75955493820</izvorni_sadrzaj>
    <derivirana_varijabla naziv="DomainObject.Predmet.ProtustrankaNazivFormatedOIB_1">SOKOLOVAC d.o.o., OIB 75955493820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SOKOLOVAC d.o.o.</item>
    </izvorni_sadrzaj>
    <derivirana_varijabla naziv="DomainObject.Predmet.ProtuStrankaListFormated_1">
      <item>SOKOLOVAC d.o.o.</item>
    </derivirana_varijabla>
  </DomainObject.Predmet.ProtuStrankaListFormated>
  <DomainObject.Predmet.ProtuStrankaListFormatedOIB>
    <izvorni_sadrzaj>
      <item>SOKOLOVAC d.o.o., OIB 75955493820</item>
    </izvorni_sadrzaj>
    <derivirana_varijabla naziv="DomainObject.Predmet.ProtuStrankaListFormatedOIB_1">
      <item>SOKOLOVAC d.o.o., OIB 75955493820</item>
    </derivirana_varijabla>
  </DomainObject.Predmet.ProtuStrankaListFormatedOIB>
  <DomainObject.Predmet.ProtuStrankaListFormatedWithAdress>
    <izvorni_sadrzaj>
      <item>SOKOLOVAC d.o.o., Brdo 23, 10340 Vrbovec</item>
    </izvorni_sadrzaj>
    <derivirana_varijabla naziv="DomainObject.Predmet.ProtuStrankaListFormatedWithAdress_1">
      <item>SOKOLOVAC d.o.o., Brdo 23, 10340 Vrbovec</item>
    </derivirana_varijabla>
  </DomainObject.Predmet.ProtuStrankaListFormatedWithAdress>
  <DomainObject.Predmet.ProtuStrankaListFormatedWithAdressOIB>
    <izvorni_sadrzaj>
      <item>SOKOLOVAC d.o.o., OIB 75955493820, Brdo 23, 10340 Vrbovec</item>
    </izvorni_sadrzaj>
    <derivirana_varijabla naziv="DomainObject.Predmet.ProtuStrankaListFormatedWithAdressOIB_1">
      <item>SOKOLOVAC d.o.o., OIB 75955493820, Brdo 23, 10340 Vrbovec</item>
    </derivirana_varijabla>
  </DomainObject.Predmet.ProtuStrankaListFormatedWithAdressOIB>
  <DomainObject.Predmet.ProtuStrankaListNazivFormated>
    <izvorni_sadrzaj>
      <item>SOKOLOVAC d.o.o.</item>
    </izvorni_sadrzaj>
    <derivirana_varijabla naziv="DomainObject.Predmet.ProtuStrankaListNazivFormated_1">
      <item>SOKOLOVAC d.o.o.</item>
    </derivirana_varijabla>
  </DomainObject.Predmet.ProtuStrankaListNazivFormated>
  <DomainObject.Predmet.ProtuStrankaListNazivFormatedOIB>
    <izvorni_sadrzaj>
      <item>SOKOLOVAC d.o.o., OIB 75955493820</item>
    </izvorni_sadrzaj>
    <derivirana_varijabla naziv="DomainObject.Predmet.ProtuStrankaListNazivFormatedOIB_1">
      <item>SOKOLOVAC d.o.o., OIB 75955493820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SOKOLOVAC d.o.o.</izvorni_sadrzaj>
    <derivirana_varijabla naziv="DomainObject.Predmet.ProtustrankaIDrugi_1">SOKOLOVAC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SOKOLOVAC d.o.o., OIB 75955493820, Brdo 23, 10340 Vrbovec</izvorni_sadrzaj>
    <derivirana_varijabla naziv="DomainObject.Predmet.ProtustrankaIDrugiAdressOIB_1">SOKOLOVAC d.o.o., OIB 75955493820,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SOKOLOVAC d.o.o.</item>
      <item>FINA Regionalni centar Zagreb</item>
    </izvorni_sadrzaj>
    <derivirana_varijabla naziv="DomainObject.Predmet.SudioniciListNaziv_1">
      <item>SOKOLOVAC d.o.o.</item>
      <item>FINA Regionalni centar Zagreb</item>
    </derivirana_varijabla>
  </DomainObject.Predmet.SudioniciListNaziv>
  <DomainObject.Predmet.SudioniciListAdressOIB>
    <izvorni_sadrzaj>
      <item>SOKOLOVAC d.o.o., OIB 75955493820, Brdo 23,10340 Vrbovec</item>
      <item>FINA Regionalni centar Zagreb, OIB 85821130368, Trg svibanjskih žrtava 1995. 1,10000 Zagreb</item>
    </izvorni_sadrzaj>
    <derivirana_varijabla naziv="DomainObject.Predmet.SudioniciListAdressOIB_1">
      <item>SOKOLOVAC d.o.o., OIB 75955493820, Brdo 23,10340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75955493820</item>
      <item>, OIB 85821130368</item>
    </izvorni_sadrzaj>
    <derivirana_varijabla naziv="DomainObject.Predmet.SudioniciListNazivOIB_1">
      <item>, OIB 75955493820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BE4BC-83DF-4C04-B360-D5713EBD4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2016-02-19T14:25:00Z</dcterms:created>
  <dc:creator>ilukac</dc:creator>
  <cp:lastModifiedBy>Tanja Štraubert</cp:lastModifiedBy>
  <cp:lastPrinted>2016-02-22T12:13:00Z</cp:lastPrinted>
  <dcterms:modified xmlns:xsi="http://www.w3.org/2001/XMLSchema-instance" xsi:type="dcterms:W3CDTF">2016-02-22T12:13:00Z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