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8923" w14:paraId="4638923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>
        <w:t xml:space="preserve">Broj: </w:t>
      </w:r>
      <w:r w:rsidR="00CF0205" w:rsidRPr="00CF0205">
        <w:t>2/St-</w:t>
      </w:r>
      <w:r w:rsidR="0049473A">
        <w:t>719</w:t>
      </w:r>
      <w:r w:rsidR="00CF0205" w:rsidRPr="00CF0205">
        <w:t>/2016-</w:t>
      </w:r>
      <w:r w:rsidR="0049473A">
        <w:t>14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49473A" w:rsidR="006B4AA5" w:rsidRPr="00F62B0D">
      <w:pPr>
        <w:pStyle w:val="Bezproreda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49473A" w:rsidRPr="0049473A">
        <w:t>SARA INTIMA d.o.o., OIB: 63538740324 sa sjedištem u Uskoci 113, Uskoci</w:t>
      </w:r>
      <w:r w:rsidRPr="00F62B0D">
        <w:t xml:space="preserve">, dana </w:t>
      </w:r>
      <w:r w:rsidR="00CF0205" w:rsidRPr="00F62B0D">
        <w:t>11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49473A">
        <w:rPr>
          <w:b/>
        </w:rPr>
        <w:t>719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FC2BE0">
        <w:t>Slavonski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4712BA">
        <w:t>707</w:t>
      </w:r>
      <w:r>
        <w:t xml:space="preserve"> dana u iznosu od </w:t>
      </w:r>
      <w:r w:rsidR="004712BA">
        <w:t>567.086,54</w:t>
      </w:r>
      <w:r>
        <w:t xml:space="preserve"> k</w:t>
      </w:r>
      <w:r w:rsidR="003C642F">
        <w:t>n</w:t>
      </w:r>
      <w:r w:rsidR="006B4AA5">
        <w:t>, te da ima jednu zaposlenu osobu.</w:t>
      </w:r>
    </w:p>
    <w:p w:rsidRDefault="00701B74" w:rsidP="00B379F8" w:rsidR="00701B74">
      <w:pPr>
        <w:ind w:firstLine="708"/>
        <w:jc w:val="both"/>
      </w:pPr>
    </w:p>
    <w:p w:rsidRDefault="00B379F8" w:rsidP="00701B74" w:rsidR="00F60231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F60231">
        <w:t>11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701B74" w:rsidRPr="00701B74">
        <w:t>SARA INTIMA d.o.o., OIB: 63538740324 sa sjedištem u</w:t>
      </w:r>
      <w:r w:rsidR="00701B74">
        <w:t xml:space="preserve"> Uskoci 113, Uskoci, na koje nije pristupio nitko, a iz </w:t>
      </w:r>
      <w:r w:rsidR="00F60231">
        <w:t xml:space="preserve">podataka koje je pribavio sud od Min. financija, Porezne uprave, Područni ured Sl. Brod, ZK odjela </w:t>
      </w:r>
      <w:r w:rsidR="008B6D15">
        <w:t xml:space="preserve">i CVH d.d. </w:t>
      </w:r>
      <w:r w:rsidR="00F60231">
        <w:t xml:space="preserve">proizlazi da dužnik </w:t>
      </w:r>
      <w:r w:rsidR="00F60231">
        <w:lastRenderedPageBreak/>
        <w:t>nema nepokretne</w:t>
      </w:r>
      <w:r w:rsidR="00701B74">
        <w:t xml:space="preserve">, </w:t>
      </w:r>
      <w:r w:rsidR="00701B74" w:rsidRPr="00701B74">
        <w:t>vrijednosnih papira, dividende, udjela</w:t>
      </w:r>
      <w:r w:rsidR="00701B74">
        <w:t>, a od pokretne imovine ima automobil marke Ford Transit, proizvodnja 2004. godine, odjavljen 28. srpnja 2014</w:t>
      </w:r>
      <w:r w:rsidR="00F60231">
        <w:t xml:space="preserve">.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</w:t>
      </w:r>
      <w:r w:rsidR="00701B74">
        <w:t>je imovina nedostatna</w:t>
      </w:r>
      <w:r w:rsidR="00F60231">
        <w:t xml:space="preserve">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F60231">
        <w:t>11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71B" w:rsidP="00B670D0" w:rsidR="00BD071B">
      <w:r>
        <w:separator/>
      </w:r>
    </w:p>
  </w:endnote>
  <w:endnote w:id="0" w:type="continuationSeparator">
    <w:p w:rsidRDefault="00BD071B" w:rsidP="00B670D0" w:rsidR="00BD0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735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71B" w:rsidP="00B670D0" w:rsidR="00BD071B">
      <w:r>
        <w:separator/>
      </w:r>
    </w:p>
  </w:footnote>
  <w:footnote w:id="0" w:type="continuationSeparator">
    <w:p w:rsidRDefault="00BD071B" w:rsidP="00B670D0" w:rsidR="00BD071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E5CE0"/>
    <w:rsid w:val="00164AC1"/>
    <w:rsid w:val="0017264E"/>
    <w:rsid w:val="001A30EE"/>
    <w:rsid w:val="001D347D"/>
    <w:rsid w:val="001F3154"/>
    <w:rsid w:val="00221771"/>
    <w:rsid w:val="002512B6"/>
    <w:rsid w:val="0029706D"/>
    <w:rsid w:val="0030130A"/>
    <w:rsid w:val="0032533A"/>
    <w:rsid w:val="00364A4A"/>
    <w:rsid w:val="00375D24"/>
    <w:rsid w:val="003C642F"/>
    <w:rsid w:val="003F76F7"/>
    <w:rsid w:val="00410A95"/>
    <w:rsid w:val="004712BA"/>
    <w:rsid w:val="0049473A"/>
    <w:rsid w:val="004A2BCA"/>
    <w:rsid w:val="004A5890"/>
    <w:rsid w:val="00527AED"/>
    <w:rsid w:val="00531227"/>
    <w:rsid w:val="0054608D"/>
    <w:rsid w:val="00615735"/>
    <w:rsid w:val="00673C7E"/>
    <w:rsid w:val="00696188"/>
    <w:rsid w:val="006B4AA5"/>
    <w:rsid w:val="00701B74"/>
    <w:rsid w:val="007D38EE"/>
    <w:rsid w:val="00814209"/>
    <w:rsid w:val="008615C6"/>
    <w:rsid w:val="008830B2"/>
    <w:rsid w:val="008B31A7"/>
    <w:rsid w:val="008B6D15"/>
    <w:rsid w:val="008E16A0"/>
    <w:rsid w:val="008E789E"/>
    <w:rsid w:val="009E05F8"/>
    <w:rsid w:val="00A84704"/>
    <w:rsid w:val="00AD1AE5"/>
    <w:rsid w:val="00AD4D23"/>
    <w:rsid w:val="00B02A35"/>
    <w:rsid w:val="00B379F8"/>
    <w:rsid w:val="00B5784E"/>
    <w:rsid w:val="00B670D0"/>
    <w:rsid w:val="00BB1DD2"/>
    <w:rsid w:val="00BD071B"/>
    <w:rsid w:val="00BE08ED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E15625"/>
    <w:rsid w:val="00E70871"/>
    <w:rsid w:val="00EA3C05"/>
    <w:rsid w:val="00EE6A06"/>
    <w:rsid w:val="00F21319"/>
    <w:rsid w:val="00F60231"/>
    <w:rsid w:val="00F62B0D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 INTIMA društvo s ograničenom odgovornošću za proizvodnju odjeće, trgovinu i usluge</izvorni_sadrzaj>
    <derivirana_varijabla naziv="DomainObject.Predmet.ProtustrankaFormated_1">  SARA INTIMA društvo s ograničenom odgovornošću za proizvodnju odjeće, trgovinu i usluge</derivirana_varijabla>
  </DomainObject.Predmet.ProtustrankaFormated>
  <DomainObject.Predmet.ProtustrankaFormatedOIB>
    <izvorni_sadrzaj>  SARA INTIMA društvo s ograničenom odgovornošću za proizvodnju odjeće, trgovinu i usluge, OIB 63538740324</izvorni_sadrzaj>
    <derivirana_varijabla naziv="DomainObject.Predmet.ProtustrankaFormatedOIB_1">  SARA INTIMA društvo s ograničenom odgovornošću za proizvodnju odjeće, trgovinu i usluge, OIB 63538740324</derivirana_varijabla>
  </DomainObject.Predmet.ProtustrankaFormatedOIB>
  <DomainObject.Predmet.ProtustrankaFormatedWithAdress>
    <izvorni_sadrzaj> SARA INTIMA društvo s ograničenom odgovornošću za proizvodnju odjeće, trgovinu i usluge, Uskoci 113, 35435 Uskoci</izvorni_sadrzaj>
    <derivirana_varijabla naziv="DomainObject.Predmet.ProtustrankaFormatedWithAdress_1"> SARA INTIMA društvo s ograničenom odgovornošću za proizvodnju odjeće, trgovinu i usluge, Uskoci 113, 35435 Uskoci</derivirana_varijabla>
  </DomainObject.Predmet.ProtustrankaFormatedWithAdress>
  <DomainObject.Predmet.ProtustrankaFormatedWithAdressOIB>
    <izvorni_sadrzaj> SARA INTIMA društvo s ograničenom odgovornošću za proizvodnju odjeće, trgovinu i usluge, OIB 63538740324, Uskoci 113, 35435 Uskoci</izvorni_sadrzaj>
    <derivirana_varijabla naziv="DomainObject.Predmet.ProtustrankaFormatedWithAdressOIB_1"> SARA INTIMA društvo s ograničenom odgovornošću za proizvodnju odjeće, trgovinu i usluge, OIB 63538740324, Uskoci 113, 35435 Uskoci</derivirana_varijabla>
  </DomainObject.Predmet.ProtustrankaFormatedWithAdressOIB>
  <DomainObject.Predmet.ProtustrankaWithAdress>
    <izvorni_sadrzaj>SARA INTIMA društvo s ograničenom odgovornošću za proizvodnju odjeće, trgovinu i usluge Uskoci 113, 35435 Uskoci</izvorni_sadrzaj>
    <derivirana_varijabla naziv="DomainObject.Predmet.ProtustrankaWithAdress_1">SARA INTIMA društvo s ograničenom odgovornošću za proizvodnju odjeće, trgovinu i usluge Uskoci 113, 35435 Uskoci</derivirana_varijabla>
  </DomainObject.Predmet.ProtustrankaWithAdress>
  <DomainObject.Predmet.ProtustrankaWithAdressOIB>
    <izvorni_sadrzaj>SARA INTIMA društvo s ograničenom odgovornošću za proizvodnju odjeće, trgovinu i usluge, OIB 63538740324, Uskoci 113, 35435 Uskoci</izvorni_sadrzaj>
    <derivirana_varijabla naziv="DomainObject.Predmet.ProtustrankaWithAdressOIB_1">SARA INTIMA društvo s ograničenom odgovornošću za proizvodnju odjeće, trgovinu i usluge, OIB 63538740324, Uskoci 113, 35435 Uskoci</derivirana_varijabla>
  </DomainObject.Predmet.ProtustrankaWithAdressOIB>
  <DomainObject.Predmet.ProtustrankaNazivFormated>
    <izvorni_sadrzaj>SARA INTIMA društvo s ograničenom odgovornošću za proizvodnju odjeće, trgovinu i usluge</izvorni_sadrzaj>
    <derivirana_varijabla naziv="DomainObject.Predmet.ProtustrankaNazivFormated_1">SARA INTIMA društvo s ograničenom odgovornošću za proizvodnju odjeće, trgovinu i usluge</derivirana_varijabla>
  </DomainObject.Predmet.ProtustrankaNazivFormated>
  <DomainObject.Predmet.ProtustrankaNazivFormatedOIB>
    <izvorni_sadrzaj>SARA INTIMA društvo s ograničenom odgovornošću za proizvodnju odjeće, trgovinu i usluge, OIB 63538740324</izvorni_sadrzaj>
    <derivirana_varijabla naziv="DomainObject.Predmet.ProtustrankaNazivFormatedOIB_1">SARA INTIMA društvo s ograničenom odgovornošću za proizvodnju odjeće, trgovinu i usluge, OIB 63538740324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567086.54</izvorni_sadrzaj>
    <derivirana_varijabla naziv="DomainObject.Predmet.TrenutnaVrijednost_1">567086.54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SARA INTIMA društvo s ograničenom odgovornošću za proizvodnju odjeće, trgovinu i usluge</item>
    </izvorni_sadrzaj>
    <derivirana_varijabla naziv="DomainObject.Predmet.ProtuStrankaListFormated_1">
      <item>SARA INTIMA društvo s ograničenom odgovornošću za proizvodnju odjeće, trgovinu i usluge</item>
    </derivirana_varijabla>
  </DomainObject.Predmet.ProtuStrankaListFormated>
  <DomainObject.Predmet.ProtuStrankaListFormatedOIB>
    <izvorni_sadrzaj>
      <item>SARA INTIMA društvo s ograničenom odgovornošću za proizvodnju odjeće, trgovinu i usluge, OIB 63538740324</item>
    </izvorni_sadrzaj>
    <derivirana_varijabla naziv="DomainObject.Predmet.ProtuStrankaListFormatedOIB_1">
      <item>SARA INTIMA društvo s ograničenom odgovornošću za proizvodnju odjeće, trgovinu i usluge, OIB 63538740324</item>
    </derivirana_varijabla>
  </DomainObject.Predmet.ProtuStrankaListFormatedOIB>
  <DomainObject.Predmet.ProtuStrankaListFormatedWithAdress>
    <izvorni_sadrzaj>
      <item>SARA INTIMA društvo s ograničenom odgovornošću za proizvodnju odjeće, trgovinu i usluge, Uskoci 113, 35435 Uskoci</item>
    </izvorni_sadrzaj>
    <derivirana_varijabla naziv="DomainObject.Predmet.ProtuStrankaListFormatedWithAdress_1">
      <item>SARA INTIMA društvo s ograničenom odgovornošću za proizvodnju odjeće, trgovinu i usluge, Uskoci 113, 35435 Uskoci</item>
    </derivirana_varijabla>
  </DomainObject.Predmet.ProtuStrankaListFormatedWithAdress>
  <DomainObject.Predmet.ProtuStrankaListFormatedWithAdressOIB>
    <izvorni_sadrzaj>
      <item>SARA INTIMA društvo s ograničenom odgovornošću za proizvodnju odjeće, trgovinu i usluge, OIB 63538740324, Uskoci 113, 35435 Uskoci</item>
    </izvorni_sadrzaj>
    <derivirana_varijabla naziv="DomainObject.Predmet.ProtuStrankaListFormatedWithAdressOIB_1">
      <item>SARA INTIMA društvo s ograničenom odgovornošću za proizvodnju odjeće, trgovinu i usluge, OIB 63538740324, Uskoci 113, 35435 Uskoci</item>
    </derivirana_varijabla>
  </DomainObject.Predmet.ProtuStrankaListFormatedWithAdressOIB>
  <DomainObject.Predmet.ProtuStrankaListNazivFormated>
    <izvorni_sadrzaj>
      <item>SARA INTIMA društvo s ograničenom odgovornošću za proizvodnju odjeće, trgovinu i usluge</item>
    </izvorni_sadrzaj>
    <derivirana_varijabla naziv="DomainObject.Predmet.ProtuStrankaListNazivFormated_1">
      <item>SARA INTIMA društvo s ograničenom odgovornošću za proizvodnju odjeće, trgovinu i usluge</item>
    </derivirana_varijabla>
  </DomainObject.Predmet.ProtuStrankaListNazivFormated>
  <DomainObject.Predmet.ProtuStrankaListNazivFormatedOIB>
    <izvorni_sadrzaj>
      <item>SARA INTIMA društvo s ograničenom odgovornošću za proizvodnju odjeće, trgovinu i usluge, OIB 63538740324</item>
    </izvorni_sadrzaj>
    <derivirana_varijabla naziv="DomainObject.Predmet.ProtuStrankaListNazivFormatedOIB_1">
      <item>SARA INTIMA društvo s ograničenom odgovornošću za proizvodnju odjeće, trgovinu i usluge, OIB 63538740324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SARA INTIMA društvo s ograničenom odgovornošću za proizvodnju odjeće, trgovinu i usluge</izvorni_sadrzaj>
    <derivirana_varijabla naziv="DomainObject.Predmet.ProtustrankaIDrugi_1">SARA INTIMA društvo s ograničenom odgovornošću za proizvodnju odjeće,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SARA INTIMA društvo s ograničenom odgovornošću za proizvodnju odjeće, trgovinu i usluge, OIB 63538740324, Uskoci 113, 35435 Uskoci</izvorni_sadrzaj>
    <derivirana_varijabla naziv="DomainObject.Predmet.ProtustrankaIDrugiAdressOIB_1">SARA INTIMA društvo s ograničenom odgovornošću za proizvodnju odjeće, trgovinu i usluge, OIB 63538740324, Uskoci 113, 35435 Uskoci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 INTIMA društvo s ograničenom odgovornošću za proizvodnju odjeće, trgovinu i usluge</item>
    </izvorni_sadrzaj>
    <derivirana_varijabla naziv="DomainObject.Predmet.SudioniciListNaziv_1">
      <item>Financijska agencija</item>
      <item>SARA INTIMA društvo s ograničenom odgovornošću za proizvodnju odjeće, trgovinu i usluge</item>
    </derivirana_varijabla>
  </DomainObject.Predmet.SudioniciListNaziv>
  <DomainObject.Predmet.SudioniciListAdressOIB>
    <izvorni_sadrzaj>
      <item>Financijska agencija, OIB 85821130368, Ulica grada Vukovara 70,10000 Zagreb</item>
      <item>SARA INTIMA društvo s ograničenom odgovornošću za proizvodnju odjeće, trgovinu i usluge, OIB 63538740324, Uskoci 113,35435 Uskoci</item>
    </izvorni_sadrzaj>
    <derivirana_varijabla naziv="DomainObject.Predmet.SudioniciListAdressOIB_1">
      <item>Financijska agencija, OIB 85821130368, Ulica grada Vukovara 70,10000 Zagreb</item>
      <item>SARA INTIMA društvo s ograničenom odgovornošću za proizvodnju odjeće, trgovinu i usluge, OIB 63538740324, Uskoci 113,35435 Uskoci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63538740324</item>
    </izvorni_sadrzaj>
    <derivirana_varijabla naziv="DomainObject.Predmet.SudioniciListNazivOIB_1">
      <item>, OIB 85821130368</item>
      <item>, OIB 63538740324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456</properties:Words>
  <properties:Characters>2193</properties:Characters>
  <properties:Lines>102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2018-09-11T07:29:00Z</dcterms:created>
  <dc:creator>wsadmin</dc:creator>
  <cp:lastModifiedBy>wsadmin</cp:lastModifiedBy>
  <cp:lastPrinted>2018-06-07T09:13:00Z</cp:lastPrinted>
  <dcterms:modified xmlns:xsi="http://www.w3.org/2001/XMLSchema-instance" xsi:type="dcterms:W3CDTF">2018-09-11T07:38:00Z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St-719-2016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