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71fe" w14:paraId="47f71fe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>
      <w:pPr>
        <w:rPr>
          <w:sz w:val="20"/>
          <w:szCs w:val="20"/>
          <w:lang w:val="hr-HR"/>
        </w:rPr>
      </w:pPr>
    </w:p>
    <w:p w:rsidRDefault="00C92234" w:rsidP="00D4027A" w:rsidR="00C92234">
      <w:pPr>
        <w:rPr>
          <w:sz w:val="20"/>
          <w:szCs w:val="20"/>
          <w:lang w:val="hr-HR"/>
        </w:rPr>
      </w:pPr>
    </w:p>
    <w:p w:rsidRDefault="007E7090" w:rsidP="00D4027A" w:rsidR="007E7090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C92234" w:rsidP="00C92234" w:rsidR="00C92234" w:rsidRPr="00C92234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7E7090" w:rsidRPr="006377AE">
        <w:rPr>
          <w:lang w:val="hr-HR"/>
        </w:rPr>
        <w:t>IMAGO SOL d.o.o., Makarska, Kotromanića 3, OIB: 92018560620, MBS: 060283707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33673A">
        <w:rPr>
          <w:lang w:val="hr-HR"/>
        </w:rPr>
        <w:t>11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FB623C">
        <w:rPr>
          <w:lang w:val="hr-HR"/>
        </w:rPr>
        <w:t>studenoga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7023D9">
      <w:pPr>
        <w:pStyle w:val="Tijeloteksta"/>
        <w:rPr>
          <w:sz w:val="20"/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7E7090" w:rsidRPr="006377AE">
        <w:rPr>
          <w:lang w:val="hr-HR"/>
        </w:rPr>
        <w:t>IMAGO SOL d.o.o., Makarska, Kotromanića 3, OIB: 92018560620, MBS: 060283707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33673A">
        <w:rPr>
          <w:lang w:val="hr-HR"/>
        </w:rPr>
        <w:t>11</w:t>
      </w:r>
      <w:r w:rsidR="00AA1DCD" w:rsidRPr="005303D9">
        <w:rPr>
          <w:lang w:val="hr-HR"/>
        </w:rPr>
        <w:t xml:space="preserve">. </w:t>
      </w:r>
      <w:r w:rsidR="00FB623C">
        <w:rPr>
          <w:lang w:val="hr-HR"/>
        </w:rPr>
        <w:t>studenoga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0E5655">
        <w:rPr>
          <w:lang w:val="hr-HR"/>
        </w:rPr>
        <w:t>12.30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0E5655">
        <w:rPr>
          <w:lang w:val="hr-HR"/>
        </w:rPr>
        <w:t>Stjepan Lović, Zagreb, Preradovićeva 13, OIB: 25964288839.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7E7090" w:rsidRPr="006377AE">
        <w:rPr>
          <w:lang w:val="hr-HR"/>
        </w:rPr>
        <w:t>IMAGO SOL d.o.o., Makarska, Kotromanića 3, OIB: 92018560620, MBS: 060283707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EF70F7">
        <w:rPr>
          <w:lang w:val="hr-HR"/>
        </w:rPr>
        <w:t>25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FB623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FE5E05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7E7090" w:rsidRPr="006377AE">
        <w:rPr>
          <w:lang w:val="hr-HR"/>
        </w:rPr>
        <w:t>IMAGO SOL d.o.o., Makarska, Kotromanića 3, OIB: 92018560620, MBS: 060283707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F477D1" w:rsidR="002F44E8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FE5E05" w:rsidRPr="006C6F8A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7E7090" w:rsidRPr="006377AE">
        <w:rPr>
          <w:lang w:val="hr-HR"/>
        </w:rPr>
        <w:t>188 dana, u ukupnom iznosu od 1.963,69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EF70F7" w:rsidP="00F477D1" w:rsidR="00EF70F7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FB623C">
        <w:rPr>
          <w:b/>
          <w:lang w:val="hr-HR"/>
        </w:rPr>
        <w:t>27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33673A">
        <w:rPr>
          <w:lang w:val="hr-HR"/>
        </w:rPr>
        <w:t>11</w:t>
      </w:r>
      <w:r w:rsidR="00FB623C" w:rsidRPr="005303D9">
        <w:rPr>
          <w:lang w:val="hr-HR"/>
        </w:rPr>
        <w:t xml:space="preserve">. </w:t>
      </w:r>
      <w:r w:rsidR="00FB623C">
        <w:rPr>
          <w:lang w:val="hr-HR"/>
        </w:rPr>
        <w:t xml:space="preserve">studenoga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E5E05" w:rsidP="00F31929" w:rsidR="00FE5E05" w:rsidRPr="003A399B">
      <w:pPr>
        <w:jc w:val="both"/>
        <w:rPr>
          <w:sz w:val="10"/>
          <w:szCs w:val="10"/>
          <w:lang w:val="hr-HR"/>
        </w:rPr>
      </w:pPr>
    </w:p>
    <w:p w:rsidRDefault="00D4027A" w:rsidP="00F31929" w:rsidR="00233CF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F44E8" w:rsidP="00F31929" w:rsidR="002F44E8" w:rsidRPr="003A399B">
      <w:pPr>
        <w:jc w:val="both"/>
        <w:rPr>
          <w:sz w:val="16"/>
          <w:szCs w:val="16"/>
          <w:lang w:val="hr-HR"/>
        </w:rPr>
      </w:pPr>
    </w:p>
    <w:p w:rsidRDefault="00497EB4" w:rsidP="00F31929" w:rsidR="00FE5E05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31505" w:rsidRPr="00F3150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7E7090">
      <w:t>607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7E7090">
      <w:t>607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11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5655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3673A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E7090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374AD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2CB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0F7"/>
    <w:rsid w:val="00EF74F3"/>
    <w:rsid w:val="00EF7C64"/>
    <w:rsid w:val="00F05D5B"/>
    <w:rsid w:val="00F07F83"/>
    <w:rsid w:val="00F31505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11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15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0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150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150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150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15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0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150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150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150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IMAGO SOL društvo s ograničenom odgovornošću za proizvodnju energije</izvorni_sadrzaj>
    <derivirana_varijabla naziv="DomainObject.Predmet.ProtustrankaFormated_1">  IMAGO SOL društvo s ograničenom odgovornošću za proizvodnju energije</derivirana_varijabla>
  </DomainObject.Predmet.ProtustrankaFormated>
  <DomainObject.Predmet.ProtustrankaFormatedOIB>
    <izvorni_sadrzaj>  IMAGO SOL društvo s ograničenom odgovornošću za proizvodnju energije, OIB 92018560620</izvorni_sadrzaj>
    <derivirana_varijabla naziv="DomainObject.Predmet.ProtustrankaFormatedOIB_1">  IMAGO SOL društvo s ograničenom odgovornošću za proizvodnju energije, OIB 92018560620</derivirana_varijabla>
  </DomainObject.Predmet.ProtustrankaFormatedOIB>
  <DomainObject.Predmet.ProtustrankaFormatedWithAdress>
    <izvorni_sadrzaj> IMAGO SOL društvo s ograničenom odgovornošću za proizvodnju energije, Kotromanića 3, 21300 Makarska</izvorni_sadrzaj>
    <derivirana_varijabla naziv="DomainObject.Predmet.ProtustrankaFormatedWithAdress_1"> IMAGO SOL društvo s ograničenom odgovornošću za proizvodnju energije, Kotromanića 3, 21300 Makarska</derivirana_varijabla>
  </DomainObject.Predmet.ProtustrankaFormatedWithAdress>
  <DomainObject.Predmet.ProtustrankaFormatedWithAdressOIB>
    <izvorni_sadrzaj> IMAGO SOL društvo s ograničenom odgovornošću za proizvodnju energije, OIB 92018560620, Kotromanića 3, 21300 Makarska</izvorni_sadrzaj>
    <derivirana_varijabla naziv="DomainObject.Predmet.ProtustrankaFormatedWithAdressOIB_1"> IMAGO SOL društvo s ograničenom odgovornošću za proizvodnju energije, OIB 92018560620, Kotromanića 3, 21300 Makarska</derivirana_varijabla>
  </DomainObject.Predmet.ProtustrankaFormatedWithAdressOIB>
  <DomainObject.Predmet.ProtustrankaWithAdress>
    <izvorni_sadrzaj>IMAGO SOL društvo s ograničenom odgovornošću za proizvodnju energije Kotromanića 3, 21300 Makarska</izvorni_sadrzaj>
    <derivirana_varijabla naziv="DomainObject.Predmet.ProtustrankaWithAdress_1">IMAGO SOL društvo s ograničenom odgovornošću za proizvodnju energije Kotromanića 3, 21300 Makarska</derivirana_varijabla>
  </DomainObject.Predmet.ProtustrankaWithAdress>
  <DomainObject.Predmet.ProtustrankaWithAdressOIB>
    <izvorni_sadrzaj>IMAGO SOL društvo s ograničenom odgovornošću za proizvodnju energije, OIB 92018560620, Kotromanića 3, 21300 Makarska</izvorni_sadrzaj>
    <derivirana_varijabla naziv="DomainObject.Predmet.ProtustrankaWithAdressOIB_1">IMAGO SOL društvo s ograničenom odgovornošću za proizvodnju energije, OIB 92018560620, Kotromanića 3, 21300 Makarska</derivirana_varijabla>
  </DomainObject.Predmet.ProtustrankaWithAdressOIB>
  <DomainObject.Predmet.ProtustrankaNazivFormated>
    <izvorni_sadrzaj>IMAGO SOL društvo s ograničenom odgovornošću za proizvodnju energije</izvorni_sadrzaj>
    <derivirana_varijabla naziv="DomainObject.Predmet.ProtustrankaNazivFormated_1">IMAGO SOL društvo s ograničenom odgovornošću za proizvodnju energije</derivirana_varijabla>
  </DomainObject.Predmet.ProtustrankaNazivFormated>
  <DomainObject.Predmet.ProtustrankaNazivFormatedOIB>
    <izvorni_sadrzaj>IMAGO SOL društvo s ograničenom odgovornošću za proizvodnju energije, OIB 92018560620</izvorni_sadrzaj>
    <derivirana_varijabla naziv="DomainObject.Predmet.ProtustrankaNazivFormatedOIB_1">IMAGO SOL društvo s ograničenom odgovornošću za proizvodnju energije, OIB 92018560620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1963.69</izvorni_sadrzaj>
    <derivirana_varijabla naziv="DomainObject.Predmet.TrenutnaVrijednost_1">1963.69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IMAGO SOL društvo s ograničenom odgovornošću za proizvodnju energije</item>
    </izvorni_sadrzaj>
    <derivirana_varijabla naziv="DomainObject.Predmet.ProtuStrankaListFormated_1">
      <item>IMAGO SOL društvo s ograničenom odgovornošću za proizvodnju energije</item>
    </derivirana_varijabla>
  </DomainObject.Predmet.ProtuStrankaListFormated>
  <DomainObject.Predmet.ProtuStrankaListFormatedOIB>
    <izvorni_sadrzaj>
      <item>IMAGO SOL društvo s ograničenom odgovornošću za proizvodnju energije, OIB 92018560620</item>
    </izvorni_sadrzaj>
    <derivirana_varijabla naziv="DomainObject.Predmet.ProtuStrankaListFormatedOIB_1">
      <item>IMAGO SOL društvo s ograničenom odgovornošću za proizvodnju energije, OIB 92018560620</item>
    </derivirana_varijabla>
  </DomainObject.Predmet.ProtuStrankaListFormatedOIB>
  <DomainObject.Predmet.ProtuStrankaListFormatedWithAdress>
    <izvorni_sadrzaj>
      <item>IMAGO SOL društvo s ograničenom odgovornošću za proizvodnju energije, Kotromanića 3, 21300 Makarska</item>
    </izvorni_sadrzaj>
    <derivirana_varijabla naziv="DomainObject.Predmet.ProtuStrankaListFormatedWithAdress_1">
      <item>IMAGO SOL društvo s ograničenom odgovornošću za proizvodnju energije, Kotromanića 3, 21300 Makarska</item>
    </derivirana_varijabla>
  </DomainObject.Predmet.ProtuStrankaListFormatedWithAdress>
  <DomainObject.Predmet.ProtuStrankaListFormatedWithAdressOIB>
    <izvorni_sadrzaj>
      <item>IMAGO SOL društvo s ograničenom odgovornošću za proizvodnju energije, OIB 92018560620, Kotromanića 3, 21300 Makarska</item>
    </izvorni_sadrzaj>
    <derivirana_varijabla naziv="DomainObject.Predmet.ProtuStrankaListFormatedWithAdressOIB_1">
      <item>IMAGO SOL društvo s ograničenom odgovornošću za proizvodnju energije, OIB 92018560620, Kotromanića 3, 21300 Makarska</item>
    </derivirana_varijabla>
  </DomainObject.Predmet.ProtuStrankaListFormatedWithAdressOIB>
  <DomainObject.Predmet.ProtuStrankaListNazivFormated>
    <izvorni_sadrzaj>
      <item>IMAGO SOL društvo s ograničenom odgovornošću za proizvodnju energije</item>
    </izvorni_sadrzaj>
    <derivirana_varijabla naziv="DomainObject.Predmet.ProtuStrankaListNazivFormated_1">
      <item>IMAGO SOL društvo s ograničenom odgovornošću za proizvodnju energije</item>
    </derivirana_varijabla>
  </DomainObject.Predmet.ProtuStrankaListNazivFormated>
  <DomainObject.Predmet.ProtuStrankaListNazivFormatedOIB>
    <izvorni_sadrzaj>
      <item>IMAGO SOL društvo s ograničenom odgovornošću za proizvodnju energije, OIB 92018560620</item>
    </izvorni_sadrzaj>
    <derivirana_varijabla naziv="DomainObject.Predmet.ProtuStrankaListNazivFormatedOIB_1">
      <item>IMAGO SOL društvo s ograničenom odgovornošću za proizvodnju energije, OIB 92018560620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IMAGO SOL društvo s ograničenom odgovornošću za proizvodnju energije</izvorni_sadrzaj>
    <derivirana_varijabla naziv="DomainObject.Predmet.ProtustrankaIDrugi_1">IMAGO SOL društvo s ograničenom odgovornošću za proizvodnju energije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IMAGO SOL društvo s ograničenom odgovornošću za proizvodnju energije, OIB 92018560620, Kotromanića 3, 21300 Makarska</izvorni_sadrzaj>
    <derivirana_varijabla naziv="DomainObject.Predmet.ProtustrankaIDrugiAdressOIB_1">IMAGO SOL društvo s ograničenom odgovornošću za proizvodnju energije, OIB 92018560620, Kotromanića 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IMAGO SOL društvo s ograničenom odgovornošću za proizvodnju energije</item>
      <item>FINANCIJSKA AGENCIJA, RC SPLIT</item>
    </izvorni_sadrzaj>
    <derivirana_varijabla naziv="DomainObject.Predmet.SudioniciListNaziv_1">
      <item>IMAGO SOL društvo s ograničenom odgovornošću za proizvodnju energije</item>
      <item>FINANCIJSKA AGENCIJA, RC SPLIT</item>
    </derivirana_varijabla>
  </DomainObject.Predmet.SudioniciListNaziv>
  <DomainObject.Predmet.SudioniciListAdressOIB>
    <izvorni_sadrzaj>
      <item>IMAGO SOL društvo s ograničenom odgovornošću za proizvodnju energije, OIB 92018560620, Kotromanića 3,21300 Makarska</item>
      <item>FINANCIJSKA AGENCIJA, RC SPLIT, OIB 85821130368, Mažuranićevo šetalište 24 b,21000 Split</item>
    </izvorni_sadrzaj>
    <derivirana_varijabla naziv="DomainObject.Predmet.SudioniciListAdressOIB_1">
      <item>IMAGO SOL društvo s ograničenom odgovornošću za proizvodnju energije, OIB 92018560620, Kotromanića 3,21300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92018560620</item>
      <item>, OIB 85821130368</item>
    </izvorni_sadrzaj>
    <derivirana_varijabla naziv="DomainObject.Predmet.SudioniciListNazivOIB_1">
      <item>, OIB 92018560620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630349-3196-462E-B4CA-4B853374AA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4285</properties:Characters>
  <properties:Lines>117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2016-11-09T08:36:00Z</dcterms:created>
  <dc:creator>wsadmin</dc:creator>
  <cp:lastModifiedBy>Goran Radanović</cp:lastModifiedBy>
  <cp:lastPrinted>2016-11-11T11:28:00Z</cp:lastPrinted>
  <dcterms:modified xmlns:xsi="http://www.w3.org/2001/XMLSchema-instance" xsi:type="dcterms:W3CDTF">2016-11-11T11:30:00Z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