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4c6a" w14:paraId="ea64c6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64AB9">
        <w:rPr>
          <w:lang w:val="hr-HR"/>
        </w:rPr>
        <w:t xml:space="preserve">PIT - </w:t>
      </w:r>
      <w:r w:rsidR="00B64AB9" w:rsidRPr="00B64AB9">
        <w:rPr>
          <w:lang w:val="hr-HR"/>
        </w:rPr>
        <w:t>STOP AUTO d.o.o. Split, Dračevac bb, OIB: 56548586030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PIT -</w:t>
      </w:r>
      <w:r w:rsidRPr="0094096C">
        <w:rPr>
          <w:lang w:val="hr-HR"/>
        </w:rPr>
        <w:t xml:space="preserve"> </w:t>
      </w:r>
      <w:r w:rsidR="00B64AB9" w:rsidRPr="00B64AB9">
        <w:rPr>
          <w:lang w:val="hr-HR"/>
        </w:rPr>
        <w:t>STOP AUTO d.o.o. Split, Dračevac bb, OIB: 56548586030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PIT -</w:t>
      </w:r>
      <w:r w:rsidRPr="0094096C">
        <w:rPr>
          <w:lang w:val="hr-HR"/>
        </w:rPr>
        <w:t xml:space="preserve"> </w:t>
      </w:r>
      <w:r w:rsidR="00B64AB9" w:rsidRPr="00B64AB9">
        <w:rPr>
          <w:lang w:val="hr-HR"/>
        </w:rPr>
        <w:t>STOP AUTO d.o.o. Split, Dračevac bb, OIB: 56548586030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64AB9">
        <w:rPr>
          <w:lang w:val="hr-HR"/>
        </w:rPr>
        <w:t xml:space="preserve">PIT - </w:t>
      </w:r>
      <w:r w:rsidR="00B64AB9" w:rsidRPr="00B64AB9">
        <w:rPr>
          <w:lang w:val="hr-HR"/>
        </w:rPr>
        <w:t>STOP AUTO d.o.o. Split, Dračevac bb, OIB: 56548586030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64AB9">
        <w:rPr>
          <w:lang w:val="hr-HR"/>
        </w:rPr>
        <w:t>2239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B64AB9">
        <w:rPr>
          <w:lang w:val="hr-HR"/>
        </w:rPr>
        <w:t>289.423,29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D51EB6" w:rsidP="0094096C" w:rsidR="00D51EB6">
      <w:pPr>
        <w:spacing w:before="160"/>
        <w:jc w:val="both"/>
        <w:rPr>
          <w:lang w:val="hr-HR"/>
        </w:rPr>
      </w:pPr>
      <w:r w:rsidRPr="00D51EB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B64AB9">
      <w:t>945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B64AB9">
      <w:t>945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7D41B4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1F7F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30FC8"/>
    <w:rsid w:val="00C435B4"/>
    <w:rsid w:val="00C5093E"/>
    <w:rsid w:val="00C550F4"/>
    <w:rsid w:val="00C85A91"/>
    <w:rsid w:val="00C90F08"/>
    <w:rsid w:val="00CC1B3F"/>
    <w:rsid w:val="00CE1BBC"/>
    <w:rsid w:val="00D230DD"/>
    <w:rsid w:val="00D4027A"/>
    <w:rsid w:val="00D4418F"/>
    <w:rsid w:val="00D47B51"/>
    <w:rsid w:val="00D51EB6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- STOP AUTO d.o.o. za trgovinu, popravak i održavanje motnornih vozila</izvorni_sadrzaj>
    <derivirana_varijabla naziv="DomainObject.Predmet.ProtustrankaFormated_1">  PIT - STOP AUTO d.o.o. za trgovinu, popravak i održavanje motnornih vozila</derivirana_varijabla>
  </DomainObject.Predmet.ProtustrankaFormated>
  <DomainObject.Predmet.ProtustrankaFormatedOIB>
    <izvorni_sadrzaj>  PIT - STOP AUTO d.o.o. za trgovinu, popravak i održavanje motnornih vozila, OIB 56548586030</izvorni_sadrzaj>
    <derivirana_varijabla naziv="DomainObject.Predmet.ProtustrankaFormatedOIB_1">  PIT - STOP AUTO d.o.o. za trgovinu, popravak i održavanje motnornih vozila, OIB 56548586030</derivirana_varijabla>
  </DomainObject.Predmet.ProtustrankaFormatedOIB>
  <DomainObject.Predmet.ProtustrankaFormatedWithAdress>
    <izvorni_sadrzaj> PIT - STOP AUTO d.o.o. za trgovinu, popravak i održavanje motnornih vozila, Dračevac/bb, 21000 Split</izvorni_sadrzaj>
    <derivirana_varijabla naziv="DomainObject.Predmet.ProtustrankaFormatedWithAdress_1"> PIT - STOP AUTO d.o.o. za trgovinu, popravak i održavanje motnornih vozila, Dračevac/bb, 21000 Split</derivirana_varijabla>
  </DomainObject.Predmet.ProtustrankaFormatedWithAdress>
  <DomainObject.Predmet.ProtustrankaFormatedWithAdressOIB>
    <izvorni_sadrzaj> PIT - STOP AUTO d.o.o. za trgovinu, popravak i održavanje motnornih vozila, OIB 56548586030, Dračevac/bb, 21000 Split</izvorni_sadrzaj>
    <derivirana_varijabla naziv="DomainObject.Predmet.ProtustrankaFormatedWithAdressOIB_1"> PIT - STOP AUTO d.o.o. za trgovinu, popravak i održavanje motnornih vozila, OIB 56548586030, Dračevac/bb, 21000 Split</derivirana_varijabla>
  </DomainObject.Predmet.ProtustrankaFormatedWithAdressOIB>
  <DomainObject.Predmet.ProtustrankaWithAdress>
    <izvorni_sadrzaj>PIT - STOP AUTO d.o.o. za trgovinu, popravak i održavanje motnornih vozila Dračevac/bb, 21000 Split</izvorni_sadrzaj>
    <derivirana_varijabla naziv="DomainObject.Predmet.ProtustrankaWithAdress_1">PIT - STOP AUTO d.o.o. za trgovinu, popravak i održavanje motnornih vozila Dračevac/bb, 21000 Split</derivirana_varijabla>
  </DomainObject.Predmet.ProtustrankaWithAdress>
  <DomainObject.Predmet.ProtustrankaWithAdressOIB>
    <izvorni_sadrzaj>PIT - STOP AUTO d.o.o. za trgovinu, popravak i održavanje motnornih vozila, OIB 56548586030, Dračevac/bb, 21000 Split</izvorni_sadrzaj>
    <derivirana_varijabla naziv="DomainObject.Predmet.ProtustrankaWithAdressOIB_1">PIT - STOP AUTO d.o.o. za trgovinu, popravak i održavanje motnornih vozila, OIB 56548586030, Dračevac/bb, 21000 Split</derivirana_varijabla>
  </DomainObject.Predmet.ProtustrankaWithAdressOIB>
  <DomainObject.Predmet.ProtustrankaNazivFormated>
    <izvorni_sadrzaj>PIT - STOP AUTO d.o.o. za trgovinu, popravak i održavanje motnornih vozila</izvorni_sadrzaj>
    <derivirana_varijabla naziv="DomainObject.Predmet.ProtustrankaNazivFormated_1">PIT - STOP AUTO d.o.o. za trgovinu, popravak i održavanje motnornih vozila</derivirana_varijabla>
  </DomainObject.Predmet.ProtustrankaNazivFormated>
  <DomainObject.Predmet.ProtustrankaNazivFormatedOIB>
    <izvorni_sadrzaj>PIT - STOP AUTO d.o.o. za trgovinu, popravak i održavanje motnornih vozila, OIB 56548586030</izvorni_sadrzaj>
    <derivirana_varijabla naziv="DomainObject.Predmet.ProtustrankaNazivFormatedOIB_1">PIT - STOP AUTO d.o.o. za trgovinu, popravak i održavanje motnornih vozila, OIB 56548586030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289423.29</izvorni_sadrzaj>
    <derivirana_varijabla naziv="DomainObject.Predmet.TrenutnaVrijednost_1">289423.29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PIT - STOP AUTO d.o.o. za trgovinu, popravak i održavanje motnornih vozila</item>
    </izvorni_sadrzaj>
    <derivirana_varijabla naziv="DomainObject.Predmet.ProtuStrankaListFormated_1">
      <item>PIT - STOP AUTO d.o.o. za trgovinu, popravak i održavanje motnornih vozila</item>
    </derivirana_varijabla>
  </DomainObject.Predmet.ProtuStrankaListFormated>
  <DomainObject.Predmet.ProtuStrankaListFormatedOIB>
    <izvorni_sadrzaj>
      <item>PIT - STOP AUTO d.o.o. za trgovinu, popravak i održavanje motnornih vozila, OIB 56548586030</item>
    </izvorni_sadrzaj>
    <derivirana_varijabla naziv="DomainObject.Predmet.ProtuStrankaListFormatedOIB_1">
      <item>PIT - STOP AUTO d.o.o. za trgovinu, popravak i održavanje motnornih vozila, OIB 56548586030</item>
    </derivirana_varijabla>
  </DomainObject.Predmet.ProtuStrankaListFormatedOIB>
  <DomainObject.Predmet.ProtuStrankaListFormatedWithAdress>
    <izvorni_sadrzaj>
      <item>PIT - STOP AUTO d.o.o. za trgovinu, popravak i održavanje motnornih vozila, Dračevac/bb, 21000 Split</item>
    </izvorni_sadrzaj>
    <derivirana_varijabla naziv="DomainObject.Predmet.ProtuStrankaListFormatedWithAdress_1">
      <item>PIT - STOP AUTO d.o.o. za trgovinu, popravak i održavanje motnornih vozila, Dračevac/bb, 21000 Split</item>
    </derivirana_varijabla>
  </DomainObject.Predmet.ProtuStrankaListFormatedWithAdress>
  <DomainObject.Predmet.ProtuStrankaListFormatedWithAdressOIB>
    <izvorni_sadrzaj>
      <item>PIT - STOP AUTO d.o.o. za trgovinu, popravak i održavanje motnornih vozila, OIB 56548586030, Dračevac/bb, 21000 Split</item>
    </izvorni_sadrzaj>
    <derivirana_varijabla naziv="DomainObject.Predmet.ProtuStrankaListFormatedWithAdressOIB_1">
      <item>PIT - STOP AUTO d.o.o. za trgovinu, popravak i održavanje motnornih vozila, OIB 56548586030, Dračevac/bb, 21000 Split</item>
    </derivirana_varijabla>
  </DomainObject.Predmet.ProtuStrankaListFormatedWithAdressOIB>
  <DomainObject.Predmet.ProtuStrankaListNazivFormated>
    <izvorni_sadrzaj>
      <item>PIT - STOP AUTO d.o.o. za trgovinu, popravak i održavanje motnornih vozila</item>
    </izvorni_sadrzaj>
    <derivirana_varijabla naziv="DomainObject.Predmet.ProtuStrankaListNazivFormated_1">
      <item>PIT - STOP AUTO d.o.o. za trgovinu, popravak i održavanje motnornih vozila</item>
    </derivirana_varijabla>
  </DomainObject.Predmet.ProtuStrankaListNazivFormated>
  <DomainObject.Predmet.ProtuStrankaListNazivFormatedOIB>
    <izvorni_sadrzaj>
      <item>PIT - STOP AUTO d.o.o. za trgovinu, popravak i održavanje motnornih vozila, OIB 56548586030</item>
    </izvorni_sadrzaj>
    <derivirana_varijabla naziv="DomainObject.Predmet.ProtuStrankaListNazivFormatedOIB_1">
      <item>PIT - STOP AUTO d.o.o. za trgovinu, popravak i održavanje motnornih vozila, OIB 56548586030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PIT - STOP AUTO d.o.o. za trgovinu, popravak i održavanje motnornih vozila</izvorni_sadrzaj>
    <derivirana_varijabla naziv="DomainObject.Predmet.ProtustrankaIDrugi_1">PIT - STOP AUTO d.o.o. za trgovinu, popravak i održavanje motnornih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PIT - STOP AUTO d.o.o. za trgovinu, popravak i održavanje motnornih vozila, OIB 56548586030, Dračevac/bb, 21000 Split</izvorni_sadrzaj>
    <derivirana_varijabla naziv="DomainObject.Predmet.ProtustrankaIDrugiAdressOIB_1">PIT - STOP AUTO d.o.o. za trgovinu, popravak i održavanje motnornih vozila, OIB 56548586030, Dračevac/bb,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 - STOP AUTO d.o.o. za trgovinu, popravak i održavanje motnornih vozila</item>
      <item>FINANCIJSKA AGENCIJA, RC SPLIT</item>
    </izvorni_sadrzaj>
    <derivirana_varijabla naziv="DomainObject.Predmet.SudioniciListNaziv_1">
      <item>PIT - STOP AUTO d.o.o. za trgovinu, popravak i održavanje motnornih vozila</item>
      <item>FINANCIJSKA AGENCIJA, RC SPLIT</item>
    </derivirana_varijabla>
  </DomainObject.Predmet.SudioniciListNaziv>
  <DomainObject.Predmet.SudioniciListAdressOIB>
    <izvorni_sadrzaj>
      <item>PIT - STOP AUTO d.o.o. za trgovinu, popravak i održavanje motnornih vozila, OIB 56548586030, Dračevac/bb,21000 Split</item>
      <item>FINANCIJSKA AGENCIJA, RC SPLIT, OIB 85821130368, Mažuranićevo šetalište 24 b,21000 Split</item>
    </izvorni_sadrzaj>
    <derivirana_varijabla naziv="DomainObject.Predmet.SudioniciListAdressOIB_1">
      <item>PIT - STOP AUTO d.o.o. za trgovinu, popravak i održavanje motnornih vozila, OIB 56548586030, Dračevac/bb,21000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56548586030</item>
      <item>, OIB 85821130368</item>
    </izvorni_sadrzaj>
    <derivirana_varijabla naziv="DomainObject.Predmet.SudioniciListNazivOIB_1">
      <item>, OIB 56548586030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7F086-095B-4128-828B-B33B6CB39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4100</properties:Characters>
  <properties:Lines>84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2016-04-22T11:41:00Z</cp:lastPrinted>
  <dcterms:modified xmlns:xsi="http://www.w3.org/2001/XMLSchema-instance" xsi:type="dcterms:W3CDTF">2016-04-22T12:07:00Z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