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9982" w14:paraId="781998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59194B" w:rsidR="00720C62" w:rsidRPr="00974EE9">
            <w:pPr>
              <w:pStyle w:val="VSVerzija"/>
              <w:jc w:val="right"/>
            </w:pPr>
            <w:r>
              <w:t>Poslovni broj: 14 St-18</w:t>
            </w:r>
            <w:r w:rsidR="0059194B">
              <w:t>82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59194B">
        <w:t>SIROVINA NEVENKA j.</w:t>
      </w:r>
      <w:r w:rsidR="005F04DF">
        <w:t>d.o.o. za usluge</w:t>
      </w:r>
      <w:r w:rsidR="00A471F1">
        <w:t xml:space="preserve">, </w:t>
      </w:r>
      <w:r w:rsidR="00DB78EE">
        <w:t xml:space="preserve">Zagreb, </w:t>
      </w:r>
      <w:r w:rsidR="0059194B">
        <w:t>Ivane Brlić-Mažuranić 60</w:t>
      </w:r>
      <w:r w:rsidR="00D70554" w:rsidRPr="002236A1">
        <w:t>, MBS 08</w:t>
      </w:r>
      <w:r w:rsidR="0059194B">
        <w:t>1051848</w:t>
      </w:r>
      <w:r w:rsidR="00D70554" w:rsidRPr="002236A1">
        <w:t xml:space="preserve">, OIB </w:t>
      </w:r>
      <w:r w:rsidR="0059194B">
        <w:t>89666565747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BF0ACA">
        <w:t>6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59194B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59194B" w:rsidRPr="0059194B">
        <w:t>SIROVINA NEVENKA j.d.o.o. za usluge, Zagreb, Ivane Brlić-Mažuranić 60, MBS 081051848, OIB 89666565747</w:t>
      </w:r>
      <w:r>
        <w:t>.</w:t>
      </w:r>
    </w:p>
    <w:p w:rsidRDefault="006410C4" w:rsidP="006410C4" w:rsidR="006410C4">
      <w:pPr>
        <w:jc w:val="both"/>
      </w:pPr>
    </w:p>
    <w:p w:rsidRDefault="006410C4" w:rsidP="00EA6FE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EA6FEC" w:rsidRPr="00EA6FEC">
        <w:t>Zdenko Bešlić, Slavonski Brod, P. krešimira IV. br. 4, OIB 405068270984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4945B9">
        <w:t>2</w:t>
      </w:r>
      <w:r w:rsidR="00EA6FEC">
        <w:t>2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EA6FEC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A6FEC" w:rsidRPr="00EA6FEC">
        <w:t>SIROVINA NEVENKA j.d.o.o. za usluge, Zagreb, Ivane Brlić-Mažuranić 60, MBS 081051848, OIB 89666565747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</w:t>
      </w:r>
      <w:r w:rsidR="00EA6FEC">
        <w:t>8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EA6FEC">
        <w:t>10</w:t>
      </w:r>
      <w:r w:rsidR="006410C4">
        <w:t>,</w:t>
      </w:r>
      <w:r w:rsidR="00BF0ACA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EA6FEC">
        <w:t>1</w:t>
      </w:r>
      <w:r w:rsidR="00BF0ACA">
        <w:t>4</w:t>
      </w:r>
      <w:r>
        <w:t>.0</w:t>
      </w:r>
      <w:r w:rsidR="00BF0ACA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EA6FEC">
        <w:t>49</w:t>
      </w:r>
      <w:r w:rsidR="00BF0ACA">
        <w:t>5</w:t>
      </w:r>
      <w:r w:rsidR="006E52BD">
        <w:t xml:space="preserve"> </w:t>
      </w:r>
      <w:r>
        <w:t xml:space="preserve">od </w:t>
      </w:r>
      <w:r w:rsidR="00EA6FEC">
        <w:t>1</w:t>
      </w:r>
      <w:r w:rsidR="00BF0ACA">
        <w:t>1</w:t>
      </w:r>
      <w:r>
        <w:t>.0</w:t>
      </w:r>
      <w:r w:rsidR="00BF0ACA">
        <w:t>6</w:t>
      </w:r>
      <w:r>
        <w:t xml:space="preserve">.2018. godine, za otvaranje stečajnog postupka nad dužnikom </w:t>
      </w:r>
      <w:r w:rsidR="00EA6FEC" w:rsidRPr="00EA6FEC">
        <w:t>SIROVINA NEVENKA j.d.o.o. za usluge, Zagreb, Ivane Brlić-Mažuranić 60, MBS 081051848, OIB 89666565747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356F64">
        <w:t>8</w:t>
      </w:r>
      <w:r>
        <w:t>.0</w:t>
      </w:r>
      <w:r w:rsidR="00356F64">
        <w:t>6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356F64">
        <w:t>24.900,00</w:t>
      </w:r>
      <w:r>
        <w:t xml:space="preserve"> kn, u koji iznos je uračunata kamata i naknada FINE za provedbe ovrhe na novčanim sredstvima dužnika. Navodi da dužnik ima </w:t>
      </w:r>
      <w:r w:rsidR="00356F64">
        <w:t>1</w:t>
      </w:r>
      <w:r>
        <w:t xml:space="preserve"> zaposlen</w:t>
      </w:r>
      <w:r w:rsidR="00356F64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356F64">
        <w:t>8</w:t>
      </w:r>
      <w:r w:rsidR="00955070" w:rsidRPr="00955070">
        <w:t>.0</w:t>
      </w:r>
      <w:r w:rsidR="00356F64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C74875">
        <w:t>i</w:t>
      </w:r>
      <w:r>
        <w:t xml:space="preserve">ma zaplijenjena novčana sredstva na dan </w:t>
      </w:r>
      <w:r w:rsidR="00356F64">
        <w:t>8</w:t>
      </w:r>
      <w:r w:rsidR="00955070" w:rsidRPr="00955070">
        <w:t>.0</w:t>
      </w:r>
      <w:r w:rsidR="00356F64">
        <w:t>6</w:t>
      </w:r>
      <w:r w:rsidRPr="00C7459C">
        <w:t>.2018</w:t>
      </w:r>
      <w:r>
        <w:t>.</w:t>
      </w:r>
      <w:r w:rsidR="00C74875">
        <w:t xml:space="preserve"> u iznosu od 5.000,00 kn.</w:t>
      </w:r>
      <w:r>
        <w:t xml:space="preserve">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7E309D">
        <w:t>6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B71580">
        <w:t>i</w:t>
      </w:r>
      <w:r>
        <w:t xml:space="preserve"> stečajn</w:t>
      </w:r>
      <w:r w:rsidR="00B71580">
        <w:t>i</w:t>
      </w:r>
      <w:r>
        <w:t xml:space="preserve"> upravitelj </w:t>
      </w:r>
      <w:r w:rsidR="00356F64">
        <w:t>Zdenko Bešlić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356F64">
        <w:t>Nevenka Mustać Jurošević</w:t>
      </w:r>
      <w:r w:rsidR="00FD050F">
        <w:t xml:space="preserve">, Zagreb, </w:t>
      </w:r>
      <w:r w:rsidR="00356F64">
        <w:t>Vjekoslava Kaleba 8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21F6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59194B">
      <w:t>82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56F64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45B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21F6"/>
    <w:rsid w:val="005861A8"/>
    <w:rsid w:val="005903C4"/>
    <w:rsid w:val="0059194B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09D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71580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C44B4"/>
    <w:rsid w:val="00BD5DE4"/>
    <w:rsid w:val="00BE473B"/>
    <w:rsid w:val="00BE5323"/>
    <w:rsid w:val="00BF0ACA"/>
    <w:rsid w:val="00BF0F14"/>
    <w:rsid w:val="00BF7875"/>
    <w:rsid w:val="00C03878"/>
    <w:rsid w:val="00C03F47"/>
    <w:rsid w:val="00C0764A"/>
    <w:rsid w:val="00C105EE"/>
    <w:rsid w:val="00C13100"/>
    <w:rsid w:val="00C13524"/>
    <w:rsid w:val="00C30255"/>
    <w:rsid w:val="00C30DBA"/>
    <w:rsid w:val="00C316FD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875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B78EE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6FEC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4FAD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C3692"/>
    <w:rsid w:val="00FD050F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St-1882/2018</izvorni_sadrzaj>
    <derivirana_varijabla naziv="DomainObject.Predmet.OznakaBroj_1">St-1882/2018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SIROVINA NEVENKA j.d.o.o. za usluge</izvorni_sadrzaj>
    <derivirana_varijabla naziv="DomainObject.Predmet.ProtustrankaFormated_1">  SIROVINA NEVENKA j.d.o.o. za usluge</derivirana_varijabla>
  </DomainObject.Predmet.ProtustrankaFormated>
  <DomainObject.Predmet.ProtustrankaFormatedOIB>
    <izvorni_sadrzaj>  SIROVINA NEVENKA j.d.o.o. za usluge, OIB 89666565747</izvorni_sadrzaj>
    <derivirana_varijabla naziv="DomainObject.Predmet.ProtustrankaFormatedOIB_1">  SIROVINA NEVENKA j.d.o.o. za usluge, OIB 89666565747</derivirana_varijabla>
  </DomainObject.Predmet.ProtustrankaFormatedOIB>
  <DomainObject.Predmet.ProtustrankaFormatedWithAdress>
    <izvorni_sadrzaj> SIROVINA NEVENKA j.d.o.o. za usluge, Ivane Brlić-Mažuranić 60, 10000 Zagreb</izvorni_sadrzaj>
    <derivirana_varijabla naziv="DomainObject.Predmet.ProtustrankaFormatedWithAdress_1"> SIROVINA NEVENKA j.d.o.o. za usluge, Ivane Brlić-Mažuranić 60, 10000 Zagreb</derivirana_varijabla>
  </DomainObject.Predmet.ProtustrankaFormatedWithAdress>
  <DomainObject.Predmet.ProtustrankaFormatedWithAdressOIB>
    <izvorni_sadrzaj> SIROVINA NEVENKA j.d.o.o. za usluge, OIB 89666565747, Ivane Brlić-Mažuranić 60, 10000 Zagreb</izvorni_sadrzaj>
    <derivirana_varijabla naziv="DomainObject.Predmet.ProtustrankaFormatedWithAdressOIB_1"> SIROVINA NEVENKA j.d.o.o. za usluge, OIB 89666565747, Ivane Brlić-Mažuranić 60, 10000 Zagreb</derivirana_varijabla>
  </DomainObject.Predmet.ProtustrankaFormatedWithAdressOIB>
  <DomainObject.Predmet.ProtustrankaWithAdress>
    <izvorni_sadrzaj>SIROVINA NEVENKA j.d.o.o. za usluge Ivane Brlić-Mažuranić 60, 10000 Zagreb</izvorni_sadrzaj>
    <derivirana_varijabla naziv="DomainObject.Predmet.ProtustrankaWithAdress_1">SIROVINA NEVENKA j.d.o.o. za usluge Ivane Brlić-Mažuranić 60, 10000 Zagreb</derivirana_varijabla>
  </DomainObject.Predmet.ProtustrankaWithAdress>
  <DomainObject.Predmet.ProtustrankaWithAdressOIB>
    <izvorni_sadrzaj>SIROVINA NEVENKA j.d.o.o. za usluge, OIB 89666565747, Ivane Brlić-Mažuranić 60, 10000 Zagreb</izvorni_sadrzaj>
    <derivirana_varijabla naziv="DomainObject.Predmet.ProtustrankaWithAdressOIB_1">SIROVINA NEVENKA j.d.o.o. za usluge, OIB 89666565747, Ivane Brlić-Mažuranić 60, 10000 Zagreb</derivirana_varijabla>
  </DomainObject.Predmet.ProtustrankaWithAdressOIB>
  <DomainObject.Predmet.ProtustrankaNazivFormated>
    <izvorni_sadrzaj>SIROVINA NEVENKA j.d.o.o. za usluge</izvorni_sadrzaj>
    <derivirana_varijabla naziv="DomainObject.Predmet.ProtustrankaNazivFormated_1">SIROVINA NEVENKA j.d.o.o. za usluge</derivirana_varijabla>
  </DomainObject.Predmet.ProtustrankaNazivFormated>
  <DomainObject.Predmet.ProtustrankaNazivFormatedOIB>
    <izvorni_sadrzaj>SIROVINA NEVENKA j.d.o.o. za usluge, OIB 89666565747</izvorni_sadrzaj>
    <derivirana_varijabla naziv="DomainObject.Predmet.ProtustrankaNazivFormatedOIB_1">SIROVINA NEVENKA j.d.o.o. za usluge, OIB 89666565747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SIROVINA NEVENKA j.d.o.o. za usluge</item>
    </izvorni_sadrzaj>
    <derivirana_varijabla naziv="DomainObject.Predmet.ProtuStrankaListFormated_1">
      <item>SIROVINA NEVENKA j.d.o.o. za usluge</item>
    </derivirana_varijabla>
  </DomainObject.Predmet.ProtuStrankaListFormated>
  <DomainObject.Predmet.ProtuStrankaListFormatedOIB>
    <izvorni_sadrzaj>
      <item>SIROVINA NEVENKA j.d.o.o. za usluge, OIB 89666565747</item>
    </izvorni_sadrzaj>
    <derivirana_varijabla naziv="DomainObject.Predmet.ProtuStrankaListFormatedOIB_1">
      <item>SIROVINA NEVENKA j.d.o.o. za usluge, OIB 89666565747</item>
    </derivirana_varijabla>
  </DomainObject.Predmet.ProtuStrankaListFormatedOIB>
  <DomainObject.Predmet.ProtuStrankaListFormatedWithAdress>
    <izvorni_sadrzaj>
      <item>SIROVINA NEVENKA j.d.o.o. za usluge, Ivane Brlić-Mažuranić 60, 10000 Zagreb</item>
    </izvorni_sadrzaj>
    <derivirana_varijabla naziv="DomainObject.Predmet.ProtuStrankaListFormatedWithAdress_1">
      <item>SIROVINA NEVENKA j.d.o.o. za usluge, Ivane Brlić-Mažuranić 60, 10000 Zagreb</item>
    </derivirana_varijabla>
  </DomainObject.Predmet.ProtuStrankaListFormatedWithAdress>
  <DomainObject.Predmet.ProtuStrankaListFormatedWithAdressOIB>
    <izvorni_sadrzaj>
      <item>SIROVINA NEVENKA j.d.o.o. za usluge, OIB 89666565747, Ivane Brlić-Mažuranić 60, 10000 Zagreb</item>
    </izvorni_sadrzaj>
    <derivirana_varijabla naziv="DomainObject.Predmet.ProtuStrankaListFormatedWithAdressOIB_1">
      <item>SIROVINA NEVENKA j.d.o.o. za usluge, OIB 89666565747, Ivane Brlić-Mažuranić 60, 10000 Zagreb</item>
    </derivirana_varijabla>
  </DomainObject.Predmet.ProtuStrankaListFormatedWithAdressOIB>
  <DomainObject.Predmet.ProtuStrankaListNazivFormated>
    <izvorni_sadrzaj>
      <item>SIROVINA NEVENKA j.d.o.o. za usluge</item>
    </izvorni_sadrzaj>
    <derivirana_varijabla naziv="DomainObject.Predmet.ProtuStrankaListNazivFormated_1">
      <item>SIROVINA NEVENKA j.d.o.o. za usluge</item>
    </derivirana_varijabla>
  </DomainObject.Predmet.ProtuStrankaListNazivFormated>
  <DomainObject.Predmet.ProtuStrankaListNazivFormatedOIB>
    <izvorni_sadrzaj>
      <item>SIROVINA NEVENKA j.d.o.o. za usluge, OIB 89666565747</item>
    </izvorni_sadrzaj>
    <derivirana_varijabla naziv="DomainObject.Predmet.ProtuStrankaListNazivFormatedOIB_1">
      <item>SIROVINA NEVENKA j.d.o.o. za usluge, OIB 89666565747</item>
    </derivirana_varijabla>
  </DomainObject.Predmet.ProtuStrankaListNazivFormatedOIB>
  <DomainObject.Predmet.OstaliListFormated>
    <izvorni_sadrzaj>
      <item>Nevenka Mustać Jurošević</item>
    </izvorni_sadrzaj>
    <derivirana_varijabla naziv="DomainObject.Predmet.OstaliListFormated_1">
      <item>Nevenka Mustać Jurošević</item>
    </derivirana_varijabla>
  </DomainObject.Predmet.OstaliListFormated>
  <DomainObject.Predmet.OstaliListFormatedOIB>
    <izvorni_sadrzaj>
      <item>Nevenka Mustać Jurošević, OIB 99374454513</item>
    </izvorni_sadrzaj>
    <derivirana_varijabla naziv="DomainObject.Predmet.OstaliListFormatedOIB_1">
      <item>Nevenka Mustać Jurošević, OIB 99374454513</item>
    </derivirana_varijabla>
  </DomainObject.Predmet.OstaliListFormatedOIB>
  <DomainObject.Predmet.OstaliListFormatedWithAdress>
    <izvorni_sadrzaj>
      <item>Nevenka Mustać Jurošević, Vjekoslava Kaleba 8, 10000 Zagreb</item>
    </izvorni_sadrzaj>
    <derivirana_varijabla naziv="DomainObject.Predmet.OstaliListFormatedWithAdress_1">
      <item>Nevenka Mustać Jurošević, Vjekoslava Kaleba 8, 10000 Zagreb</item>
    </derivirana_varijabla>
  </DomainObject.Predmet.OstaliListFormatedWithAdress>
  <DomainObject.Predmet.OstaliListFormatedWithAdressOIB>
    <izvorni_sadrzaj>
      <item>Nevenka Mustać Jurošević, OIB 99374454513, Vjekoslava Kaleba 8, 10000 Zagreb</item>
    </izvorni_sadrzaj>
    <derivirana_varijabla naziv="DomainObject.Predmet.OstaliListFormatedWithAdressOIB_1">
      <item>Nevenka Mustać Jurošević, OIB 99374454513, Vjekoslava Kaleba 8, 10000 Zagreb</item>
    </derivirana_varijabla>
  </DomainObject.Predmet.OstaliListFormatedWithAdressOIB>
  <DomainObject.Predmet.OstaliListNazivFormated>
    <izvorni_sadrzaj>
      <item>Nevenka Mustać Jurošević</item>
    </izvorni_sadrzaj>
    <derivirana_varijabla naziv="DomainObject.Predmet.OstaliListNazivFormated_1">
      <item>Nevenka Mustać Jurošević</item>
    </derivirana_varijabla>
  </DomainObject.Predmet.OstaliListNazivFormated>
  <DomainObject.Predmet.OstaliListNazivFormatedOIB>
    <izvorni_sadrzaj>
      <item>Nevenka Mustać Jurošević, OIB 99374454513</item>
    </izvorni_sadrzaj>
    <derivirana_varijabla naziv="DomainObject.Predmet.OstaliListNazivFormatedOIB_1">
      <item>Nevenka Mustać Jurošević, OIB 99374454513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SIROVINA NEVENKA j.d.o.o. za usluge</izvorni_sadrzaj>
    <derivirana_varijabla naziv="DomainObject.Predmet.ProtustrankaIDrugi_1">SIROVINA NEVENKA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SIROVINA NEVENKA j.d.o.o. za usluge, OIB 89666565747, Ivane Brlić-Mažuranić 60, 10000 Zagreb</izvorni_sadrzaj>
    <derivirana_varijabla naziv="DomainObject.Predmet.ProtustrankaIDrugiAdressOIB_1">SIROVINA NEVENKA j.d.o.o. za usluge, OIB 89666565747, Ivane Brlić-Mažuranić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SIROVINA NEVENKA j.d.o.o. za usluge</item>
      <item>FINA Regionalni centar Zagreb</item>
      <item>Nevenka Mustać Jurošević</item>
    </izvorni_sadrzaj>
    <derivirana_varijabla naziv="DomainObject.Predmet.SudioniciListNaziv_1">
      <item>SIROVINA NEVENKA j.d.o.o. za usluge</item>
      <item>FINA Regionalni centar Zagreb</item>
      <item>Nevenka Mustać Jurošević</item>
    </derivirana_varijabla>
  </DomainObject.Predmet.SudioniciListNaziv>
  <DomainObject.Predmet.SudioniciListAdressOIB>
    <izvorni_sadrzaj>
      <item>SIROVINA NEVENKA j.d.o.o. za usluge, OIB 89666565747, Ivane Brlić-Mažuranić 60,10000 Zagreb</item>
      <item>FINA Regionalni centar Zagreb, OIB 85821130368, Trg svibanjskih žrtava 1995. 1,10000 Zagreb</item>
      <item>Nevenka Mustać Jurošević, OIB 99374454513, Vjekoslava Kaleba 8,10000 Zagreb</item>
    </izvorni_sadrzaj>
    <derivirana_varijabla naziv="DomainObject.Predmet.SudioniciListAdressOIB_1">
      <item>SIROVINA NEVENKA j.d.o.o. za usluge, OIB 89666565747, Ivane Brlić-Mažuranić 60,10000 Zagreb</item>
      <item>FINA Regionalni centar Zagreb, OIB 85821130368, Trg svibanjskih žrtava 1995. 1,10000 Zagreb</item>
      <item>Nevenka Mustać Jurošević, OIB 99374454513, Vjekoslava Kaleba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89666565747</item>
      <item>, OIB 85821130368</item>
      <item>, OIB 99374454513</item>
    </izvorni_sadrzaj>
    <derivirana_varijabla naziv="DomainObject.Predmet.SudioniciListNazivOIB_1">
      <item>, OIB 89666565747</item>
      <item>, OIB 85821130368</item>
      <item>, OIB 99374454513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81FC0-381D-4B9C-A218-D5960B676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686</properties:Words>
  <properties:Characters>3857</properties:Characters>
  <properties:Lines>123</properties:Lines>
  <properties:Paragraphs>39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2019-01-14T07:19:00Z</cp:lastPrinted>
  <dcterms:modified xmlns:xsi="http://www.w3.org/2001/XMLSchema-instance" xsi:type="dcterms:W3CDTF">2019-01-16T12:26:00Z</dcterms:modified>
  <cp:revision>79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