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66e1" w14:paraId="5c366e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8A7BE1">
        <w:t>8</w:t>
      </w:r>
      <w:r w:rsidR="004355C9">
        <w:t>5</w:t>
      </w:r>
      <w:r w:rsidR="00241476">
        <w:t>44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22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207353">
        <w:t>I.L.M. j.</w:t>
      </w:r>
      <w:r w:rsidR="003F59C4">
        <w:t>d.o.o.</w:t>
      </w:r>
      <w:r w:rsidR="00207353">
        <w:t xml:space="preserve"> za usluge i trgovinu,</w:t>
      </w:r>
      <w:r w:rsidR="003F59C4">
        <w:t xml:space="preserve"> </w:t>
      </w:r>
      <w:r w:rsidR="000C7D9A">
        <w:t xml:space="preserve">Zagreb, </w:t>
      </w:r>
      <w:r w:rsidR="00207353">
        <w:t xml:space="preserve">II. Kanalski put 14 A, </w:t>
      </w:r>
      <w:r w:rsidR="003F59C4">
        <w:t>MBS: 080</w:t>
      </w:r>
      <w:r w:rsidR="00207353">
        <w:t>907517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5F0D94">
        <w:t>7</w:t>
      </w:r>
      <w:r w:rsidR="00207353">
        <w:t>7738384029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07353">
        <w:t>6.064,63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07353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22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81B"/>
    <w:rsid w:val="00043A39"/>
    <w:rsid w:val="00066C0E"/>
    <w:rsid w:val="00086057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A19"/>
    <w:rsid w:val="00263D6D"/>
    <w:rsid w:val="00264D19"/>
    <w:rsid w:val="00275D49"/>
    <w:rsid w:val="00297E94"/>
    <w:rsid w:val="002A2F18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914A7B"/>
    <w:rsid w:val="0091677E"/>
    <w:rsid w:val="00920CA0"/>
    <w:rsid w:val="009419D8"/>
    <w:rsid w:val="00952DB2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8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8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8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8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8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8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8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8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8544</izvorni_sadrzaj>
    <derivirana_varijabla naziv="DomainObject.Predmet.Broj_1">8544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St-8544/2015</izvorni_sadrzaj>
    <derivirana_varijabla naziv="DomainObject.Predmet.OznakaBroj_1">St-8544/2015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I.L.M. j.d.o.o. za usluge i trgovinu</izvorni_sadrzaj>
    <derivirana_varijabla naziv="DomainObject.Predmet.ProtustrankaFormated_1">  I.L.M. j.d.o.o. za usluge i trgovinu</derivirana_varijabla>
  </DomainObject.Predmet.ProtustrankaFormated>
  <DomainObject.Predmet.ProtustrankaFormatedOIB>
    <izvorni_sadrzaj>  I.L.M. j.d.o.o. za usluge i trgovinu, OIB 77738384029</izvorni_sadrzaj>
    <derivirana_varijabla naziv="DomainObject.Predmet.ProtustrankaFormatedOIB_1">  I.L.M. j.d.o.o. za usluge i trgovinu, OIB 77738384029</derivirana_varijabla>
  </DomainObject.Predmet.ProtustrankaFormatedOIB>
  <DomainObject.Predmet.ProtustrankaFormatedWithAdress>
    <izvorni_sadrzaj> I.L.M. j.d.o.o. za usluge i trgovinu, II. Kanalski put 14/A, 10000 Zagreb</izvorni_sadrzaj>
    <derivirana_varijabla naziv="DomainObject.Predmet.ProtustrankaFormatedWithAdress_1"> I.L.M. j.d.o.o. za usluge i trgovinu, II. Kanalski put 14/A, 10000 Zagreb</derivirana_varijabla>
  </DomainObject.Predmet.ProtustrankaFormatedWithAdress>
  <DomainObject.Predmet.ProtustrankaFormatedWithAdressOIB>
    <izvorni_sadrzaj> I.L.M. j.d.o.o. za usluge i trgovinu, OIB 77738384029, II. Kanalski put 14/A, 10000 Zagreb</izvorni_sadrzaj>
    <derivirana_varijabla naziv="DomainObject.Predmet.ProtustrankaFormatedWithAdressOIB_1"> I.L.M. j.d.o.o. za usluge i trgovinu, OIB 77738384029, II. Kanalski put 14/A, 10000 Zagreb</derivirana_varijabla>
  </DomainObject.Predmet.ProtustrankaFormatedWithAdressOIB>
  <DomainObject.Predmet.ProtustrankaWithAdress>
    <izvorni_sadrzaj>I.L.M. j.d.o.o. za usluge i trgovinu II. Kanalski put 14/A, 10000 Zagreb</izvorni_sadrzaj>
    <derivirana_varijabla naziv="DomainObject.Predmet.ProtustrankaWithAdress_1">I.L.M. j.d.o.o. za usluge i trgovinu II. Kanalski put 14/A, 10000 Zagreb</derivirana_varijabla>
  </DomainObject.Predmet.ProtustrankaWithAdress>
  <DomainObject.Predmet.ProtustrankaWithAdressOIB>
    <izvorni_sadrzaj>I.L.M. j.d.o.o. za usluge i trgovinu, OIB 77738384029, II. Kanalski put 14/A, 10000 Zagreb</izvorni_sadrzaj>
    <derivirana_varijabla naziv="DomainObject.Predmet.ProtustrankaWithAdressOIB_1">I.L.M. j.d.o.o. za usluge i trgovinu, OIB 77738384029, II. Kanalski put 14/A, 10000 Zagreb</derivirana_varijabla>
  </DomainObject.Predmet.ProtustrankaWithAdressOIB>
  <DomainObject.Predmet.ProtustrankaNazivFormated>
    <izvorni_sadrzaj>I.L.M. j.d.o.o. za usluge i trgovinu</izvorni_sadrzaj>
    <derivirana_varijabla naziv="DomainObject.Predmet.ProtustrankaNazivFormated_1">I.L.M. j.d.o.o. za usluge i trgovinu</derivirana_varijabla>
  </DomainObject.Predmet.ProtustrankaNazivFormated>
  <DomainObject.Predmet.ProtustrankaNazivFormatedOIB>
    <izvorni_sadrzaj>I.L.M. j.d.o.o. za usluge i trgovinu, OIB 77738384029</izvorni_sadrzaj>
    <derivirana_varijabla naziv="DomainObject.Predmet.ProtustrankaNazivFormatedOIB_1">I.L.M. j.d.o.o. za usluge i trgovinu, OIB 77738384029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I.L.M. j.d.o.o. za usluge i trgovinu</item>
    </izvorni_sadrzaj>
    <derivirana_varijabla naziv="DomainObject.Predmet.ProtuStrankaListFormated_1">
      <item>I.L.M. j.d.o.o. za usluge i trgovinu</item>
    </derivirana_varijabla>
  </DomainObject.Predmet.ProtuStrankaListFormated>
  <DomainObject.Predmet.ProtuStrankaListFormatedOIB>
    <izvorni_sadrzaj>
      <item>I.L.M. j.d.o.o. za usluge i trgovinu, OIB 77738384029</item>
    </izvorni_sadrzaj>
    <derivirana_varijabla naziv="DomainObject.Predmet.ProtuStrankaListFormatedOIB_1">
      <item>I.L.M. j.d.o.o. za usluge i trgovinu, OIB 77738384029</item>
    </derivirana_varijabla>
  </DomainObject.Predmet.ProtuStrankaListFormatedOIB>
  <DomainObject.Predmet.ProtuStrankaListFormatedWithAdress>
    <izvorni_sadrzaj>
      <item>I.L.M. j.d.o.o. za usluge i trgovinu, II. Kanalski put 14/A, 10000 Zagreb</item>
    </izvorni_sadrzaj>
    <derivirana_varijabla naziv="DomainObject.Predmet.ProtuStrankaListFormatedWithAdress_1">
      <item>I.L.M. j.d.o.o. za usluge i trgovinu, II. Kanalski put 14/A, 10000 Zagreb</item>
    </derivirana_varijabla>
  </DomainObject.Predmet.ProtuStrankaListFormatedWithAdress>
  <DomainObject.Predmet.ProtuStrankaListFormatedWithAdressOIB>
    <izvorni_sadrzaj>
      <item>I.L.M. j.d.o.o. za usluge i trgovinu, OIB 77738384029, II. Kanalski put 14/A, 10000 Zagreb</item>
    </izvorni_sadrzaj>
    <derivirana_varijabla naziv="DomainObject.Predmet.ProtuStrankaListFormatedWithAdressOIB_1">
      <item>I.L.M. j.d.o.o. za usluge i trgovinu, OIB 77738384029, II. Kanalski put 14/A, 10000 Zagreb</item>
    </derivirana_varijabla>
  </DomainObject.Predmet.ProtuStrankaListFormatedWithAdressOIB>
  <DomainObject.Predmet.ProtuStrankaListNazivFormated>
    <izvorni_sadrzaj>
      <item>I.L.M. j.d.o.o. za usluge i trgovinu</item>
    </izvorni_sadrzaj>
    <derivirana_varijabla naziv="DomainObject.Predmet.ProtuStrankaListNazivFormated_1">
      <item>I.L.M. j.d.o.o. za usluge i trgovinu</item>
    </derivirana_varijabla>
  </DomainObject.Predmet.ProtuStrankaListNazivFormated>
  <DomainObject.Predmet.ProtuStrankaListNazivFormatedOIB>
    <izvorni_sadrzaj>
      <item>I.L.M. j.d.o.o. za usluge i trgovinu, OIB 77738384029</item>
    </izvorni_sadrzaj>
    <derivirana_varijabla naziv="DomainObject.Predmet.ProtuStrankaListNazivFormatedOIB_1">
      <item>I.L.M. j.d.o.o. za usluge i trgovinu, OIB 77738384029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I.L.M. j.d.o.o. za usluge i trgovinu</izvorni_sadrzaj>
    <derivirana_varijabla naziv="DomainObject.Predmet.ProtustrankaIDrugi_1">I.L.M.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I.L.M. j.d.o.o. za usluge i trgovinu, OIB 77738384029, II. Kanalski put 14/A, 10000 Zagreb</izvorni_sadrzaj>
    <derivirana_varijabla naziv="DomainObject.Predmet.ProtustrankaIDrugiAdressOIB_1">I.L.M. j.d.o.o. za usluge i trgovinu, OIB 77738384029, II. Kanalski put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I.L.M. j.d.o.o. za usluge i trgovinu</item>
    </izvorni_sadrzaj>
    <derivirana_varijabla naziv="DomainObject.Predmet.SudioniciListNaziv_1">
      <item>FINA Regionalni centar Zagreb</item>
      <item>I.L.M. j.d.o.o.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I.L.M. j.d.o.o. za usluge i trgovinu, OIB 77738384029, II. Kanalski put 14/A,10000 Zagreb</item>
    </izvorni_sadrzaj>
    <derivirana_varijabla naziv="DomainObject.Predmet.SudioniciListAdressOIB_1">
      <item>FINA Regionalni centar Zagreb, OIB 85821130368, Trg svibanjskih žrtava 1995. br. 1,10000 Zagreb</item>
      <item>I.L.M. j.d.o.o. za usluge i trgovinu, OIB 77738384029, II. Kanalski put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77738384029</item>
    </izvorni_sadrzaj>
    <derivirana_varijabla naziv="DomainObject.Predmet.SudioniciListNazivOIB_1">
      <item>, OIB 85821130368</item>
      <item>, OIB 77738384029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1338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2016-02-22T12:37:00Z</dcterms:created>
  <dc:creator>ilukac</dc:creator>
  <cp:lastModifiedBy>Violeta Rihtar</cp:lastModifiedBy>
  <cp:lastPrinted>2016-02-22T12:36:00Z</cp:lastPrinted>
  <dcterms:modified xmlns:xsi="http://www.w3.org/2001/XMLSchema-instance" xsi:type="dcterms:W3CDTF">2016-02-22T12:40:00Z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