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D76EF" w:rsidR="000D76EF">
        <w:tc>
          <w:tcPr>
            <w:tcW w:type="dxa" w:w="2985"/>
            <w:hideMark/>
          </w:tcPr>
          <w:p w:rsidRDefault="000D76EF" w:rsidP="000D76EF" w:rsidR="000D76EF">
            <w:pPr>
              <w:spacing w:lineRule="auto" w:line="256" w:after="0"/>
              <w:jc w:val="center"/>
              <w:rPr>
                <w:rFonts w:eastAsia="Times New Roman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D76EF" w:rsidP="000D76EF" w:rsidR="000D76EF">
            <w:pPr>
              <w:spacing w:lineRule="auto" w:line="256" w:after="0"/>
              <w:jc w:val="center"/>
            </w:pPr>
            <w:r>
              <w:t>Republika Hrvatska</w:t>
            </w:r>
          </w:p>
          <w:p w:rsidRDefault="000D76EF" w:rsidP="000D76EF" w:rsidR="000D76EF">
            <w:pPr>
              <w:spacing w:lineRule="auto" w:line="256" w:after="0"/>
              <w:jc w:val="center"/>
            </w:pPr>
            <w:r>
              <w:t>Trgovački sud u Varaždinu</w:t>
            </w:r>
          </w:p>
          <w:p w:rsidRDefault="000D76EF" w:rsidP="000D76EF" w:rsidR="000D76EF">
            <w:pPr>
              <w:spacing w:lineRule="auto" w:line="256" w:after="0"/>
              <w:jc w:val="center"/>
              <w:rPr>
                <w:rFonts w:cs="Times New Roman" w:eastAsia="Times New Roman"/>
              </w:rPr>
            </w:pPr>
            <w:r>
              <w:t>Varaždin, Braće Radić 2</w:t>
            </w:r>
          </w:p>
        </w:tc>
      </w:tr>
    </w:tbl>
    <w:p w14:textId="0155ed5" w14:paraId="0155ed5" w:rsidRDefault="000D76EF" w:rsidP="000D76EF" w:rsidR="000D76EF">
      <w:pPr>
        <w:spacing w:after="0"/>
        <w:jc w:val="both"/>
        <w15:collapsed w:val="false"/>
        <w:rPr>
          <w:rFonts w:eastAsia="Times New Roman"/>
        </w:rPr>
      </w:pPr>
      <w:r>
        <w:tab/>
      </w:r>
      <w:r>
        <w:tab/>
      </w:r>
      <w:r>
        <w:tab/>
      </w:r>
      <w:r>
        <w:tab/>
      </w:r>
    </w:p>
    <w:p w:rsidRDefault="000D76EF" w:rsidP="000D76EF" w:rsidR="000D76EF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St-390/2013-62</w:t>
      </w:r>
    </w:p>
    <w:p w:rsidRDefault="000D76EF" w:rsidP="000D76EF" w:rsidR="000D76EF">
      <w:pPr>
        <w:pStyle w:val="Tijeloteksta"/>
        <w:spacing w:after="0"/>
        <w:rPr>
          <w:bCs/>
        </w:rPr>
      </w:pPr>
    </w:p>
    <w:p w:rsidRDefault="000D76EF" w:rsidP="000D76EF" w:rsidR="000D76EF">
      <w:pPr>
        <w:pStyle w:val="Tijeloteksta"/>
        <w:spacing w:after="0"/>
        <w:rPr>
          <w:b/>
          <w:bCs/>
        </w:rPr>
      </w:pPr>
    </w:p>
    <w:p w:rsidRDefault="000D76EF" w:rsidP="000D76EF" w:rsidR="000D76EF">
      <w:pPr>
        <w:pStyle w:val="Tijeloteksta"/>
        <w:spacing w:after="0"/>
        <w:rPr>
          <w:b/>
          <w:bCs/>
        </w:rPr>
      </w:pPr>
    </w:p>
    <w:p w:rsidRDefault="000D76EF" w:rsidP="000D76EF" w:rsidR="000D76EF">
      <w:pPr>
        <w:pStyle w:val="Tijeloteksta"/>
        <w:spacing w:after="0"/>
        <w:ind w:firstLine="708"/>
        <w:jc w:val="both"/>
      </w:pPr>
      <w:r>
        <w:rPr>
          <w:bCs/>
        </w:rPr>
        <w:t>Trgovački sud u Varaždinu</w:t>
      </w:r>
      <w:r>
        <w:rPr>
          <w:b/>
          <w:bCs/>
        </w:rPr>
        <w:t xml:space="preserve">, </w:t>
      </w:r>
      <w:r>
        <w:rPr>
          <w:bCs/>
        </w:rPr>
        <w:t>p</w:t>
      </w:r>
      <w:r>
        <w:t xml:space="preserve">o sucu toga suda Jasni Lekić, u stečajnom postupku nad imovinom dužnika Elizabeta Oletić, kao vlasnica Peradarstvo "Oletić'' u stečaju, Stanetinec 37, 40312 Štrigova, OIB: 86215064436, u postupku prodaje nekretnine stečajnog dužnika, dana 26. ožujka 2018. godine donio je slijedeći </w:t>
      </w:r>
    </w:p>
    <w:p w:rsidRDefault="000D76EF" w:rsidP="000D76EF" w:rsidR="000D76EF">
      <w:pPr>
        <w:spacing w:after="0"/>
        <w:jc w:val="both"/>
      </w:pPr>
    </w:p>
    <w:p w:rsidRDefault="000D76EF" w:rsidP="000D76EF" w:rsidR="000D76EF" w:rsidRPr="000D76EF">
      <w:pPr>
        <w:pStyle w:val="Naslov1"/>
        <w:spacing w:after="0"/>
        <w:jc w:val="center"/>
        <w:rPr>
          <w:sz w:val="24"/>
          <w:szCs w:val="24"/>
        </w:rPr>
      </w:pPr>
      <w:r w:rsidRPr="000D76EF">
        <w:rPr>
          <w:sz w:val="24"/>
          <w:szCs w:val="24"/>
        </w:rPr>
        <w:t>ZAKLJUČAK O PRODAJI</w:t>
      </w:r>
    </w:p>
    <w:p w:rsidRDefault="000D76EF" w:rsidP="000D76EF" w:rsidR="000D76EF">
      <w:pPr>
        <w:spacing w:after="0"/>
        <w:jc w:val="center"/>
        <w:rPr>
          <w:b/>
          <w:bCs/>
        </w:rPr>
      </w:pPr>
    </w:p>
    <w:p w:rsidRDefault="000D76EF" w:rsidP="000D76EF" w:rsidR="000D76EF">
      <w:pPr>
        <w:pStyle w:val="Tijeloteksta"/>
        <w:spacing w:after="0"/>
        <w:ind w:firstLine="708"/>
        <w:jc w:val="both"/>
      </w:pPr>
      <w:r>
        <w:t xml:space="preserve">I/ Na temelju odluke Skupštine vjerovnika od 28.3.2017. određuje se prodaja imovine kao gospodarske cjeline u vlasništvu dužnika pojedinca Elizabete Oletić, vlasnice obrta Peradarstvo "Oletić'' u stečaju, Stanetinec 37, Štrigova, i to:  </w:t>
      </w:r>
    </w:p>
    <w:p w:rsidRDefault="000D76EF" w:rsidP="000D76EF" w:rsidR="000D76EF">
      <w:pPr>
        <w:spacing w:after="0"/>
        <w:jc w:val="both"/>
      </w:pPr>
    </w:p>
    <w:p w:rsidRDefault="000D76EF" w:rsidP="000D76EF" w:rsidR="000D76EF">
      <w:pPr>
        <w:numPr>
          <w:ilvl w:val="0"/>
          <w:numId w:val="47"/>
        </w:numPr>
        <w:spacing w:after="0"/>
        <w:jc w:val="both"/>
      </w:pPr>
      <w:r>
        <w:t>nekretnina čkbr. 137/35/1/1/1 gospodarska zgrada Stanetinec 794 m², silos Stanetinec 18 m², dvorište Stanetinec 1388 m², put Stanetinec 193 m² i oranica Stanetinec 8032 m² ili ukupne površine 10425 m² (u naravi peradarnik izgrađen 2008.g.), upisana u zk.ul. 485 k.o. Stanetinec u 1/1 dijela</w:t>
      </w:r>
    </w:p>
    <w:p w:rsidRDefault="000D76EF" w:rsidP="000D76EF" w:rsidR="000D76EF">
      <w:pPr>
        <w:spacing w:after="0"/>
        <w:ind w:left="720"/>
        <w:jc w:val="both"/>
      </w:pPr>
    </w:p>
    <w:p w:rsidRDefault="000D76EF" w:rsidP="000D76EF" w:rsidR="000D76EF">
      <w:pPr>
        <w:numPr>
          <w:ilvl w:val="0"/>
          <w:numId w:val="47"/>
        </w:numPr>
        <w:spacing w:after="0"/>
        <w:jc w:val="both"/>
      </w:pPr>
      <w:r>
        <w:t>zajedno sa pokretninama – opremom za obavljanje djelatnosti peradarstva (tov pilića) i to: oprema za peradarnik 1 (hranilice sa zateznim sajlama, pojilicama sa dovodom vode, ventilacijom, cjevovodima, osvjetljenjem i elektroničkim upravljačkim sklopom), rezervni transportni puž (1 komad), agregat za struju od 11 kW (1 komad), masteri za grijanje (4 komada) i plinski topovi Tajfun (5 komada)</w:t>
      </w:r>
    </w:p>
    <w:p w:rsidRDefault="000D76EF" w:rsidP="000D76EF" w:rsidR="000D76EF">
      <w:pPr>
        <w:spacing w:after="0"/>
        <w:ind w:left="720"/>
        <w:jc w:val="both"/>
      </w:pPr>
    </w:p>
    <w:p w:rsidRDefault="000D76EF" w:rsidP="000D76EF" w:rsidR="000D76EF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nekretnine iznosi 1.420.000,00 kn.</w:t>
      </w:r>
    </w:p>
    <w:p w:rsidRDefault="000D76EF" w:rsidP="000D76EF" w:rsidR="000D76EF">
      <w:pPr>
        <w:pStyle w:val="Tijeloteksta"/>
        <w:spacing w:after="0"/>
        <w:rPr>
          <w:b/>
        </w:rPr>
      </w:pPr>
      <w:r>
        <w:rPr>
          <w:b/>
        </w:rPr>
        <w:tab/>
        <w:t>Procijenjena vrijednost za pokretnine iznosi 100.866,79 kn.</w:t>
      </w:r>
    </w:p>
    <w:p w:rsidRDefault="000D76EF" w:rsidP="000D76EF" w:rsidR="000D76EF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nekretninu i opremu iznosi 1.520.866,79 kn.</w:t>
      </w:r>
    </w:p>
    <w:p w:rsidRDefault="000D76EF" w:rsidP="000D76EF" w:rsidR="000D76EF">
      <w:pPr>
        <w:pStyle w:val="Tijeloteksta"/>
        <w:spacing w:after="0"/>
        <w:rPr>
          <w:b/>
        </w:rPr>
      </w:pPr>
    </w:p>
    <w:p w:rsidRDefault="000D76EF" w:rsidP="000D76EF" w:rsidR="000D76EF">
      <w:pPr>
        <w:spacing w:after="0"/>
        <w:ind w:firstLine="708"/>
        <w:jc w:val="both"/>
      </w:pPr>
      <w:r>
        <w:t>II/ Na navedenoj nekretnini upisano je razlučno pravo u korist razlučnog vjerovnika Hrvatska poštanska banka d.d. Zagreb, a na pokretninama u korist razlučnog vjerovnika RH, Ministarstvo financija, Porezna uprava, Područni ured Čakovec.</w:t>
      </w:r>
    </w:p>
    <w:p w:rsidRDefault="000D76EF" w:rsidP="000D76EF" w:rsidR="000D76EF">
      <w:pPr>
        <w:pStyle w:val="Tijeloteksta"/>
        <w:spacing w:after="0"/>
      </w:pPr>
    </w:p>
    <w:p w:rsidRDefault="000D76EF" w:rsidP="000D76EF" w:rsidR="000D76EF">
      <w:pPr>
        <w:pStyle w:val="Tijeloteksta"/>
        <w:spacing w:after="0"/>
        <w:ind w:firstLine="708"/>
      </w:pPr>
      <w:r>
        <w:t>III/ Uvjeti prodaje:</w:t>
      </w:r>
    </w:p>
    <w:p w:rsidRDefault="000D76EF" w:rsidP="000D76EF" w:rsidR="000D76EF">
      <w:pPr>
        <w:spacing w:after="0"/>
        <w:ind w:firstLine="709"/>
        <w:jc w:val="both"/>
        <w:rPr>
          <w:b/>
        </w:rPr>
      </w:pPr>
      <w:r>
        <w:t xml:space="preserve">1. Imovina stečajnog dužnika iz točke I. prodati će se </w:t>
      </w:r>
      <w:r>
        <w:rPr>
          <w:b/>
        </w:rPr>
        <w:t>putem prikupljanja pisanih ponuda.</w:t>
      </w:r>
    </w:p>
    <w:p w:rsidRDefault="000D76EF" w:rsidP="000D76EF" w:rsidR="000D76EF">
      <w:pPr>
        <w:spacing w:after="0"/>
        <w:ind w:firstLine="709"/>
        <w:jc w:val="both"/>
        <w:rPr>
          <w:bCs/>
        </w:rPr>
      </w:pPr>
      <w:r>
        <w:t xml:space="preserve">2. Svaki ponuđač dužan je u ponudi navesti točan naziv tvrtke (za pravne osobe), odnosno ime i prezime, te točnu adresu (za fizičke osobe i obrtnike), OIB, te presliku </w:t>
      </w:r>
      <w:r>
        <w:lastRenderedPageBreak/>
        <w:t>registracije tvrtke ili presliku obrtnice.</w:t>
      </w:r>
      <w:r>
        <w:rPr>
          <w:b/>
          <w:bCs/>
        </w:rPr>
        <w:t xml:space="preserve"> </w:t>
      </w:r>
      <w:r>
        <w:rPr>
          <w:bCs/>
        </w:rPr>
        <w:t>Također se obavezno dostavlja i dokaz o izvršenoj uplati jamčevine.</w:t>
      </w:r>
    </w:p>
    <w:p w:rsidRDefault="000D76EF" w:rsidP="000D76EF" w:rsidR="000D76EF">
      <w:pPr>
        <w:spacing w:after="0"/>
        <w:ind w:firstLine="709"/>
        <w:jc w:val="both"/>
        <w:rPr>
          <w:b/>
          <w:bCs/>
        </w:rPr>
      </w:pPr>
      <w:r>
        <w:rPr>
          <w:bCs/>
        </w:rPr>
        <w:t>3. Predmetna imovina prodaje se kao gospodarska cjelina, s time da početna cijena za nekretninu iznosi</w:t>
      </w:r>
      <w:r>
        <w:rPr>
          <w:b/>
          <w:bCs/>
        </w:rPr>
        <w:t xml:space="preserve"> 1.520.866,79</w:t>
      </w:r>
      <w:r>
        <w:rPr>
          <w:b/>
        </w:rPr>
        <w:t xml:space="preserve"> kn.</w:t>
      </w:r>
      <w:r>
        <w:rPr>
          <w:b/>
          <w:bCs/>
        </w:rPr>
        <w:t xml:space="preserve">  </w:t>
      </w:r>
    </w:p>
    <w:p w:rsidRDefault="000D76EF" w:rsidP="000D76EF" w:rsidR="000D76EF">
      <w:pPr>
        <w:spacing w:after="0"/>
        <w:ind w:firstLine="709"/>
        <w:jc w:val="both"/>
        <w:rPr>
          <w:bCs/>
        </w:rPr>
      </w:pPr>
      <w:r>
        <w:rPr>
          <w:bCs/>
        </w:rPr>
        <w:t xml:space="preserve">4. U ponudi mora biti jasno naznačena ponuđena cijena izražena u HRK. Ponuda se dostavlja na adresu: Trgovački sud u Varaždinu, Braće Radića 2, 42 000 Varaždin, s napomenom: "NE OTVARAJ - PONUDA ZA IMOVINU DUŽNIKA POJEDINCA ELIZABETA OLETIĆ vl. obrta Peradarstvo "Oletić'' </w:t>
      </w:r>
      <w:r>
        <w:t>u stečaju</w:t>
      </w:r>
      <w:r>
        <w:rPr>
          <w:bCs/>
        </w:rPr>
        <w:t xml:space="preserve">, posl.br. 3 St-390/13". </w:t>
      </w:r>
    </w:p>
    <w:p w:rsidRDefault="000D76EF" w:rsidP="000D76EF" w:rsidR="000D76EF">
      <w:pPr>
        <w:spacing w:after="0"/>
        <w:ind w:firstLine="709"/>
        <w:jc w:val="both"/>
      </w:pPr>
      <w:r>
        <w:rPr>
          <w:bCs/>
        </w:rPr>
        <w:t>Ročište za otvaranje pristiglih ponuda održati će se kod Trgovačkog suda u Varaždinu, Varaždin, Braće Radića 2, soba 226/II,</w:t>
      </w:r>
      <w:r>
        <w:rPr>
          <w:b/>
          <w:bCs/>
        </w:rPr>
        <w:t xml:space="preserve"> </w:t>
      </w:r>
      <w:r>
        <w:rPr>
          <w:bCs/>
        </w:rPr>
        <w:t>dana</w:t>
      </w:r>
      <w:r>
        <w:rPr>
          <w:b/>
          <w:bCs/>
        </w:rPr>
        <w:t xml:space="preserve"> 07. svibnja 2018. godine u 12,30 sati.</w:t>
      </w:r>
    </w:p>
    <w:p w:rsidRDefault="000D76EF" w:rsidP="000D76EF" w:rsidR="000D76EF">
      <w:pPr>
        <w:spacing w:after="0"/>
        <w:ind w:firstLine="709"/>
        <w:jc w:val="both"/>
      </w:pPr>
      <w:r>
        <w:t>5. Rok za podnošenje ponuda je 15 dana, računajući od dana objave ovog oglasa u javnom glasilu.</w:t>
      </w:r>
      <w:r>
        <w:rPr>
          <w:i/>
          <w:iCs/>
        </w:rPr>
        <w:t xml:space="preserve"> </w:t>
      </w:r>
      <w:r>
        <w:t>Kao pravovremeno pristigle ponude smatrati će se samo ponude koje stignu preporučenom pošiljkom, najkasnije 1 dan nakon isteka roka za predaju ponuda.</w:t>
      </w:r>
    </w:p>
    <w:p w:rsidRDefault="000D76EF" w:rsidP="000D76EF" w:rsidR="000D76EF">
      <w:pPr>
        <w:spacing w:after="0"/>
        <w:ind w:firstLine="709"/>
        <w:jc w:val="both"/>
      </w:pPr>
      <w:r>
        <w:t>6. Svaki ponuditelj dužan je uplatiti jamčevinu u visini 10% od ukupne početne cijene iz točke 3., najkasnije do dana isteka roka za podnošenje ponuda, na žiro račun Trgovačkog suda u Varaždinu prema IBAN konstrukciji broj: HR4023900011300002754 (u elektroničkom nalogu za plaćanje), HR40 2390 0011 3000 0275 4 (u nalogu za plaćanje na papirnatom obrascu),  pozivom na broj spisa – u koloni svrha uplate. U slučaju neplaćanja jamčevine u određenom roku smatra se da je ponuđač odustao  od svoje ponude.</w:t>
      </w:r>
    </w:p>
    <w:p w:rsidRDefault="000D76EF" w:rsidP="000D76EF" w:rsidR="000D76EF">
      <w:pPr>
        <w:spacing w:after="0"/>
        <w:ind w:firstLine="709"/>
        <w:jc w:val="both"/>
      </w:pPr>
      <w:r>
        <w:t>7. O prihvatu najpovoljnije ponude sud će odlučiti u rješenju o dosudi. Ponuditelj čija je ponuda prihvaćena te mu dosuđene kupljene nekretnine, dužan je razliku do pune cijene, umanjenu za uračunati iznos jamčevine, uplatiti u roku 15 dana od dana pravomoćnosti rješenja o dosudi. Ukoliko ponuditelj čija je ponuda prihvaćena ne uplati razliku cijene u određenom mu roku, nekretnine će se dosuditi slijedećem najpovoljnijem ponuđaču.</w:t>
      </w:r>
    </w:p>
    <w:p w:rsidRDefault="000D76EF" w:rsidP="000D76EF" w:rsidR="000D76EF">
      <w:pPr>
        <w:spacing w:after="0"/>
        <w:ind w:firstLine="709"/>
        <w:jc w:val="both"/>
      </w:pPr>
      <w:r>
        <w:t>Nakon što ponuditelj čija je ponuda prihvaćena uplati cijenu u cijelosti, sud će posebnim zaključkom odrediti uknjižbu vlasništva, brisanje tereta te predaju u posjed.</w:t>
      </w:r>
    </w:p>
    <w:p w:rsidRDefault="000D76EF" w:rsidP="000D76EF" w:rsidR="000D76EF">
      <w:pPr>
        <w:spacing w:after="0"/>
        <w:ind w:firstLine="709"/>
        <w:jc w:val="both"/>
      </w:pPr>
      <w:r>
        <w:t>8. Ovaj zaključak objaviti će se na e-oglasnoj ploči suda te u javnom glasilu. Zadužuje se stečajni upravitelj da ovaj zaključak o prodaji objavi u javnom glasilu te oglas o tome dostavi sudu.</w:t>
      </w:r>
    </w:p>
    <w:p w:rsidRDefault="000D76EF" w:rsidP="000D76EF" w:rsidR="000D76EF">
      <w:pPr>
        <w:spacing w:after="0"/>
        <w:jc w:val="both"/>
      </w:pPr>
      <w:r>
        <w:t xml:space="preserve">           9. Prodaja se provodi po načelu „viđeno-kupljeno“, što isključuje sve naknadne prigovore kupca.</w:t>
      </w:r>
    </w:p>
    <w:p w:rsidRDefault="000D76EF" w:rsidP="000D76EF" w:rsidR="000D76EF">
      <w:pPr>
        <w:spacing w:after="0"/>
        <w:jc w:val="both"/>
      </w:pPr>
      <w:r>
        <w:t xml:space="preserve">           10. Porez na imovinu (nekretninu i pokretnine) snosi kupac.</w:t>
      </w:r>
    </w:p>
    <w:p w:rsidRDefault="000D76EF" w:rsidP="000D76EF" w:rsidR="000D76EF">
      <w:pPr>
        <w:pStyle w:val="Tijeloteksta"/>
        <w:tabs>
          <w:tab w:pos="1260" w:val="left"/>
        </w:tabs>
        <w:spacing w:after="0"/>
      </w:pPr>
      <w:r>
        <w:t xml:space="preserve">           11. Zainteresirane osobe mogu razgledati imovinu koja je predmet prodaje uz prethodni dogovor sa stečajnom upraviteljicom Teom Gatternig, odvjetnicom iz Varaždina, Branka Vodnika 4., na broj 0915959761.</w:t>
      </w:r>
    </w:p>
    <w:p w:rsidRDefault="000D76EF" w:rsidP="000D76EF" w:rsidR="000D76EF">
      <w:pPr>
        <w:pStyle w:val="Tijeloteksta"/>
        <w:tabs>
          <w:tab w:pos="1260" w:val="left"/>
        </w:tabs>
        <w:spacing w:after="0"/>
      </w:pPr>
    </w:p>
    <w:p w:rsidRDefault="000D76EF" w:rsidP="000D76EF" w:rsidR="000D76EF">
      <w:pPr>
        <w:pStyle w:val="Tijeloteksta"/>
        <w:tabs>
          <w:tab w:pos="1260" w:val="left"/>
        </w:tabs>
        <w:spacing w:after="0"/>
        <w:ind w:left="720"/>
      </w:pPr>
    </w:p>
    <w:p w:rsidRDefault="000D76EF" w:rsidP="000D76EF" w:rsidR="000D76EF">
      <w:pPr>
        <w:tabs>
          <w:tab w:pos="1260" w:val="left"/>
        </w:tabs>
        <w:spacing w:after="0"/>
        <w:jc w:val="center"/>
      </w:pPr>
      <w:r>
        <w:t>Varaždin, 26. ožujka 2018.</w:t>
      </w:r>
    </w:p>
    <w:p w:rsidRDefault="000D76EF" w:rsidP="000D76EF" w:rsidR="000D76EF">
      <w:pPr>
        <w:tabs>
          <w:tab w:pos="1260" w:val="left"/>
        </w:tabs>
        <w:spacing w:after="0"/>
        <w:jc w:val="center"/>
      </w:pPr>
    </w:p>
    <w:p w:rsidRDefault="000D76EF" w:rsidP="000D76EF" w:rsidR="000D76EF">
      <w:pPr>
        <w:tabs>
          <w:tab w:pos="1260" w:val="left"/>
        </w:tabs>
        <w:spacing w:after="0"/>
        <w:jc w:val="center"/>
      </w:pPr>
    </w:p>
    <w:p w:rsidRDefault="000D76EF" w:rsidP="000D76EF" w:rsidR="000D76E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0D76EF" w:rsidP="000D76EF" w:rsidR="000D76EF">
      <w:pPr>
        <w:tabs>
          <w:tab w:pos="1260" w:val="left"/>
        </w:tabs>
        <w:spacing w:after="0"/>
        <w:jc w:val="both"/>
      </w:pPr>
    </w:p>
    <w:p w:rsidRDefault="000D76EF" w:rsidP="000D76EF" w:rsidR="000D76EF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Jasna Lekić</w:t>
      </w:r>
    </w:p>
    <w:p w:rsidRDefault="000D76EF" w:rsidP="000D76EF" w:rsidR="000D76EF">
      <w:pPr>
        <w:tabs>
          <w:tab w:pos="1260" w:val="left"/>
        </w:tabs>
        <w:spacing w:after="0"/>
        <w:jc w:val="both"/>
      </w:pPr>
    </w:p>
    <w:p w:rsidRDefault="000D76EF" w:rsidP="000D76EF" w:rsidR="000D76EF">
      <w:pPr>
        <w:tabs>
          <w:tab w:pos="1260" w:val="left"/>
        </w:tabs>
        <w:spacing w:after="0"/>
        <w:jc w:val="both"/>
      </w:pPr>
    </w:p>
    <w:p w:rsidRDefault="000D76EF" w:rsidP="000D76EF" w:rsidR="000D76EF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0D76EF" w:rsidP="000D76EF" w:rsidR="000D76EF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0D76EF" w:rsidP="000D76EF" w:rsidR="000D76EF">
      <w:pPr>
        <w:tabs>
          <w:tab w:pos="1260" w:val="left"/>
        </w:tabs>
        <w:spacing w:after="0"/>
        <w:jc w:val="both"/>
      </w:pPr>
    </w:p>
    <w:p w:rsidRDefault="000D76EF" w:rsidP="000D76EF" w:rsidR="000D76EF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0D76EF" w:rsidP="000D76EF" w:rsidR="000D76EF">
      <w:pPr>
        <w:tabs>
          <w:tab w:pos="1260" w:val="left"/>
        </w:tabs>
        <w:spacing w:after="0"/>
        <w:jc w:val="both"/>
      </w:pPr>
    </w:p>
    <w:p w:rsidRDefault="000D76EF" w:rsidP="000D76EF" w:rsidR="000D76EF">
      <w:pPr>
        <w:spacing w:after="0"/>
        <w:jc w:val="both"/>
      </w:pPr>
      <w:r>
        <w:t xml:space="preserve"> DNA: 1. Stečajna upraviteljica Tea Gatternig, Branka Vodnika 4., Varaždin, putem e-pošte</w:t>
      </w:r>
    </w:p>
    <w:p w:rsidRDefault="000D76EF" w:rsidP="000D76EF" w:rsidR="000D76EF">
      <w:pPr>
        <w:spacing w:after="0"/>
        <w:jc w:val="both"/>
      </w:pPr>
      <w:r>
        <w:t xml:space="preserve">            2. e-Oglasna ploča ovoga suda </w:t>
      </w:r>
    </w:p>
    <w:p w:rsidRDefault="00AE649C" w:rsidP="000D76EF" w:rsidR="00AE649C" w:rsidRPr="00B76F3C">
      <w:pPr>
        <w:pStyle w:val="NormaleSPIS"/>
        <w:spacing w:after="0"/>
      </w:pPr>
    </w:p>
    <w:p w:rsidRDefault="00AB4602" w:rsidP="000D76E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D76EF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542" w:rsidP="00537B78" w:rsidR="00D81542">
      <w:r>
        <w:separator/>
      </w:r>
    </w:p>
  </w:endnote>
  <w:endnote w:id="0" w:type="continuationSeparator">
    <w:p w:rsidRDefault="00D81542" w:rsidP="00537B78" w:rsidR="00D81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542" w:rsidP="00537B78" w:rsidR="00D81542">
      <w:r>
        <w:separator/>
      </w:r>
    </w:p>
  </w:footnote>
  <w:footnote w:id="0" w:type="continuationSeparator">
    <w:p w:rsidRDefault="00D81542" w:rsidP="00537B78" w:rsidR="00D815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6EF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54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542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108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St-390/2013-62</izvorni_sadrzaj>
    <derivirana_varijabla naziv="DomainObject.Oznaka_1">St-390/2013-62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2013.</izvorni_sadrzaj>
    <derivirana_varijabla naziv="DomainObject.Predmet.DatumOsnivanja_1">22.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St-390/2013</izvorni_sadrzaj>
    <derivirana_varijabla naziv="DomainObject.Predmet.OznakaBroj_1">St-390/2013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prije: Elizabeta Kirić, vl. obrta PERADARSTVO KIRIĆ
sada: Elizabeta Oletić, vl. obrta PERADARSTVO OLETIĆ</izvorni_sadrzaj>
    <derivirana_varijabla naziv="DomainObject.Predmet.PrimjedbaSuca_1">prije: Elizabeta Kirić, vl. obrta PERADARSTVO KIRIĆ
sada: Elizabeta Oletić, vl. obrta PERADARSTVO OLETIĆ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Elizabeta Oletić</izvorni_sadrzaj>
    <derivirana_varijabla naziv="DomainObject.Predmet.ProtustrankaFormated_1">  Elizabeta Oletić</derivirana_varijabla>
  </DomainObject.Predmet.ProtustrankaFormated>
  <DomainObject.Predmet.ProtustrankaFormatedOIB>
    <izvorni_sadrzaj>  Elizabeta Oletić, OIB 86215064436</izvorni_sadrzaj>
    <derivirana_varijabla naziv="DomainObject.Predmet.ProtustrankaFormatedOIB_1">  Elizabeta Oletić, OIB 86215064436</derivirana_varijabla>
  </DomainObject.Predmet.ProtustrankaFormatedOIB>
  <DomainObject.Predmet.ProtustrankaFormatedWithAdress>
    <izvorni_sadrzaj> Elizabeta Oletić, Stanetinec 37, 40313 Stanetinec</izvorni_sadrzaj>
    <derivirana_varijabla naziv="DomainObject.Predmet.ProtustrankaFormatedWithAdress_1"> Elizabeta Oletić, Stanetinec 37, 40313 Stanetinec</derivirana_varijabla>
  </DomainObject.Predmet.ProtustrankaFormatedWithAdress>
  <DomainObject.Predmet.ProtustrankaFormatedWithAdressOIB>
    <izvorni_sadrzaj> Elizabeta Oletić, OIB 86215064436, Stanetinec 37, 40313 Stanetinec</izvorni_sadrzaj>
    <derivirana_varijabla naziv="DomainObject.Predmet.ProtustrankaFormatedWithAdressOIB_1"> Elizabeta Oletić, OIB 86215064436, Stanetinec 37, 40313 Stanetinec</derivirana_varijabla>
  </DomainObject.Predmet.ProtustrankaFormatedWithAdressOIB>
  <DomainObject.Predmet.ProtustrankaWithAdress>
    <izvorni_sadrzaj>Elizabeta Oletić Stanetinec 37, 40313 Stanetinec</izvorni_sadrzaj>
    <derivirana_varijabla naziv="DomainObject.Predmet.ProtustrankaWithAdress_1">Elizabeta Oletić Stanetinec 37, 40313 Stanetinec</derivirana_varijabla>
  </DomainObject.Predmet.ProtustrankaWithAdress>
  <DomainObject.Predmet.ProtustrankaWithAdressOIB>
    <izvorni_sadrzaj>Elizabeta Oletić, OIB 86215064436, Stanetinec 37, 40313 Stanetinec</izvorni_sadrzaj>
    <derivirana_varijabla naziv="DomainObject.Predmet.ProtustrankaWithAdressOIB_1">Elizabeta Oletić, OIB 86215064436, Stanetinec 37, 40313 Stanetinec</derivirana_varijabla>
  </DomainObject.Predmet.ProtustrankaWithAdressOIB>
  <DomainObject.Predmet.ProtustrankaNazivFormated>
    <izvorni_sadrzaj>Elizabeta Oletić</izvorni_sadrzaj>
    <derivirana_varijabla naziv="DomainObject.Predmet.ProtustrankaNazivFormated_1">Elizabeta Oletić</derivirana_varijabla>
  </DomainObject.Predmet.ProtustrankaNazivFormated>
  <DomainObject.Predmet.ProtustrankaNazivFormatedOIB>
    <izvorni_sadrzaj>Elizabeta Oletić, OIB 86215064436</izvorni_sadrzaj>
    <derivirana_varijabla naziv="DomainObject.Predmet.ProtustrankaNazivFormatedOIB_1">Elizabeta Oletić, OIB 86215064436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Elizabeta Oletić</item>
    </izvorni_sadrzaj>
    <derivirana_varijabla naziv="DomainObject.Predmet.ProtuStrankaListFormated_1">
      <item>Elizabeta Oletić</item>
    </derivirana_varijabla>
  </DomainObject.Predmet.ProtuStrankaListFormated>
  <DomainObject.Predmet.ProtuStrankaListFormatedOIB>
    <izvorni_sadrzaj>
      <item>Elizabeta Oletić, OIB 86215064436</item>
    </izvorni_sadrzaj>
    <derivirana_varijabla naziv="DomainObject.Predmet.ProtuStrankaListFormatedOIB_1">
      <item>Elizabeta Oletić, OIB 86215064436</item>
    </derivirana_varijabla>
  </DomainObject.Predmet.ProtuStrankaListFormatedOIB>
  <DomainObject.Predmet.ProtuStrankaListFormatedWithAdress>
    <izvorni_sadrzaj>
      <item>Elizabeta Oletić, Stanetinec 37, 40313 Stanetinec</item>
    </izvorni_sadrzaj>
    <derivirana_varijabla naziv="DomainObject.Predmet.ProtuStrankaListFormatedWithAdress_1">
      <item>Elizabeta Oletić, Stanetinec 37, 40313 Stanetinec</item>
    </derivirana_varijabla>
  </DomainObject.Predmet.ProtuStrankaListFormatedWithAdress>
  <DomainObject.Predmet.ProtuStrankaListFormatedWithAdressOIB>
    <izvorni_sadrzaj>
      <item>Elizabeta Oletić, OIB 86215064436, Stanetinec 37, 40313 Stanetinec</item>
    </izvorni_sadrzaj>
    <derivirana_varijabla naziv="DomainObject.Predmet.ProtuStrankaListFormatedWithAdressOIB_1">
      <item>Elizabeta Oletić, OIB 86215064436, Stanetinec 37, 40313 Stanetinec</item>
    </derivirana_varijabla>
  </DomainObject.Predmet.ProtuStrankaListFormatedWithAdressOIB>
  <DomainObject.Predmet.ProtuStrankaListNazivFormated>
    <izvorni_sadrzaj>
      <item>Elizabeta Oletić</item>
    </izvorni_sadrzaj>
    <derivirana_varijabla naziv="DomainObject.Predmet.ProtuStrankaListNazivFormated_1">
      <item>Elizabeta Oletić</item>
    </derivirana_varijabla>
  </DomainObject.Predmet.ProtuStrankaListNazivFormated>
  <DomainObject.Predmet.ProtuStrankaListNazivFormatedOIB>
    <izvorni_sadrzaj>
      <item>Elizabeta Oletić, OIB 86215064436</item>
    </izvorni_sadrzaj>
    <derivirana_varijabla naziv="DomainObject.Predmet.ProtuStrankaListNazivFormatedOIB_1">
      <item>Elizabeta Oletić, OIB 86215064436</item>
    </derivirana_varijabla>
  </DomainObject.Predmet.ProtuStrankaListNazivFormatedOIB>
  <DomainObject.Predmet.OstaliListFormated>
    <izvorni_sadrzaj>
      <item>RH Državna geodetska uprava, Područni ured za katastar Čakovec</item>
      <item>Općinski sud u Čakovcu, Zemljišnoknjižni odjel</item>
    </izvorni_sadrzaj>
    <derivirana_varijabla naziv="DomainObject.Predmet.OstaliListFormated_1">
      <item>RH Državna geodetska uprava, Područni ured za katastar Čakovec</item>
      <item>Općinski sud u Čakovcu, Zemljišnoknjižni odjel</item>
    </derivirana_varijabla>
  </DomainObject.Predmet.OstaliListFormated>
  <DomainObject.Predmet.OstaliListFormatedOIB>
    <izvorni_sadrzaj>
      <item>RH Državna geodetska uprava, Područni ured za katastar Čakovec</item>
      <item>Općinski sud u Čakovcu, Zemljišnoknjižni odjel</item>
    </izvorni_sadrzaj>
    <derivirana_varijabla naziv="DomainObject.Predmet.OstaliListFormatedOIB_1">
      <item>RH Državna geodetska uprava, Područni ured za katastar Čakovec</item>
      <item>Općinski sud u Čakovcu, Zemljišnoknjižni odjel</item>
    </derivirana_varijabla>
  </DomainObject.Predmet.OstaliListFormatedOIB>
  <DomainObject.Predmet.OstaliListFormatedWithAdress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_1">
      <item>RH Državna geodetska uprava, Područni ured za katastar Čakovec</item>
      <item>Općinski sud u Čakovcu, Zemljišnoknjižni odjel</item>
    </derivirana_varijabla>
  </DomainObject.Predmet.OstaliListFormatedWithAdress>
  <DomainObject.Predmet.OstaliListFormatedWithAdressOIB>
    <izvorni_sadrzaj>
      <item>RH Državna geodetska uprava, Područni ured za katastar Čakovec</item>
      <item>Općinski sud u Čakovcu, Zemljišnoknjižni odjel</item>
    </izvorni_sadrzaj>
    <derivirana_varijabla naziv="DomainObject.Predmet.OstaliListFormatedWithAdressOIB_1">
      <item>RH Državna geodetska uprava, Područni ured za katastar Čakovec</item>
      <item>Općinski sud u Čakovcu, Zemljišnoknjižni odjel</item>
    </derivirana_varijabla>
  </DomainObject.Predmet.OstaliListFormatedWithAdressOIB>
  <DomainObject.Predmet.OstaliListNazivFormated>
    <izvorni_sadrzaj>
      <item>RH Državna geodetska uprava, Područni ured za katastar Čakovec</item>
      <item>Općinski sud u Čakovcu, Zemljišnoknjižni odjel</item>
    </izvorni_sadrzaj>
    <derivirana_varijabla naziv="DomainObject.Predmet.OstaliListNazivFormated_1">
      <item>RH Državna geodetska uprava, Područni ured za katastar Čakovec</item>
      <item>Općinski sud u Čakovcu, Zemljišnoknjižni odjel</item>
    </derivirana_varijabla>
  </DomainObject.Predmet.OstaliListNazivFormated>
  <DomainObject.Predmet.OstaliListNazivFormatedOIB>
    <izvorni_sadrzaj>
      <item>RH Državna geodetska uprava, Područni ured za katastar Čakovec</item>
      <item>Općinski sud u Čakovcu, Zemljišnoknjižni odjel</item>
    </izvorni_sadrzaj>
    <derivirana_varijabla naziv="DomainObject.Predmet.OstaliListNazivFormatedOIB_1">
      <item>RH Državna geodetska uprava, Područni ured za katastar Čakovec</item>
      <item>Općinski sud u Čakovcu,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St-390/2013-62</izvorni_sadrzaj>
    <derivirana_varijabla naziv="DomainObject.PoslovniBrojDokumenta_1">St-390/2013-62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Elizabeta Oletić</izvorni_sadrzaj>
    <derivirana_varijabla naziv="DomainObject.Predmet.ProtustrankaIDrugi_1">Elizabeta Oletić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Elizabeta Oletić, OIB 86215064436, Stanetinec 37, 40313 Stanetinec</izvorni_sadrzaj>
    <derivirana_varijabla naziv="DomainObject.Predmet.ProtustrankaIDrugiAdressOIB_1">Elizabeta Oletić, OIB 86215064436, Stanetinec 37, 40313 Stanetinec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Elizabeta Oletić</item>
      <item>RH Državna geodetska uprava, Područni ured za katastar Čakovec</item>
      <item>Općinski sud u Čakovcu, Zemljišnoknjižni odjel</item>
    </izvorni_sadrzaj>
    <derivirana_varijabla naziv="DomainObject.Predmet.SudioniciListNaziv_1">
      <item>FINA Regionalni centar ZAGREB</item>
      <item>Elizabeta Oletić</item>
      <item>RH Državna geodetska uprava, Područni ured za katastar Čakovec</item>
      <item>Općinski sud u Čakovcu, Zemljišnoknjižni odjel</item>
    </derivirana_varijabla>
  </DomainObject.Predmet.SudioniciListNaziv>
  <DomainObject.Predmet.SudioniciListAdressOIB>
    <izvorni_sadrzaj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</izvorni_sadrzaj>
    <derivirana_varijabla naziv="DomainObject.Predmet.SudioniciListAdressOIB_1">
      <item>FINA Regionalni centar ZAGREB, OIB 85821130368, Ulica grada Vukovara 70,10000 Zagreb</item>
      <item>Elizabeta Oletić, OIB 86215064436, Stanetinec 37,40313 Stanetinec</item>
      <item>RH Državna geodetska uprava, Područni ured za katastar Čakovec</item>
      <item>Općinski sud u Čakovcu, 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FCF9E-4C7A-4E13-B163-A918CCF073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726</properties:Words>
  <properties:Characters>4177</properties:Characters>
  <properties:Lines>98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2018-05-03T11:03:00Z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St-390/2013-62 / Odluka - Zaključak - o prodaji (odluka_St-390_2013-62.docx)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