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c8f5" w14:paraId="ad4c8f5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064804">
        <w:t>3068</w:t>
      </w:r>
      <w:r w:rsidR="00A940BE">
        <w:t>/15</w:t>
      </w:r>
      <w:r w:rsidR="00A940BE">
        <w:br w:clear="all" w:type="textWrapping"/>
      </w:r>
    </w:p>
    <w:p w:rsidRDefault="00EB6168" w:rsidP="00EB6168" w:rsidR="00EB6168"/>
    <w:p w:rsidRDefault="00EB6168" w:rsidP="00EB6168" w:rsidR="00EB6168"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E57BA5">
        <w:t>GROZD, poljoprivredna zadruga, Zagreb, Trg kralja Krešimira IV broj 6, OIB 67445687333</w:t>
      </w:r>
      <w:r>
        <w:t>, dana 10.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E57BA5">
        <w:t>GROZD, poljoprivredna zadruga, Zagreb, Trg kralja Krešimira IV broj 6, OIB 67445687333</w:t>
      </w:r>
      <w:r>
        <w:t xml:space="preserve">. Stečajni postupak je otvoren dana </w:t>
      </w:r>
      <w:r w:rsidR="0045631B">
        <w:t>10. veljače</w:t>
      </w:r>
      <w:r>
        <w:t xml:space="preserve"> 2016. godine u </w:t>
      </w:r>
      <w:r w:rsidR="00E57BA5">
        <w:t>13,15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064804">
        <w:t>Siniša Rajnović, Virovitica, Milanovac, Sv. Trojstva 87</w:t>
      </w:r>
      <w:r w:rsidR="00FD2BCA">
        <w:t xml:space="preserve">, </w:t>
      </w:r>
      <w:r w:rsidR="00BE4184">
        <w:t xml:space="preserve">OIB:  </w:t>
      </w:r>
      <w:r w:rsidR="00064804">
        <w:t>86217384445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E57BA5">
        <w:t>GROZD, poljoprivredna zadruga, Zagreb, Trg kralja Krešimira IV broj 6, OIB 67445687333</w:t>
      </w:r>
      <w:r w:rsidR="00095AAE">
        <w:t xml:space="preserve"> </w:t>
      </w:r>
      <w:r>
        <w:t xml:space="preserve">s danom </w:t>
      </w:r>
      <w:r w:rsidR="0045631B">
        <w:t>10.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E57BA5">
        <w:t>GROZD, poljoprivredna zadruga, Zagreb, Trg kralja Krešimira IV broj 6, OIB 67445687333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E57BA5">
        <w:t>GROZD, poljoprivredna zadruga, Zagreb, Trg kralja Krešimira IV broj 6, OIB 67445687333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095AAE">
        <w:t>2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095AAE">
        <w:t>3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>a dužnika na propisanom obrascu, a na što su te osobe pozvane i oglasom od 2.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 xml:space="preserve">10.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1F4403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E57BA5">
        <w:t>Siniša Rajnović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4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64804">
      <w:t>3068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F4403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74E6C"/>
    <w:rsid w:val="008939A2"/>
    <w:rsid w:val="008F5E8C"/>
    <w:rsid w:val="00924530"/>
    <w:rsid w:val="0092537E"/>
    <w:rsid w:val="0094791B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57BA5"/>
    <w:rsid w:val="00EA5851"/>
    <w:rsid w:val="00EB616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3068</izvorni_sadrzaj>
    <derivirana_varijabla naziv="DomainObject.Predmet.Broj_1">3068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St-3068/2015</izvorni_sadrzaj>
    <derivirana_varijabla naziv="DomainObject.Predmet.OznakaBroj_1">St-3068/2015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GROZD poljoprivredna zaduga</izvorni_sadrzaj>
    <derivirana_varijabla naziv="DomainObject.Predmet.ProtustrankaFormated_1">  GROZD poljoprivredna zaduga</derivirana_varijabla>
  </DomainObject.Predmet.ProtustrankaFormated>
  <DomainObject.Predmet.ProtustrankaFormatedOIB>
    <izvorni_sadrzaj>  GROZD poljoprivredna zaduga, OIB 67445687333</izvorni_sadrzaj>
    <derivirana_varijabla naziv="DomainObject.Predmet.ProtustrankaFormatedOIB_1">  GROZD poljoprivredna zaduga, OIB 67445687333</derivirana_varijabla>
  </DomainObject.Predmet.ProtustrankaFormatedOIB>
  <DomainObject.Predmet.ProtustrankaFormatedWithAdress>
    <izvorni_sadrzaj> GROZD poljoprivredna zaduga, Trg kralja Krešimira IV br. 6, 10000 Zagreb</izvorni_sadrzaj>
    <derivirana_varijabla naziv="DomainObject.Predmet.ProtustrankaFormatedWithAdress_1"> GROZD poljoprivredna zaduga, Trg kralja Krešimira IV br. 6, 10000 Zagreb</derivirana_varijabla>
  </DomainObject.Predmet.ProtustrankaFormatedWithAdress>
  <DomainObject.Predmet.ProtustrankaFormatedWithAdressOIB>
    <izvorni_sadrzaj> GROZD poljoprivredna zaduga, OIB 67445687333, Trg kralja Krešimira IV br. 6, 10000 Zagreb</izvorni_sadrzaj>
    <derivirana_varijabla naziv="DomainObject.Predmet.ProtustrankaFormatedWithAdressOIB_1"> GROZD poljoprivredna zaduga, OIB 67445687333, Trg kralja Krešimira IV br. 6, 10000 Zagreb</derivirana_varijabla>
  </DomainObject.Predmet.ProtustrankaFormatedWithAdressOIB>
  <DomainObject.Predmet.ProtustrankaWithAdress>
    <izvorni_sadrzaj>GROZD poljoprivredna zaduga Trg kralja Krešimira IV br. 6, 10000 Zagreb</izvorni_sadrzaj>
    <derivirana_varijabla naziv="DomainObject.Predmet.ProtustrankaWithAdress_1">GROZD poljoprivredna zaduga Trg kralja Krešimira IV br. 6, 10000 Zagreb</derivirana_varijabla>
  </DomainObject.Predmet.ProtustrankaWithAdress>
  <DomainObject.Predmet.ProtustrankaWithAdressOIB>
    <izvorni_sadrzaj>GROZD poljoprivredna zaduga, OIB 67445687333, Trg kralja Krešimira IV br. 6, 10000 Zagreb</izvorni_sadrzaj>
    <derivirana_varijabla naziv="DomainObject.Predmet.ProtustrankaWithAdressOIB_1">GROZD poljoprivredna zaduga, OIB 67445687333, Trg kralja Krešimira IV br. 6, 10000 Zagreb</derivirana_varijabla>
  </DomainObject.Predmet.ProtustrankaWithAdressOIB>
  <DomainObject.Predmet.ProtustrankaNazivFormated>
    <izvorni_sadrzaj>GROZD poljoprivredna zaduga</izvorni_sadrzaj>
    <derivirana_varijabla naziv="DomainObject.Predmet.ProtustrankaNazivFormated_1">GROZD poljoprivredna zaduga</derivirana_varijabla>
  </DomainObject.Predmet.ProtustrankaNazivFormated>
  <DomainObject.Predmet.ProtustrankaNazivFormatedOIB>
    <izvorni_sadrzaj>GROZD poljoprivredna zaduga, OIB 67445687333</izvorni_sadrzaj>
    <derivirana_varijabla naziv="DomainObject.Predmet.ProtustrankaNazivFormatedOIB_1">GROZD poljoprivredna zaduga, OIB 67445687333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GROZD poljoprivredna zaduga</item>
    </izvorni_sadrzaj>
    <derivirana_varijabla naziv="DomainObject.Predmet.ProtuStrankaListFormated_1">
      <item>GROZD poljoprivredna zaduga</item>
    </derivirana_varijabla>
  </DomainObject.Predmet.ProtuStrankaListFormated>
  <DomainObject.Predmet.ProtuStrankaListFormatedOIB>
    <izvorni_sadrzaj>
      <item>GROZD poljoprivredna zaduga, OIB 67445687333</item>
    </izvorni_sadrzaj>
    <derivirana_varijabla naziv="DomainObject.Predmet.ProtuStrankaListFormatedOIB_1">
      <item>GROZD poljoprivredna zaduga, OIB 67445687333</item>
    </derivirana_varijabla>
  </DomainObject.Predmet.ProtuStrankaListFormatedOIB>
  <DomainObject.Predmet.ProtuStrankaListFormatedWithAdress>
    <izvorni_sadrzaj>
      <item>GROZD poljoprivredna zaduga, Trg kralja Krešimira IV br. 6, 10000 Zagreb</item>
    </izvorni_sadrzaj>
    <derivirana_varijabla naziv="DomainObject.Predmet.ProtuStrankaListFormatedWithAdress_1">
      <item>GROZD poljoprivredna zaduga, Trg kralja Krešimira IV br. 6, 10000 Zagreb</item>
    </derivirana_varijabla>
  </DomainObject.Predmet.ProtuStrankaListFormatedWithAdress>
  <DomainObject.Predmet.ProtuStrankaListFormatedWithAdressOIB>
    <izvorni_sadrzaj>
      <item>GROZD poljoprivredna zaduga, OIB 67445687333, Trg kralja Krešimira IV br. 6, 10000 Zagreb</item>
    </izvorni_sadrzaj>
    <derivirana_varijabla naziv="DomainObject.Predmet.ProtuStrankaListFormatedWithAdressOIB_1">
      <item>GROZD poljoprivredna zaduga, OIB 67445687333, Trg kralja Krešimira IV br. 6, 10000 Zagreb</item>
    </derivirana_varijabla>
  </DomainObject.Predmet.ProtuStrankaListFormatedWithAdressOIB>
  <DomainObject.Predmet.ProtuStrankaListNazivFormated>
    <izvorni_sadrzaj>
      <item>GROZD poljoprivredna zaduga</item>
    </izvorni_sadrzaj>
    <derivirana_varijabla naziv="DomainObject.Predmet.ProtuStrankaListNazivFormated_1">
      <item>GROZD poljoprivredna zaduga</item>
    </derivirana_varijabla>
  </DomainObject.Predmet.ProtuStrankaListNazivFormated>
  <DomainObject.Predmet.ProtuStrankaListNazivFormatedOIB>
    <izvorni_sadrzaj>
      <item>GROZD poljoprivredna zaduga, OIB 67445687333</item>
    </izvorni_sadrzaj>
    <derivirana_varijabla naziv="DomainObject.Predmet.ProtuStrankaListNazivFormatedOIB_1">
      <item>GROZD poljoprivredna zaduga, OIB 67445687333</item>
    </derivirana_varijabla>
  </DomainObject.Predmet.ProtuStrankaListNazivFormatedOIB>
  <DomainObject.Predmet.OstaliListFormated>
    <izvorni_sadrzaj>
      <item>Ivanka Dropuljić</item>
    </izvorni_sadrzaj>
    <derivirana_varijabla naziv="DomainObject.Predmet.OstaliListFormated_1">
      <item>Ivanka Dropuljić</item>
    </derivirana_varijabla>
  </DomainObject.Predmet.OstaliListFormated>
  <DomainObject.Predmet.OstaliListFormatedOIB>
    <izvorni_sadrzaj>
      <item>Ivanka Dropuljić, OIB 83922575001</item>
    </izvorni_sadrzaj>
    <derivirana_varijabla naziv="DomainObject.Predmet.OstaliListFormatedOIB_1">
      <item>Ivanka Dropuljić, OIB 83922575001</item>
    </derivirana_varijabla>
  </DomainObject.Predmet.OstaliListFormatedOIB>
  <DomainObject.Predmet.OstaliListFormatedWithAdress>
    <izvorni_sadrzaj>
      <item>Ivanka Dropuljić, Trpinjska Ulica 2, Zagreb</item>
    </izvorni_sadrzaj>
    <derivirana_varijabla naziv="DomainObject.Predmet.OstaliListFormatedWithAdress_1">
      <item>Ivanka Dropuljić, Trpinjska Ulica 2, Zagreb</item>
    </derivirana_varijabla>
  </DomainObject.Predmet.OstaliListFormatedWithAdress>
  <DomainObject.Predmet.OstaliListFormatedWithAdressOIB>
    <izvorni_sadrzaj>
      <item>Ivanka Dropuljić, OIB 83922575001, Trpinjska Ulica 2, Zagreb</item>
    </izvorni_sadrzaj>
    <derivirana_varijabla naziv="DomainObject.Predmet.OstaliListFormatedWithAdressOIB_1">
      <item>Ivanka Dropuljić, OIB 83922575001, Trpinjska Ulica 2, Zagreb</item>
    </derivirana_varijabla>
  </DomainObject.Predmet.OstaliListFormatedWithAdressOIB>
  <DomainObject.Predmet.OstaliListNazivFormated>
    <izvorni_sadrzaj>
      <item>Ivanka Dropuljić</item>
    </izvorni_sadrzaj>
    <derivirana_varijabla naziv="DomainObject.Predmet.OstaliListNazivFormated_1">
      <item>Ivanka Dropuljić</item>
    </derivirana_varijabla>
  </DomainObject.Predmet.OstaliListNazivFormated>
  <DomainObject.Predmet.OstaliListNazivFormatedOIB>
    <izvorni_sadrzaj>
      <item>Ivanka Dropuljić, OIB 83922575001</item>
    </izvorni_sadrzaj>
    <derivirana_varijabla naziv="DomainObject.Predmet.OstaliListNazivFormatedOIB_1">
      <item>Ivanka Dropuljić, OIB 83922575001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GROZD poljoprivredna zaduga</izvorni_sadrzaj>
    <derivirana_varijabla naziv="DomainObject.Predmet.ProtustrankaIDrugi_1">GROZD poljoprivredna zaduga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GROZD poljoprivredna zaduga, OIB 67445687333, Trg kralja Krešimira IV br. 6, 10000 Zagreb</izvorni_sadrzaj>
    <derivirana_varijabla naziv="DomainObject.Predmet.ProtustrankaIDrugiAdressOIB_1">GROZD poljoprivredna zaduga, OIB 67445687333, Trg kralja Krešimira IV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GROZD poljoprivredna zaduga</item>
      <item>FINA Regionalni centar Zagreb</item>
      <item>Ivanka Dropuljić</item>
    </izvorni_sadrzaj>
    <derivirana_varijabla naziv="DomainObject.Predmet.SudioniciListNaziv_1">
      <item>GROZD poljoprivredna zaduga</item>
      <item>FINA Regionalni centar Zagreb</item>
      <item>Ivanka Dropuljić</item>
    </derivirana_varijabla>
  </DomainObject.Predmet.SudioniciListNaziv>
  <DomainObject.Predmet.SudioniciListAdressOIB>
    <izvorni_sadrzaj>
      <item>GROZD poljoprivredna zaduga, OIB 67445687333, Trg kralja Krešimira IV br. 6,10000 Zagreb</item>
      <item>FINA Regionalni centar Zagreb, OIB 85821130368, Trg svibanjskih žrtava 1995. 1,10000 Zagreb</item>
      <item>Ivanka Dropuljić, OIB 83922575001, Trpinjska Ulica 2,Zagreb</item>
    </izvorni_sadrzaj>
    <derivirana_varijabla naziv="DomainObject.Predmet.SudioniciListAdressOIB_1">
      <item>GROZD poljoprivredna zaduga, OIB 67445687333, Trg kralja Krešimira IV br. 6,10000 Zagreb</item>
      <item>FINA Regionalni centar Zagreb, OIB 85821130368, Trg svibanjskih žrtava 1995. 1,10000 Zagreb</item>
      <item>Ivanka Dropuljić, OIB 83922575001, Trpinjska Ulica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67445687333</item>
      <item>, OIB 85821130368</item>
      <item>, OIB 83922575001</item>
    </izvorni_sadrzaj>
    <derivirana_varijabla naziv="DomainObject.Predmet.SudioniciListNazivOIB_1">
      <item>, OIB 67445687333</item>
      <item>, OIB 85821130368</item>
      <item>, OIB 83922575001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3286</properties:Characters>
  <properties:Lines>92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2016-02-10T12:10:00Z</dcterms:created>
  <dc:creator>gboljkovac</dc:creator>
  <cp:lastModifiedBy>Goranka Boljkovac</cp:lastModifiedBy>
  <cp:lastPrinted>2016-02-10T12:13:00Z</cp:lastPrinted>
  <dcterms:modified xmlns:xsi="http://www.w3.org/2001/XMLSchema-instance" xsi:type="dcterms:W3CDTF">2016-02-10T12:15:00Z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