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6fb2" w14:paraId="9986fb2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AE55B3">
        <w:t>205</w:t>
      </w:r>
      <w:r w:rsidR="00DF6841">
        <w:t>/2018</w:t>
      </w:r>
      <w:r>
        <w:t>-</w:t>
      </w:r>
      <w:r w:rsidR="00AE55B3">
        <w:t>6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AE55B3">
        <w:t xml:space="preserve">SIT KONZALTING </w:t>
      </w:r>
      <w:r w:rsidR="00AE55B3" w:rsidRPr="00A56DCC">
        <w:t xml:space="preserve">d.o.o., </w:t>
      </w:r>
      <w:proofErr w:type="spellStart"/>
      <w:r w:rsidR="00AE55B3">
        <w:t>Sukošan</w:t>
      </w:r>
      <w:proofErr w:type="spellEnd"/>
      <w:r w:rsidR="00AE55B3" w:rsidRPr="00A56DCC">
        <w:t xml:space="preserve">, </w:t>
      </w:r>
      <w:r w:rsidR="00AE55B3">
        <w:t>Marina Dalmacija, gat br. 14</w:t>
      </w:r>
      <w:r w:rsidR="00AE55B3" w:rsidRPr="00A56DCC">
        <w:t xml:space="preserve">, OIB: </w:t>
      </w:r>
      <w:r w:rsidR="00AE55B3">
        <w:t>64529098163</w:t>
      </w:r>
      <w:r>
        <w:t>.</w:t>
      </w:r>
      <w:r w:rsidR="00102D7B">
        <w:t xml:space="preserve"> 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6624D4">
        <w:rPr>
          <w:bCs/>
        </w:rPr>
        <w:t>u roku od 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EA5A13">
        <w:t>31</w:t>
      </w:r>
      <w:r w:rsidR="00E63BC4">
        <w:t xml:space="preserve">. </w:t>
      </w:r>
      <w:r w:rsidR="00EA5A13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32BA" w:rsidP="00D932BA" w:rsidR="00D932BA">
      <w:r>
        <w:t xml:space="preserve">Za točnost </w:t>
      </w:r>
      <w:proofErr w:type="spellStart"/>
      <w:r>
        <w:t>otpravaka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D932BA" w:rsidP="00D932BA" w:rsidR="00D932BA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02D7B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0719F"/>
    <w:rsid w:val="00015A38"/>
    <w:rsid w:val="0003151A"/>
    <w:rsid w:val="00034E2C"/>
    <w:rsid w:val="000351DA"/>
    <w:rsid w:val="00036D3E"/>
    <w:rsid w:val="00047601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2D7B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2BBE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840F3"/>
    <w:rsid w:val="00395AF4"/>
    <w:rsid w:val="003A7BFD"/>
    <w:rsid w:val="003B143F"/>
    <w:rsid w:val="003B2BC5"/>
    <w:rsid w:val="003B5FE6"/>
    <w:rsid w:val="003D351B"/>
    <w:rsid w:val="003D3EA6"/>
    <w:rsid w:val="003D7E4F"/>
    <w:rsid w:val="004029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D4B65"/>
    <w:rsid w:val="005F0D3E"/>
    <w:rsid w:val="00616BAC"/>
    <w:rsid w:val="00624589"/>
    <w:rsid w:val="006257EA"/>
    <w:rsid w:val="006329E4"/>
    <w:rsid w:val="00636C74"/>
    <w:rsid w:val="006523ED"/>
    <w:rsid w:val="0065790D"/>
    <w:rsid w:val="00660C80"/>
    <w:rsid w:val="006624D4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367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61CBC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E55B3"/>
    <w:rsid w:val="00AF1854"/>
    <w:rsid w:val="00AF44C5"/>
    <w:rsid w:val="00AF64B0"/>
    <w:rsid w:val="00AF710E"/>
    <w:rsid w:val="00B11FAD"/>
    <w:rsid w:val="00B33030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86F07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21384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32BA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DF6841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A5A13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16B5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3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3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03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 KONZALTING d.o.o. za poslovne usluge</izvorni_sadrzaj>
    <derivirana_varijabla naziv="DomainObject.Predmet.ProtustrankaFormated_1">  SIT KONZALTING d.o.o. za poslovne usluge</derivirana_varijabla>
  </DomainObject.Predmet.ProtustrankaFormated>
  <DomainObject.Predmet.ProtustrankaFormatedOIB>
    <izvorni_sadrzaj>  SIT KONZALTING d.o.o. za poslovne usluge, OIB 64529098163</izvorni_sadrzaj>
    <derivirana_varijabla naziv="DomainObject.Predmet.ProtustrankaFormatedOIB_1">  SIT KONZALTING d.o.o. za poslovne usluge, OIB 64529098163</derivirana_varijabla>
  </DomainObject.Predmet.ProtustrankaFormatedOIB>
  <DomainObject.Predmet.ProtustrankaFormatedWithAdress>
    <izvorni_sadrzaj> SIT KONZALTING d.o.o. za poslovne usluge, Marina Dalmacija, gat br. 14, 23206 Sukošan</izvorni_sadrzaj>
    <derivirana_varijabla naziv="DomainObject.Predmet.ProtustrankaFormatedWithAdress_1"> SIT KONZALTING d.o.o. za poslovne usluge, Marina Dalmacija, gat br. 14, 23206 Sukošan</derivirana_varijabla>
  </DomainObject.Predmet.ProtustrankaFormatedWithAdress>
  <DomainObject.Predmet.ProtustrankaFormatedWithAdressOIB>
    <izvorni_sadrzaj> SIT KONZALTING d.o.o. za poslovne usluge, OIB 64529098163, Marina Dalmacija, gat br. 14, 23206 Sukošan</izvorni_sadrzaj>
    <derivirana_varijabla naziv="DomainObject.Predmet.ProtustrankaFormatedWithAdressOIB_1"> SIT KONZALTING d.o.o. za poslovne usluge, OIB 64529098163, Marina Dalmacija, gat br. 14, 23206 Sukošan</derivirana_varijabla>
  </DomainObject.Predmet.ProtustrankaFormatedWithAdressOIB>
  <DomainObject.Predmet.ProtustrankaWithAdress>
    <izvorni_sadrzaj>SIT KONZALTING d.o.o. za poslovne usluge Marina Dalmacija, gat br. 14, 23206 Sukošan</izvorni_sadrzaj>
    <derivirana_varijabla naziv="DomainObject.Predmet.ProtustrankaWithAdress_1">SIT KONZALTING d.o.o. za poslovne usluge Marina Dalmacija, gat br. 14, 23206 Sukošan</derivirana_varijabla>
  </DomainObject.Predmet.ProtustrankaWithAdress>
  <DomainObject.Predmet.ProtustrankaWithAdressOIB>
    <izvorni_sadrzaj>SIT KONZALTING d.o.o. za poslovne usluge, OIB 64529098163, Marina Dalmacija, gat br. 14, 23206 Sukošan</izvorni_sadrzaj>
    <derivirana_varijabla naziv="DomainObject.Predmet.ProtustrankaWithAdressOIB_1">SIT KONZALTING d.o.o. za poslovne usluge, OIB 64529098163, Marina Dalmacija, gat br. 14, 23206 Sukošan</derivirana_varijabla>
  </DomainObject.Predmet.ProtustrankaWithAdressOIB>
  <DomainObject.Predmet.ProtustrankaNazivFormated>
    <izvorni_sadrzaj>SIT KONZALTING d.o.o. za poslovne usluge</izvorni_sadrzaj>
    <derivirana_varijabla naziv="DomainObject.Predmet.ProtustrankaNazivFormated_1">SIT KONZALTING d.o.o. za poslovne usluge</derivirana_varijabla>
  </DomainObject.Predmet.ProtustrankaNazivFormated>
  <DomainObject.Predmet.ProtustrankaNazivFormatedOIB>
    <izvorni_sadrzaj>SIT KONZALTING d.o.o. za poslovne usluge, OIB 64529098163</izvorni_sadrzaj>
    <derivirana_varijabla naziv="DomainObject.Predmet.ProtustrankaNazivFormatedOIB_1">SIT KONZALTING d.o.o. za poslovne usluge, OIB 64529098163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SIT KONZALTING d.o.o. za poslovne usluge</item>
    </izvorni_sadrzaj>
    <derivirana_varijabla naziv="DomainObject.Predmet.ProtuStrankaListFormated_1">
      <item>SIT KONZALTING d.o.o. za poslovne usluge</item>
    </derivirana_varijabla>
  </DomainObject.Predmet.ProtuStrankaListFormated>
  <DomainObject.Predmet.ProtuStrankaListFormatedOIB>
    <izvorni_sadrzaj>
      <item>SIT KONZALTING d.o.o. za poslovne usluge, OIB 64529098163</item>
    </izvorni_sadrzaj>
    <derivirana_varijabla naziv="DomainObject.Predmet.ProtuStrankaListFormatedOIB_1">
      <item>SIT KONZALTING d.o.o. za poslovne usluge, OIB 64529098163</item>
    </derivirana_varijabla>
  </DomainObject.Predmet.ProtuStrankaListFormatedOIB>
  <DomainObject.Predmet.ProtuStrankaListFormatedWithAdress>
    <izvorni_sadrzaj>
      <item>SIT KONZALTING d.o.o. za poslovne usluge, Marina Dalmacija, gat br. 14, 23206 Sukošan</item>
    </izvorni_sadrzaj>
    <derivirana_varijabla naziv="DomainObject.Predmet.ProtuStrankaListFormatedWithAdress_1">
      <item>SIT KONZALTING d.o.o. za poslovne usluge, Marina Dalmacija, gat br. 14, 23206 Sukošan</item>
    </derivirana_varijabla>
  </DomainObject.Predmet.ProtuStrankaListFormatedWithAdress>
  <DomainObject.Predmet.ProtuStrankaListFormatedWithAdressOIB>
    <izvorni_sadrzaj>
      <item>SIT KONZALTING d.o.o. za poslovne usluge, OIB 64529098163, Marina Dalmacija, gat br. 14, 23206 Sukošan</item>
    </izvorni_sadrzaj>
    <derivirana_varijabla naziv="DomainObject.Predmet.ProtuStrankaListFormatedWithAdressOIB_1">
      <item>SIT KONZALTING d.o.o. za poslovne usluge, OIB 64529098163, Marina Dalmacija, gat br. 14, 23206 Sukošan</item>
    </derivirana_varijabla>
  </DomainObject.Predmet.ProtuStrankaListFormatedWithAdressOIB>
  <DomainObject.Predmet.ProtuStrankaListNazivFormated>
    <izvorni_sadrzaj>
      <item>SIT KONZALTING d.o.o. za poslovne usluge</item>
    </izvorni_sadrzaj>
    <derivirana_varijabla naziv="DomainObject.Predmet.ProtuStrankaListNazivFormated_1">
      <item>SIT KONZALTING d.o.o. za poslovne usluge</item>
    </derivirana_varijabla>
  </DomainObject.Predmet.ProtuStrankaListNazivFormated>
  <DomainObject.Predmet.ProtuStrankaListNazivFormatedOIB>
    <izvorni_sadrzaj>
      <item>SIT KONZALTING d.o.o. za poslovne usluge, OIB 64529098163</item>
    </izvorni_sadrzaj>
    <derivirana_varijabla naziv="DomainObject.Predmet.ProtuStrankaListNazivFormatedOIB_1">
      <item>SIT KONZALTING d.o.o. za poslovne usluge, OIB 64529098163</item>
    </derivirana_varijabla>
  </DomainObject.Predmet.ProtuStrankaListNazivFormatedOIB>
  <DomainObject.Predmet.OstaliListFormated>
    <izvorni_sadrzaj>
      <item>Miroslav Fuzul</item>
      <item>Darko Obradović</item>
    </izvorni_sadrzaj>
    <derivirana_varijabla naziv="DomainObject.Predmet.OstaliListFormated_1">
      <item>Miroslav Fuzul</item>
      <item>Darko Obradović</item>
    </derivirana_varijabla>
  </DomainObject.Predmet.OstaliListFormated>
  <DomainObject.Predmet.OstaliListFormatedOIB>
    <izvorni_sadrzaj>
      <item>Miroslav Fuzul, OIB 92461856137</item>
      <item>Darko Obradović, OIB 41349229993</item>
    </izvorni_sadrzaj>
    <derivirana_varijabla naziv="DomainObject.Predmet.OstaliListFormatedOIB_1">
      <item>Miroslav Fuzul, OIB 92461856137</item>
      <item>Darko Obradović, OIB 41349229993</item>
    </derivirana_varijabla>
  </DomainObject.Predmet.OstaliListFormatedOIB>
  <DomainObject.Predmet.OstaliListFormatedWithAdress>
    <izvorni_sadrzaj>
      <item>Miroslav Fuzul, Obala Kneza Branimira 8, 23000 Zadar</item>
      <item>Darko Obradović, Ivana Krešana 22, 23206 Sukošan</item>
    </izvorni_sadrzaj>
    <derivirana_varijabla naziv="DomainObject.Predmet.OstaliListFormatedWithAdress_1">
      <item>Miroslav Fuzul, Obala Kneza Branimira 8, 23000 Zadar</item>
      <item>Darko Obradović, Ivana Krešana 22, 23206 Sukošan</item>
    </derivirana_varijabla>
  </DomainObject.Predmet.OstaliListFormatedWithAdress>
  <DomainObject.Predmet.OstaliListFormatedWithAdressOIB>
    <izvorni_sadrzaj>
      <item>Miroslav Fuzul, OIB 92461856137, Obala Kneza Branimira 8, 23000 Zadar</item>
      <item>Darko Obradović, OIB 41349229993, Ivana Krešana 22, 23206 Sukošan</item>
    </izvorni_sadrzaj>
    <derivirana_varijabla naziv="DomainObject.Predmet.OstaliListFormatedWithAdressOIB_1">
      <item>Miroslav Fuzul, OIB 92461856137, Obala Kneza Branimira 8, 23000 Zadar</item>
      <item>Darko Obradović, OIB 41349229993, Ivana Krešana 22, 23206 Sukošan</item>
    </derivirana_varijabla>
  </DomainObject.Predmet.OstaliListFormatedWithAdressOIB>
  <DomainObject.Predmet.OstaliListNazivFormated>
    <izvorni_sadrzaj>
      <item>Miroslav Fuzul</item>
      <item>Darko Obradović</item>
    </izvorni_sadrzaj>
    <derivirana_varijabla naziv="DomainObject.Predmet.OstaliListNazivFormated_1">
      <item>Miroslav Fuzul</item>
      <item>Darko Obradović</item>
    </derivirana_varijabla>
  </DomainObject.Predmet.OstaliListNazivFormated>
  <DomainObject.Predmet.OstaliListNazivFormatedOIB>
    <izvorni_sadrzaj>
      <item>Miroslav Fuzul, OIB 92461856137</item>
      <item>Darko Obradović, OIB 41349229993</item>
    </izvorni_sadrzaj>
    <derivirana_varijabla naziv="DomainObject.Predmet.OstaliListNazivFormatedOIB_1">
      <item>Miroslav Fuzul, OIB 92461856137</item>
      <item>Darko Obradović, OIB 41349229993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SIT KONZALTING d.o.o. za poslovne usluge</izvorni_sadrzaj>
    <derivirana_varijabla naziv="DomainObject.Predmet.ProtustrankaIDrugi_1">SIT KONZALTING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SIT KONZALTING d.o.o. za poslovne usluge, OIB 64529098163, Marina Dalmacija, gat br. 14, 23206 Sukošan</izvorni_sadrzaj>
    <derivirana_varijabla naziv="DomainObject.Predmet.ProtustrankaIDrugiAdressOIB_1">SIT KONZALTING d.o.o. za poslovne usluge, OIB 64529098163, Marina Dalmacija, gat br. 14,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 KONZALTING d.o.o. za poslovne usluge</item>
      <item>Fina</item>
      <item>Miroslav Fuzul</item>
      <item>Darko Obradović</item>
    </izvorni_sadrzaj>
    <derivirana_varijabla naziv="DomainObject.Predmet.SudioniciListNaziv_1">
      <item>SIT KONZALTING d.o.o. za poslovne usluge</item>
      <item>Fina</item>
      <item>Miroslav Fuzul</item>
      <item>Darko Obradović</item>
    </derivirana_varijabla>
  </DomainObject.Predmet.SudioniciListNaziv>
  <DomainObject.Predmet.SudioniciListAdressOIB>
    <izvorni_sadrzaj>
      <item>SIT KONZALTING d.o.o. za poslovne usluge, OIB 64529098163, Marina Dalmacija, gat br. 14,23206 Sukošan</item>
      <item>Fina, OIB 85821130368</item>
      <item>Miroslav Fuzul, OIB 92461856137, Obala Kneza Branimira 8,23000 Zadar</item>
      <item>Darko Obradović, OIB 41349229993, Ivana Krešana 22,23206 Sukošan</item>
    </izvorni_sadrzaj>
    <derivirana_varijabla naziv="DomainObject.Predmet.SudioniciListAdressOIB_1">
      <item>SIT KONZALTING d.o.o. za poslovne usluge, OIB 64529098163, Marina Dalmacija, gat br. 14,23206 Sukošan</item>
      <item>Fina, OIB 85821130368</item>
      <item>Miroslav Fuzul, OIB 92461856137, Obala Kneza Branimira 8,23000 Zadar</item>
      <item>Darko Obradović, OIB 41349229993, Ivana Krešana 22,23206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64529098163</item>
      <item>, OIB 85821130368</item>
      <item>, OIB 92461856137</item>
      <item>, OIB 41349229993</item>
    </izvorni_sadrzaj>
    <derivirana_varijabla naziv="DomainObject.Predmet.SudioniciListNazivOIB_1">
      <item>, OIB 64529098163</item>
      <item>, OIB 85821130368</item>
      <item>, OIB 92461856137</item>
      <item>, OIB 41349229993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St-205/2018-2</izvorni_sadrzaj>
    <derivirana_varijabla naziv="DomainObject.PredzadnjaOdlukaIzPredmeta.Oznaka_1">St-205/2018-2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88</properties:Words>
  <properties:Characters>516</properties:Characters>
  <properties:Lines>36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2018-10-24T12:03:00Z</dcterms:created>
  <dc:creator>Administrator</dc:creator>
  <cp:lastModifiedBy>wsadmin</cp:lastModifiedBy>
  <cp:lastPrinted>2017-05-09T11:42:00Z</cp:lastPrinted>
  <dcterms:modified xmlns:xsi="http://www.w3.org/2001/XMLSchema-instance" xsi:type="dcterms:W3CDTF">2018-11-02T08:43:00Z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(St-205-18-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