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a5be7" w14:paraId="15a5be7" w:rsidRDefault="00AE6989" w:rsidP="00537BDB" w:rsidR="004D2070" w:rsidRPr="00AD0CE8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7BDB" w:rsidRPr="00AD0CE8">
        <w:t xml:space="preserve">             </w:t>
      </w:r>
      <w:r w:rsidR="00765D07">
        <w:t xml:space="preserve">                         </w:t>
      </w:r>
      <w:r w:rsidR="00537BDB" w:rsidRPr="00AD0CE8">
        <w:t xml:space="preserve">                                                                                           </w:t>
      </w:r>
    </w:p>
    <w:p w:rsidRDefault="00AE6989" w:rsidP="00CA1D5E" w:rsidR="00CA1D5E" w:rsidRPr="00CA1D5E">
      <w:pPr>
        <w:rPr>
          <w:b/>
        </w:rPr>
      </w:pPr>
      <w:r>
        <w:t xml:space="preserve"> </w:t>
      </w:r>
      <w:r w:rsidR="00CA1D5E" w:rsidRPr="00CA1D5E">
        <w:t>REPUBLIKA HRVATSKA</w:t>
      </w:r>
    </w:p>
    <w:p w:rsidRDefault="00AE6989" w:rsidP="00CA1D5E" w:rsidR="00CA1D5E" w:rsidRPr="00CA1D5E">
      <w:r>
        <w:t xml:space="preserve">  </w:t>
      </w:r>
      <w:r w:rsidR="00CA1D5E" w:rsidRPr="00CA1D5E">
        <w:t>Trgovački sud u Zagrebu</w:t>
      </w:r>
    </w:p>
    <w:p w:rsidRDefault="00AE6989" w:rsidP="00CA1D5E" w:rsidR="00CA1D5E" w:rsidRPr="00CA1D5E">
      <w:r>
        <w:t xml:space="preserve">  </w:t>
      </w:r>
      <w:r w:rsidR="00CA1D5E" w:rsidRPr="00CA1D5E">
        <w:t xml:space="preserve">Zagreb, </w:t>
      </w:r>
      <w:proofErr w:type="spellStart"/>
      <w:r w:rsidR="00CA1D5E" w:rsidRPr="00CA1D5E">
        <w:t>Amruševa</w:t>
      </w:r>
      <w:proofErr w:type="spellEnd"/>
      <w:r w:rsidR="00CA1D5E" w:rsidRPr="00CA1D5E">
        <w:t xml:space="preserve"> 2/II                                                                   </w:t>
      </w:r>
      <w:r w:rsidR="00C943AD">
        <w:tab/>
      </w:r>
      <w:r w:rsidR="00765D07">
        <w:t xml:space="preserve">               </w:t>
      </w:r>
      <w:r w:rsidR="00F82BEB">
        <w:t xml:space="preserve">  67. St-375</w:t>
      </w:r>
      <w:r w:rsidR="004F5171">
        <w:t>/15</w:t>
      </w:r>
      <w:r w:rsidR="00BD3AB6">
        <w:t>-79</w:t>
      </w:r>
    </w:p>
    <w:p w:rsidRDefault="00CA1D5E" w:rsidP="00CA1D5E" w:rsidR="00CA1D5E" w:rsidRPr="00CA1D5E">
      <w:pPr>
        <w:rPr>
          <w:b/>
        </w:rPr>
      </w:pPr>
    </w:p>
    <w:p w:rsidRDefault="005411DA" w:rsidP="00CA1D5E" w:rsidR="005411DA">
      <w:pPr>
        <w:jc w:val="center"/>
      </w:pPr>
    </w:p>
    <w:p w:rsidRDefault="00CA1D5E" w:rsidP="00CA1D5E" w:rsidR="00CA1D5E" w:rsidRPr="003B7728">
      <w:pPr>
        <w:jc w:val="center"/>
      </w:pPr>
      <w:r w:rsidRPr="003B7728">
        <w:t>Z A K LJ U Č A K</w:t>
      </w:r>
    </w:p>
    <w:p w:rsidRDefault="00CA1D5E" w:rsidP="00CA1D5E" w:rsidR="00CA1D5E" w:rsidRPr="00CA1D5E">
      <w:pPr>
        <w:rPr>
          <w:b/>
        </w:rPr>
      </w:pPr>
    </w:p>
    <w:p w:rsidRDefault="004F5171" w:rsidP="004F5171" w:rsidR="00CA1D5E" w:rsidRPr="00CA1D5E">
      <w:pPr>
        <w:ind w:firstLine="708"/>
        <w:jc w:val="both"/>
      </w:pPr>
      <w:r w:rsidRPr="004F5171">
        <w:t xml:space="preserve">Trgovački sud u Zagrebu, po sucu Gordanu </w:t>
      </w:r>
      <w:proofErr w:type="spellStart"/>
      <w:r w:rsidRPr="004F5171">
        <w:t>Zubaku</w:t>
      </w:r>
      <w:proofErr w:type="spellEnd"/>
      <w:r w:rsidRPr="004F5171">
        <w:t xml:space="preserve">, u stečajnom postupku nad dužnikom </w:t>
      </w:r>
      <w:r w:rsidR="005411DA" w:rsidRPr="005411DA">
        <w:rPr>
          <w:bCs/>
          <w:lang w:val="pt-BR"/>
        </w:rPr>
        <w:t>KOTLAR d.o.o. u stečaju, Zagreb, Nova Ves 17, OIB: 31553668615</w:t>
      </w:r>
      <w:r w:rsidR="00494FF2">
        <w:t xml:space="preserve">, </w:t>
      </w:r>
      <w:r w:rsidR="00F34A58">
        <w:t>25. rujna</w:t>
      </w:r>
      <w:r w:rsidR="00074B93">
        <w:t xml:space="preserve"> 2018</w:t>
      </w:r>
      <w:r w:rsidR="00CA1D5E" w:rsidRPr="00CA1D5E">
        <w:t>.,</w:t>
      </w:r>
    </w:p>
    <w:p w:rsidRDefault="004D2070" w:rsidP="00537BDB" w:rsidR="004D2070"/>
    <w:p w:rsidRDefault="005411DA" w:rsidP="00537BDB" w:rsidR="005411DA" w:rsidRPr="00AD0CE8"/>
    <w:p w:rsidRDefault="00494FF2" w:rsidP="004D2070" w:rsidR="00537BDB" w:rsidRPr="00AD0CE8">
      <w:pPr>
        <w:jc w:val="center"/>
      </w:pPr>
      <w:r>
        <w:t>z a k</w:t>
      </w:r>
      <w:r w:rsidR="00537BDB" w:rsidRPr="00AD0CE8">
        <w:t xml:space="preserve"> l j u č i o  j e</w:t>
      </w:r>
    </w:p>
    <w:p w:rsidRDefault="00537BDB" w:rsidP="00537BDB" w:rsidR="00537BDB" w:rsidRPr="00AD0CE8"/>
    <w:p w:rsidRDefault="00537BDB" w:rsidP="00015466" w:rsidR="00537BDB" w:rsidRPr="00AD0CE8">
      <w:pPr>
        <w:ind w:firstLine="708"/>
        <w:jc w:val="both"/>
      </w:pPr>
      <w:r w:rsidRPr="00AD0CE8">
        <w:t>I</w:t>
      </w:r>
      <w:r w:rsidR="00523270" w:rsidRPr="00AD0CE8">
        <w:t>.</w:t>
      </w:r>
      <w:r w:rsidRPr="00AD0CE8">
        <w:t xml:space="preserve"> Određuje se ročište za </w:t>
      </w:r>
      <w:r w:rsidR="00074B93">
        <w:t xml:space="preserve">utvrđivanje troškova iz čl. 254. Stečajnog zakona </w:t>
      </w:r>
      <w:r w:rsidR="00074B93" w:rsidRPr="00074B93">
        <w:t>vezano za unovčenje</w:t>
      </w:r>
      <w:r w:rsidR="00F34A58">
        <w:t xml:space="preserve"> nekretnine</w:t>
      </w:r>
      <w:r w:rsidR="00074B93" w:rsidRPr="00074B93">
        <w:t xml:space="preserve"> </w:t>
      </w:r>
      <w:r w:rsidR="00F34A58" w:rsidRPr="00F34A58">
        <w:t xml:space="preserve">upisane u zemljišnim knjigama Općinskog građanskog suda u Zagrebu, zemljišnoknjižni odjel Zagreb i to u </w:t>
      </w:r>
      <w:proofErr w:type="spellStart"/>
      <w:r w:rsidR="00F34A58" w:rsidRPr="00F34A58">
        <w:t>zk</w:t>
      </w:r>
      <w:proofErr w:type="spellEnd"/>
      <w:r w:rsidR="00F34A58" w:rsidRPr="00F34A58">
        <w:t xml:space="preserve">. </w:t>
      </w:r>
      <w:proofErr w:type="spellStart"/>
      <w:r w:rsidR="00F34A58" w:rsidRPr="00F34A58">
        <w:t>ul</w:t>
      </w:r>
      <w:proofErr w:type="spellEnd"/>
      <w:r w:rsidR="00F34A58" w:rsidRPr="00F34A58">
        <w:t xml:space="preserve"> 15753, k.o. Šestine, k.č.br. 3655/5 u naravi stambena zgrada br. 62 i dvorište Lukšić, površine 762 m2, 2. suvlasnički dio: 930/10000 etažno vlasništvo (E-2) dvosobni stan S2 u prizemlju, neto korisne površine 48,85 m2, pripadajuće parkirališno mjesto 4 u prizemlju, neto korisne površine 5,75 m2 te kućni vrt neto korisne površine 18,91 m2 kao </w:t>
      </w:r>
      <w:proofErr w:type="spellStart"/>
      <w:r w:rsidR="00F34A58" w:rsidRPr="00F34A58">
        <w:t>pripadak</w:t>
      </w:r>
      <w:proofErr w:type="spellEnd"/>
      <w:r w:rsidR="00F34A58" w:rsidRPr="00F34A58">
        <w:t xml:space="preserve"> stanu, sve u nacrtu obojano </w:t>
      </w:r>
      <w:proofErr w:type="spellStart"/>
      <w:r w:rsidR="00F34A58" w:rsidRPr="00F34A58">
        <w:t>svjetlorozom</w:t>
      </w:r>
      <w:proofErr w:type="spellEnd"/>
      <w:r w:rsidR="00F34A58" w:rsidRPr="00F34A58">
        <w:t xml:space="preserve"> bojom</w:t>
      </w:r>
      <w:r w:rsidR="00015466">
        <w:t xml:space="preserve">, </w:t>
      </w:r>
      <w:r w:rsidR="00CF13AA">
        <w:t>za dan:</w:t>
      </w:r>
    </w:p>
    <w:p w:rsidRDefault="004319AE" w:rsidP="00523270" w:rsidR="004319AE">
      <w:pPr>
        <w:jc w:val="center"/>
      </w:pPr>
    </w:p>
    <w:p w:rsidRDefault="00F34A58" w:rsidP="00523270" w:rsidR="00537BDB" w:rsidRPr="003636FC">
      <w:pPr>
        <w:jc w:val="center"/>
      </w:pPr>
      <w:r>
        <w:t>3. listopad</w:t>
      </w:r>
      <w:r w:rsidR="00015466">
        <w:t xml:space="preserve"> 2018</w:t>
      </w:r>
      <w:r>
        <w:t>. u 9,3</w:t>
      </w:r>
      <w:r w:rsidR="004F5171">
        <w:t>0</w:t>
      </w:r>
      <w:r w:rsidR="003636FC" w:rsidRPr="003636FC">
        <w:t xml:space="preserve"> sati, soba 84</w:t>
      </w:r>
      <w:r w:rsidR="00523270" w:rsidRPr="003636FC">
        <w:t>/II-ulična zgrada</w:t>
      </w:r>
      <w:r w:rsidR="00537BDB" w:rsidRPr="003636FC">
        <w:t>.</w:t>
      </w:r>
    </w:p>
    <w:p w:rsidRDefault="00537BDB" w:rsidP="004D2070" w:rsidR="00537BDB" w:rsidRPr="00AD0CE8">
      <w:pPr>
        <w:jc w:val="both"/>
      </w:pPr>
    </w:p>
    <w:p w:rsidRDefault="00523270" w:rsidP="00523270" w:rsidR="00537BDB" w:rsidRPr="00AD0CE8">
      <w:pPr>
        <w:ind w:firstLine="708"/>
        <w:jc w:val="both"/>
      </w:pPr>
      <w:proofErr w:type="spellStart"/>
      <w:r w:rsidRPr="00AD0CE8">
        <w:t>II.</w:t>
      </w:r>
      <w:r w:rsidR="00537BDB" w:rsidRPr="00AD0CE8">
        <w:t>Na</w:t>
      </w:r>
      <w:proofErr w:type="spellEnd"/>
      <w:r w:rsidR="00537BDB" w:rsidRPr="00AD0CE8">
        <w:t xml:space="preserve"> ročište se pozivaju:</w:t>
      </w:r>
    </w:p>
    <w:p w:rsidRDefault="00523270" w:rsidP="00523270" w:rsidR="00523270" w:rsidRPr="00AD0CE8">
      <w:pPr>
        <w:ind w:firstLine="708"/>
        <w:jc w:val="both"/>
      </w:pPr>
    </w:p>
    <w:p w:rsidRDefault="00AD0CE8" w:rsidP="00523270" w:rsidR="00523270">
      <w:pPr>
        <w:ind w:firstLine="708"/>
        <w:jc w:val="both"/>
      </w:pPr>
      <w:r w:rsidRPr="00AD0CE8">
        <w:t>- Stečajni upravitelj</w:t>
      </w:r>
      <w:r w:rsidR="00523270" w:rsidRPr="00AD0CE8">
        <w:t xml:space="preserve"> </w:t>
      </w:r>
    </w:p>
    <w:p w:rsidRDefault="00494FF2" w:rsidP="00F34A58" w:rsidR="009A47CF" w:rsidRPr="00AD0CE8">
      <w:pPr>
        <w:ind w:firstLine="708"/>
        <w:jc w:val="both"/>
      </w:pPr>
      <w:r>
        <w:t xml:space="preserve">- </w:t>
      </w:r>
      <w:proofErr w:type="spellStart"/>
      <w:r w:rsidR="00F34A58">
        <w:t>razlučni</w:t>
      </w:r>
      <w:proofErr w:type="spellEnd"/>
      <w:r w:rsidR="00F34A58">
        <w:t xml:space="preserve"> vjerovnik</w:t>
      </w:r>
      <w:r w:rsidR="005411DA">
        <w:t xml:space="preserve"> Augustin Fabijanić</w:t>
      </w:r>
      <w:r w:rsidR="007F1536">
        <w:t>.</w:t>
      </w:r>
    </w:p>
    <w:p w:rsidRDefault="009A47CF" w:rsidP="00015466" w:rsidR="009A47CF">
      <w:pPr>
        <w:jc w:val="both"/>
      </w:pPr>
    </w:p>
    <w:p w:rsidRDefault="005411DA" w:rsidP="00015466" w:rsidR="005411DA" w:rsidRPr="00AD0CE8">
      <w:pPr>
        <w:jc w:val="both"/>
      </w:pPr>
    </w:p>
    <w:p w:rsidRDefault="009F0845" w:rsidP="009A47CF" w:rsidR="00537BDB" w:rsidRPr="00AD0CE8">
      <w:pPr>
        <w:jc w:val="center"/>
      </w:pPr>
      <w:r w:rsidRPr="00AD0CE8">
        <w:t xml:space="preserve">U Zagrebu </w:t>
      </w:r>
      <w:r w:rsidR="00F34A58">
        <w:t>25. rujna</w:t>
      </w:r>
      <w:r w:rsidR="00015466" w:rsidRPr="00015466">
        <w:t xml:space="preserve"> 2018</w:t>
      </w:r>
      <w:r w:rsidR="00537BDB" w:rsidRPr="00AD0CE8">
        <w:t>.</w:t>
      </w:r>
    </w:p>
    <w:p w:rsidRDefault="005411DA" w:rsidP="00E978F0" w:rsidR="005411DA">
      <w:pPr>
        <w:jc w:val="right"/>
      </w:pPr>
    </w:p>
    <w:p w:rsidRDefault="00537BDB" w:rsidP="00E978F0" w:rsidR="00537BDB" w:rsidRPr="00AD0CE8">
      <w:pPr>
        <w:jc w:val="right"/>
      </w:pPr>
      <w:r w:rsidRPr="00AD0CE8">
        <w:t xml:space="preserve">                            SUDAC:</w:t>
      </w:r>
    </w:p>
    <w:p w:rsidRDefault="00537BDB" w:rsidP="007F1536" w:rsidR="009A47CF">
      <w:pPr>
        <w:jc w:val="right"/>
      </w:pPr>
      <w:r w:rsidRPr="00AD0CE8">
        <w:t xml:space="preserve">                                         </w:t>
      </w:r>
      <w:r w:rsidR="00E978F0" w:rsidRPr="00AD0CE8">
        <w:t>Gordan Zubak</w:t>
      </w:r>
      <w:r w:rsidR="005B5AFF">
        <w:t>,v.r.</w:t>
      </w:r>
    </w:p>
    <w:p w:rsidRDefault="005411DA" w:rsidP="00537BDB" w:rsidR="005411DA"/>
    <w:p w:rsidRDefault="00537BDB" w:rsidP="00537BDB" w:rsidR="00537BDB" w:rsidRPr="00AD0CE8">
      <w:r w:rsidRPr="00AD0CE8">
        <w:t>UPUTA O PRAVNOM LIJEKU:</w:t>
      </w:r>
    </w:p>
    <w:p w:rsidRDefault="00537BDB" w:rsidP="00537BDB" w:rsidR="00537BDB" w:rsidRPr="00AD0CE8">
      <w:r w:rsidRPr="00AD0CE8">
        <w:t>Protiv ovog zaključka nije dopuštena žalba (čl.11.st.9. SZ).</w:t>
      </w:r>
    </w:p>
    <w:p w:rsidRDefault="00537BDB" w:rsidP="005B5AFF" w:rsidR="00537BDB">
      <w:pPr>
        <w:ind w:left="720"/>
      </w:pPr>
    </w:p>
    <w:p w:rsidRDefault="005B5AFF" w:rsidP="00400817" w:rsidR="005B5AFF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5B5AFF" w:rsidP="00400817" w:rsidR="005B5AFF" w:rsidRPr="00400817">
      <w:pPr>
        <w:ind w:left="5664"/>
      </w:pPr>
      <w:r w:rsidRPr="00400817">
        <w:t xml:space="preserve">        Dijana Hadžić</w:t>
      </w:r>
    </w:p>
    <w:p w:rsidRDefault="005B5AFF" w:rsidP="005B5AFF" w:rsidR="005B5AFF">
      <w:pPr>
        <w:ind w:left="720"/>
      </w:pPr>
    </w:p>
    <w:p w:rsidRDefault="005B5AFF" w:rsidP="005B5AFF" w:rsidR="005B5AFF" w:rsidRPr="00AD0CE8">
      <w:pPr>
        <w:ind w:left="720"/>
      </w:pPr>
    </w:p>
    <w:sectPr w:rsidSect="00AE6989" w:rsidR="005B5AFF" w:rsidRPr="00AD0C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943B3"/>
    <w:multiLevelType w:val="hybridMultilevel"/>
    <w:tmpl w:val="8BAA8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2FA0D1B"/>
    <w:multiLevelType w:val="hybridMultilevel"/>
    <w:tmpl w:val="961659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6855E8"/>
    <w:multiLevelType w:val="hybridMultilevel"/>
    <w:tmpl w:val="3B583298"/>
    <w:lvl w:tplc="44C48740" w:ilvl="0">
      <w:start w:val="4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7BDB"/>
    <w:rsid w:val="00001B1A"/>
    <w:rsid w:val="00015466"/>
    <w:rsid w:val="00074B93"/>
    <w:rsid w:val="001D7E2A"/>
    <w:rsid w:val="00213446"/>
    <w:rsid w:val="0035037C"/>
    <w:rsid w:val="003636FC"/>
    <w:rsid w:val="003B7728"/>
    <w:rsid w:val="004319AE"/>
    <w:rsid w:val="0048754B"/>
    <w:rsid w:val="00494FF2"/>
    <w:rsid w:val="004D2070"/>
    <w:rsid w:val="004F5171"/>
    <w:rsid w:val="00523270"/>
    <w:rsid w:val="00537BDB"/>
    <w:rsid w:val="005411DA"/>
    <w:rsid w:val="005B5AFF"/>
    <w:rsid w:val="00765D07"/>
    <w:rsid w:val="007F1536"/>
    <w:rsid w:val="0087046A"/>
    <w:rsid w:val="00896FFA"/>
    <w:rsid w:val="009A47CF"/>
    <w:rsid w:val="009F0845"/>
    <w:rsid w:val="00A82F93"/>
    <w:rsid w:val="00AD0CE8"/>
    <w:rsid w:val="00AE6989"/>
    <w:rsid w:val="00BD3AB6"/>
    <w:rsid w:val="00C858F4"/>
    <w:rsid w:val="00C943AD"/>
    <w:rsid w:val="00CA1D5E"/>
    <w:rsid w:val="00CF13AA"/>
    <w:rsid w:val="00D1092A"/>
    <w:rsid w:val="00E87A06"/>
    <w:rsid w:val="00E978F0"/>
    <w:rsid w:val="00EC6188"/>
    <w:rsid w:val="00F34A58"/>
    <w:rsid w:val="00F82BEB"/>
    <w:rsid w:val="00F97406"/>
    <w:rsid w:val="00FE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D7E2A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AE69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AE698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5A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A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A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A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A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D7E2A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AE69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AE698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5A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A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A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A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A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dj. spisa na VTS
original u referadu</izvorni_sadrzaj>
    <derivirana_varijabla naziv="DomainObject.Predmet.Opis_1">preslika dj. spisa na VTS
original u referadu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KOTLAR d.o.o. za trgovinu i usluge</izvorni_sadrzaj>
    <derivirana_varijabla naziv="DomainObject.Predmet.ProtustrankaFormated_1">  KOTLAR d.o.o. za trgovinu i usluge</derivirana_varijabla>
  </DomainObject.Predmet.ProtustrankaFormated>
  <DomainObject.Predmet.ProtustrankaFormatedOIB>
    <izvorni_sadrzaj>  KOTLAR d.o.o. za trgovinu i usluge, OIB 31553668615</izvorni_sadrzaj>
    <derivirana_varijabla naziv="DomainObject.Predmet.ProtustrankaFormatedOIB_1">  KOTLAR d.o.o. za trgovinu i usluge, OIB 31553668615</derivirana_varijabla>
  </DomainObject.Predmet.ProtustrankaFormatedOIB>
  <DomainObject.Predmet.ProtustrankaFormatedWithAdress>
    <izvorni_sadrzaj> KOTLAR d.o.o. za trgovinu i usluge, Nova Ves 17, Zagreb</izvorni_sadrzaj>
    <derivirana_varijabla naziv="DomainObject.Predmet.ProtustrankaFormatedWithAdress_1"> KOTLAR d.o.o. za trgovinu i usluge, Nova Ves 17, Zagreb</derivirana_varijabla>
  </DomainObject.Predmet.ProtustrankaFormatedWithAdress>
  <DomainObject.Predmet.ProtustrankaFormatedWithAdressOIB>
    <izvorni_sadrzaj> KOTLAR d.o.o. za trgovinu i usluge, OIB 31553668615, Nova Ves 17, Zagreb</izvorni_sadrzaj>
    <derivirana_varijabla naziv="DomainObject.Predmet.ProtustrankaFormatedWithAdressOIB_1"> KOTLAR d.o.o. za trgovinu i usluge, OIB 31553668615, Nova Ves 17, Zagreb</derivirana_varijabla>
  </DomainObject.Predmet.ProtustrankaFormatedWithAdressOIB>
  <DomainObject.Predmet.ProtustrankaWithAdress>
    <izvorni_sadrzaj>KOTLAR d.o.o. za trgovinu i usluge Nova Ves 17, Zagreb</izvorni_sadrzaj>
    <derivirana_varijabla naziv="DomainObject.Predmet.ProtustrankaWithAdress_1">KOTLAR d.o.o. za trgovinu i usluge Nova Ves 17, Zagreb</derivirana_varijabla>
  </DomainObject.Predmet.ProtustrankaWithAdress>
  <DomainObject.Predmet.ProtustrankaWithAdressOIB>
    <izvorni_sadrzaj>KOTLAR d.o.o. za trgovinu i usluge, OIB 31553668615, Nova Ves 17, Zagreb</izvorni_sadrzaj>
    <derivirana_varijabla naziv="DomainObject.Predmet.ProtustrankaWithAdressOIB_1">KOTLAR d.o.o. za trgovinu i usluge, OIB 31553668615, Nova Ves 17, Zagreb</derivirana_varijabla>
  </DomainObject.Predmet.ProtustrankaWithAdressOIB>
  <DomainObject.Predmet.ProtustrankaNazivFormated>
    <izvorni_sadrzaj>KOTLAR d.o.o. za trgovinu i usluge</izvorni_sadrzaj>
    <derivirana_varijabla naziv="DomainObject.Predmet.ProtustrankaNazivFormated_1">KOTLAR d.o.o. za trgovinu i usluge</derivirana_varijabla>
  </DomainObject.Predmet.ProtustrankaNazivFormated>
  <DomainObject.Predmet.ProtustrankaNazivFormatedOIB>
    <izvorni_sadrzaj>KOTLAR d.o.o. za trgovinu i usluge, OIB 31553668615</izvorni_sadrzaj>
    <derivirana_varijabla naziv="DomainObject.Predmet.ProtustrankaNazivFormatedOIB_1">KOTLAR d.o.o. za trgovinu i usluge, OIB 31553668615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KOTLAR d.o.o. za trgovinu i usluge</izvorni_sadrzaj>
    <derivirana_varijabla naziv="DomainObject.Predmet.StrankaFormated_1">  KOTLAR d.o.o. za trgovinu i usluge</derivirana_varijabla>
  </DomainObject.Predmet.StrankaFormated>
  <DomainObject.Predmet.StrankaFormatedOIB>
    <izvorni_sadrzaj>  KOTLAR d.o.o. za trgovinu i usluge, OIB 31553668615</izvorni_sadrzaj>
    <derivirana_varijabla naziv="DomainObject.Predmet.StrankaFormatedOIB_1">  KOTLAR d.o.o. za trgovinu i usluge, OIB 31553668615</derivirana_varijabla>
  </DomainObject.Predmet.StrankaFormatedOIB>
  <DomainObject.Predmet.StrankaFormatedWithAdress>
    <izvorni_sadrzaj> KOTLAR d.o.o. za trgovinu i usluge, Nova Ves 17, Zagreb</izvorni_sadrzaj>
    <derivirana_varijabla naziv="DomainObject.Predmet.StrankaFormatedWithAdress_1"> KOTLAR d.o.o. za trgovinu i usluge, Nova Ves 17, Zagreb</derivirana_varijabla>
  </DomainObject.Predmet.StrankaFormatedWithAdress>
  <DomainObject.Predmet.StrankaFormatedWithAdressOIB>
    <izvorni_sadrzaj> KOTLAR d.o.o. za trgovinu i usluge, OIB 31553668615, Nova Ves 17, Zagreb</izvorni_sadrzaj>
    <derivirana_varijabla naziv="DomainObject.Predmet.StrankaFormatedWithAdressOIB_1"> KOTLAR d.o.o. za trgovinu i usluge, OIB 31553668615, Nova Ves 17, Zagreb</derivirana_varijabla>
  </DomainObject.Predmet.StrankaFormatedWithAdressOIB>
  <DomainObject.Predmet.StrankaWithAdress>
    <izvorni_sadrzaj>KOTLAR d.o.o. za trgovinu i usluge Nova Ves 17,Zagreb</izvorni_sadrzaj>
    <derivirana_varijabla naziv="DomainObject.Predmet.StrankaWithAdress_1">KOTLAR d.o.o. za trgovinu i usluge Nova Ves 17,Zagreb</derivirana_varijabla>
  </DomainObject.Predmet.StrankaWithAdress>
  <DomainObject.Predmet.StrankaWithAdressOIB>
    <izvorni_sadrzaj>KOTLAR d.o.o. za trgovinu i usluge, OIB 31553668615, Nova Ves 17,Zagreb</izvorni_sadrzaj>
    <derivirana_varijabla naziv="DomainObject.Predmet.StrankaWithAdressOIB_1">KOTLAR d.o.o. za trgovinu i usluge, OIB 31553668615, Nova Ves 17,Zagreb</derivirana_varijabla>
  </DomainObject.Predmet.StrankaWithAdressOIB>
  <DomainObject.Predmet.StrankaNazivFormated>
    <izvorni_sadrzaj>KOTLAR d.o.o. za trgovinu i usluge</izvorni_sadrzaj>
    <derivirana_varijabla naziv="DomainObject.Predmet.StrankaNazivFormated_1">KOTLAR d.o.o. za trgovinu i usluge</derivirana_varijabla>
  </DomainObject.Predmet.StrankaNazivFormated>
  <DomainObject.Predmet.StrankaNazivFormatedOIB>
    <izvorni_sadrzaj>KOTLAR d.o.o. za trgovinu i usluge, OIB 31553668615</izvorni_sadrzaj>
    <derivirana_varijabla naziv="DomainObject.Predmet.StrankaNazivFormatedOIB_1">KOTLAR d.o.o. za trgovinu i usluge, OIB 31553668615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KOTLAR d.o.o. za trgovinu i usluge</item>
    </izvorni_sadrzaj>
    <derivirana_varijabla naziv="DomainObject.Predmet.StrankaListFormated_1">
      <item>KOTLAR d.o.o. za trgovinu i usluge</item>
    </derivirana_varijabla>
  </DomainObject.Predmet.StrankaListFormated>
  <DomainObject.Predmet.StrankaListFormatedOIB>
    <izvorni_sadrzaj>
      <item>KOTLAR d.o.o. za trgovinu i usluge, OIB 31553668615</item>
    </izvorni_sadrzaj>
    <derivirana_varijabla naziv="DomainObject.Predmet.StrankaListFormatedOIB_1">
      <item>KOTLAR d.o.o. za trgovinu i usluge, OIB 31553668615</item>
    </derivirana_varijabla>
  </DomainObject.Predmet.StrankaListFormatedOIB>
  <DomainObject.Predmet.StrankaListFormatedWithAdress>
    <izvorni_sadrzaj>
      <item>KOTLAR d.o.o. za trgovinu i usluge, Nova Ves 17, Zagreb</item>
    </izvorni_sadrzaj>
    <derivirana_varijabla naziv="DomainObject.Predmet.StrankaListFormatedWithAdress_1">
      <item>KOTLAR d.o.o. za trgovinu i usluge, Nova Ves 17, Zagreb</item>
    </derivirana_varijabla>
  </DomainObject.Predmet.StrankaListFormatedWithAdress>
  <DomainObject.Predmet.StrankaListFormatedWithAdressOIB>
    <izvorni_sadrzaj>
      <item>KOTLAR d.o.o. za trgovinu i usluge, OIB 31553668615, Nova Ves 17, Zagreb</item>
    </izvorni_sadrzaj>
    <derivirana_varijabla naziv="DomainObject.Predmet.StrankaListFormatedWithAdressOIB_1">
      <item>KOTLAR d.o.o. za trgovinu i usluge, OIB 31553668615, Nova Ves 17, Zagreb</item>
    </derivirana_varijabla>
  </DomainObject.Predmet.StrankaListFormatedWithAdressOIB>
  <DomainObject.Predmet.StrankaListNazivFormated>
    <izvorni_sadrzaj>
      <item>KOTLAR d.o.o. za trgovinu i usluge</item>
    </izvorni_sadrzaj>
    <derivirana_varijabla naziv="DomainObject.Predmet.StrankaListNazivFormated_1">
      <item>KOTLAR d.o.o. za trgovinu i usluge</item>
    </derivirana_varijabla>
  </DomainObject.Predmet.StrankaListNazivFormated>
  <DomainObject.Predmet.StrankaListNazivFormatedOIB>
    <izvorni_sadrzaj>
      <item>KOTLAR d.o.o. za trgovinu i usluge, OIB 31553668615</item>
    </izvorni_sadrzaj>
    <derivirana_varijabla naziv="DomainObject.Predmet.StrankaListNazivFormatedOIB_1">
      <item>KOTLAR d.o.o. za trgovinu i usluge, OIB 31553668615</item>
    </derivirana_varijabla>
  </DomainObject.Predmet.StrankaListNazivFormatedOIB>
  <DomainObject.Predmet.ProtuStrankaListFormated>
    <izvorni_sadrzaj>
      <item>KOTLAR d.o.o. za trgovinu i usluge</item>
    </izvorni_sadrzaj>
    <derivirana_varijabla naziv="DomainObject.Predmet.ProtuStrankaListFormated_1">
      <item>KOTLAR d.o.o. za trgovinu i usluge</item>
    </derivirana_varijabla>
  </DomainObject.Predmet.ProtuStrankaListFormated>
  <DomainObject.Predmet.ProtuStrankaListFormatedOIB>
    <izvorni_sadrzaj>
      <item>KOTLAR d.o.o. za trgovinu i usluge, OIB 31553668615</item>
    </izvorni_sadrzaj>
    <derivirana_varijabla naziv="DomainObject.Predmet.ProtuStrankaListFormatedOIB_1">
      <item>KOTLAR d.o.o. za trgovinu i usluge, OIB 31553668615</item>
    </derivirana_varijabla>
  </DomainObject.Predmet.ProtuStrankaListFormatedOIB>
  <DomainObject.Predmet.ProtuStrankaListFormatedWithAdress>
    <izvorni_sadrzaj>
      <item>KOTLAR d.o.o. za trgovinu i usluge, Nova Ves 17, Zagreb</item>
    </izvorni_sadrzaj>
    <derivirana_varijabla naziv="DomainObject.Predmet.ProtuStrankaListFormatedWithAdress_1">
      <item>KOTLAR d.o.o. za trgovinu i usluge, Nova Ves 17, Zagreb</item>
    </derivirana_varijabla>
  </DomainObject.Predmet.ProtuStrankaListFormatedWithAdress>
  <DomainObject.Predmet.ProtuStrankaListFormatedWithAdressOIB>
    <izvorni_sadrzaj>
      <item>KOTLAR d.o.o. za trgovinu i usluge, OIB 31553668615, Nova Ves 17, Zagreb</item>
    </izvorni_sadrzaj>
    <derivirana_varijabla naziv="DomainObject.Predmet.ProtuStrankaListFormatedWithAdressOIB_1">
      <item>KOTLAR d.o.o. za trgovinu i usluge, OIB 31553668615, Nova Ves 17, Zagreb</item>
    </derivirana_varijabla>
  </DomainObject.Predmet.ProtuStrankaListFormatedWithAdressOIB>
  <DomainObject.Predmet.ProtuStrankaListNazivFormated>
    <izvorni_sadrzaj>
      <item>KOTLAR d.o.o. za trgovinu i usluge</item>
    </izvorni_sadrzaj>
    <derivirana_varijabla naziv="DomainObject.Predmet.ProtuStrankaListNazivFormated_1">
      <item>KOTLAR d.o.o. za trgovinu i usluge</item>
    </derivirana_varijabla>
  </DomainObject.Predmet.ProtuStrankaListNazivFormated>
  <DomainObject.Predmet.ProtuStrankaListNazivFormatedOIB>
    <izvorni_sadrzaj>
      <item>KOTLAR d.o.o. za trgovinu i usluge, OIB 31553668615</item>
    </izvorni_sadrzaj>
    <derivirana_varijabla naziv="DomainObject.Predmet.ProtuStrankaListNazivFormatedOIB_1">
      <item>KOTLAR d.o.o. za trgovinu i usluge, OIB 31553668615</item>
    </derivirana_varijabla>
  </DomainObject.Predmet.ProtuStrankaListNazivFormatedOIB>
  <DomainObject.Predmet.OstaliList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Formated>
  <DomainObject.Predmet.OstaliList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FormatedOIB>
  <DomainObject.Predmet.OstaliListFormatedWithAdress>
    <izvorni_sadrzaj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izvorni_sadrzaj>
    <derivirana_varijabla naziv="DomainObject.Predmet.OstaliListFormatedWithAdress_1"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derivirana_varijabla>
  </DomainObject.Predmet.OstaliListFormatedWithAdress>
  <DomainObject.Predmet.OstaliListFormatedWithAdressOIB>
    <izvorni_sadrzaj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izvorni_sadrzaj>
    <derivirana_varijabla naziv="DomainObject.Predmet.OstaliListFormatedWithAdressOIB_1"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derivirana_varijabla>
  </DomainObject.Predmet.OstaliListFormatedWithAdressOIB>
  <DomainObject.Predmet.OstaliListNaziv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Naziv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NazivFormated>
  <DomainObject.Predmet.OstaliListNaziv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Naziv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KOTLAR d.o.o. za trgovinu i usluge</izvorni_sadrzaj>
    <derivirana_varijabla naziv="DomainObject.Predmet.StrankaIDrugi_1">KOTLAR d.o.o. za trgovinu i usluge</derivirana_varijabla>
  </DomainObject.Predmet.StrankaIDrugi>
  <DomainObject.Predmet.ProtustrankaIDrugi>
    <izvorni_sadrzaj>KOTLAR d.o.o. za trgovinu i usluge</izvorni_sadrzaj>
    <derivirana_varijabla naziv="DomainObject.Predmet.ProtustrankaIDrugi_1">KOTLAR d.o.o. za trgovinu i usluge</derivirana_varijabla>
  </DomainObject.Predmet.ProtustrankaIDrugi>
  <DomainObject.Predmet.StrankaIDrugiAdressOIB>
    <izvorni_sadrzaj>KOTLAR d.o.o. za trgovinu i usluge, OIB 31553668615, Nova Ves 17, Zagreb</izvorni_sadrzaj>
    <derivirana_varijabla naziv="DomainObject.Predmet.StrankaIDrugiAdressOIB_1">KOTLAR d.o.o. za trgovinu i usluge, OIB 31553668615, Nova Ves 17, Zagreb</derivirana_varijabla>
  </DomainObject.Predmet.StrankaIDrugiAdressOIB>
  <DomainObject.Predmet.ProtustrankaIDrugiAdressOIB>
    <izvorni_sadrzaj>KOTLAR d.o.o. za trgovinu i usluge, OIB 31553668615, Nova Ves 17, Zagreb</izvorni_sadrzaj>
    <derivirana_varijabla naziv="DomainObject.Predmet.ProtustrankaIDrugiAdressOIB_1">KOTLAR d.o.o. za trgovinu i usluge, OIB 31553668615, Nova Ves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SudioniciListNaziv_1"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</derivirana_varijabla>
  </DomainObject.Predmet.SudioniciListNaziv>
  <DomainObject.Predmet.SudioniciListAdressOIB>
    <izvorni_sadrzaj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</izvorni_sadrzaj>
    <derivirana_varijabla naziv="DomainObject.Predmet.SudioniciListAdressOIB_1"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31553668615</item>
      <item>, OIB 31553668615</item>
      <item>, OIB 09415733038</item>
      <item>, OIB 22593287559</item>
      <item>, OIB null</item>
      <item>, OIB 94023199024</item>
      <item>, OIB 42524586447</item>
    </izvorni_sadrzaj>
    <derivirana_varijabla naziv="DomainObject.Predmet.SudioniciListNazivOIB_1">
      <item>, OIB 31553668615</item>
      <item>, OIB 31553668615</item>
      <item>, OIB 09415733038</item>
      <item>, OIB 22593287559</item>
      <item>, OIB null</item>
      <item>, OIB 94023199024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DB21A9-73F9-43BC-881B-98FFA1F235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1051</properties:Characters>
  <properties:Lines>43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2018-09-25T09:18:00Z</dcterms:created>
  <dc:creator>gzubak</dc:creator>
  <cp:lastModifiedBy>Dijana Hadžić</cp:lastModifiedBy>
  <cp:lastPrinted>2018-09-25T09:46:00Z</cp:lastPrinted>
  <dcterms:modified xmlns:xsi="http://www.w3.org/2001/XMLSchema-instance" xsi:type="dcterms:W3CDTF">2018-09-25T09:46:00Z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(34. zaključak - 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