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9039" w14:paraId="e5e9039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F034F2">
        <w:t>326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F034F2">
        <w:t>DMS PRODUKCIJA I PROMOCIJA j.</w:t>
      </w:r>
      <w:r w:rsidR="00A36F2A">
        <w:t>d.o.o.</w:t>
      </w:r>
      <w:r w:rsidR="00F034F2">
        <w:t xml:space="preserve"> za filmsku produkciju i usluge</w:t>
      </w:r>
      <w:r w:rsidR="009410AF">
        <w:t xml:space="preserve">, </w:t>
      </w:r>
      <w:r w:rsidR="002F39FA">
        <w:t xml:space="preserve">OIB: </w:t>
      </w:r>
      <w:r w:rsidR="00F034F2">
        <w:t>91770437444</w:t>
      </w:r>
      <w:r w:rsidR="003B1AF7">
        <w:t>,</w:t>
      </w:r>
      <w:r w:rsidR="00B14F3A">
        <w:t xml:space="preserve"> </w:t>
      </w:r>
      <w:r w:rsidR="00A36F2A">
        <w:t xml:space="preserve">MBS: </w:t>
      </w:r>
      <w:r w:rsidR="00F034F2">
        <w:t>080824156</w:t>
      </w:r>
      <w:r w:rsidR="00066C39">
        <w:t>,</w:t>
      </w:r>
      <w:r w:rsidR="00B4488B">
        <w:t xml:space="preserve"> </w:t>
      </w:r>
      <w:proofErr w:type="spellStart"/>
      <w:r w:rsidR="00F034F2">
        <w:t>Jakovlje</w:t>
      </w:r>
      <w:proofErr w:type="spellEnd"/>
      <w:r w:rsidR="00F034F2">
        <w:t xml:space="preserve">, </w:t>
      </w:r>
      <w:proofErr w:type="spellStart"/>
      <w:r w:rsidR="00F034F2">
        <w:t>Selnička</w:t>
      </w:r>
      <w:proofErr w:type="spellEnd"/>
      <w:r w:rsidR="00F034F2">
        <w:t xml:space="preserve"> 2,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F034F2">
        <w:t>15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F034F2">
        <w:t xml:space="preserve">DMS PRODUKCIJA I PROMOCIJA j.d.o.o. za filmsku produkciju i usluge, OIB: 91770437444, MBS: 080824156, </w:t>
      </w:r>
      <w:proofErr w:type="spellStart"/>
      <w:r w:rsidR="00F034F2">
        <w:t>Jakovlje</w:t>
      </w:r>
      <w:proofErr w:type="spellEnd"/>
      <w:r w:rsidR="00F034F2">
        <w:t xml:space="preserve">, </w:t>
      </w:r>
      <w:proofErr w:type="spellStart"/>
      <w:r w:rsidR="00F034F2">
        <w:t>Selnička</w:t>
      </w:r>
      <w:proofErr w:type="spellEnd"/>
      <w:r w:rsidR="00F034F2">
        <w:t xml:space="preserve"> 2</w:t>
      </w:r>
      <w:r w:rsidR="000547B0">
        <w:t>,</w:t>
      </w:r>
      <w:r w:rsidR="00DA435F">
        <w:t xml:space="preserve"> </w:t>
      </w:r>
      <w:r w:rsidR="00F66CA4">
        <w:t xml:space="preserve">iznosi </w:t>
      </w:r>
      <w:r w:rsidR="00F034F2">
        <w:t>1.164,26</w:t>
      </w:r>
      <w:r w:rsidR="00B4488B">
        <w:t xml:space="preserve"> 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F034F2">
        <w:t xml:space="preserve">DMS PRODUKCIJA I PROMOCIJA j.d.o.o. za filmsku produkciju i usluge, OIB: 91770437444, MBS: 080824156, </w:t>
      </w:r>
      <w:proofErr w:type="spellStart"/>
      <w:r w:rsidR="00F034F2">
        <w:t>Jakovlje</w:t>
      </w:r>
      <w:proofErr w:type="spellEnd"/>
      <w:r w:rsidR="00F034F2">
        <w:t xml:space="preserve">, </w:t>
      </w:r>
      <w:proofErr w:type="spellStart"/>
      <w:r w:rsidR="00F034F2">
        <w:t>Selnička</w:t>
      </w:r>
      <w:proofErr w:type="spellEnd"/>
      <w:r w:rsidR="00F034F2">
        <w:t xml:space="preserve"> 2</w:t>
      </w:r>
      <w:r w:rsidR="004A684A">
        <w:t>,</w:t>
      </w:r>
      <w:r>
        <w:t xml:space="preserve"> </w:t>
      </w:r>
      <w:r w:rsidR="00A36F2A">
        <w:t xml:space="preserve">direktor </w:t>
      </w:r>
      <w:r w:rsidR="00F034F2">
        <w:t>MERY MRAZOVIĆ PILIĆ</w:t>
      </w:r>
      <w:r w:rsidR="00A36F2A">
        <w:t xml:space="preserve">, OIB: </w:t>
      </w:r>
      <w:r w:rsidR="00F034F2">
        <w:t>06938335943</w:t>
      </w:r>
      <w:r w:rsidR="000547B0">
        <w:t>,</w:t>
      </w:r>
      <w:r w:rsidR="003B1AF7">
        <w:t xml:space="preserve">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F034F2">
        <w:t>1326</w:t>
      </w:r>
      <w:r w:rsidR="00EF0A67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F034F2">
        <w:t>15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32CF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2CF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1E32CF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40F0B"/>
    <w:rsid w:val="00171C77"/>
    <w:rsid w:val="001A2FDB"/>
    <w:rsid w:val="001E32CF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6311F"/>
    <w:rsid w:val="008974F6"/>
    <w:rsid w:val="008C63F0"/>
    <w:rsid w:val="00927558"/>
    <w:rsid w:val="0093241A"/>
    <w:rsid w:val="009410AF"/>
    <w:rsid w:val="0096321F"/>
    <w:rsid w:val="00964F1D"/>
    <w:rsid w:val="00A04A84"/>
    <w:rsid w:val="00A04BF3"/>
    <w:rsid w:val="00A324F9"/>
    <w:rsid w:val="00A36F2A"/>
    <w:rsid w:val="00A56404"/>
    <w:rsid w:val="00A854E3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64C44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A435F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EF0A67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3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2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2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2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2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3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2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2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2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2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1326</izvorni_sadrzaj>
    <derivirana_varijabla naziv="DomainObject.Predmet.Broj_1">1326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St-1326/2016</izvorni_sadrzaj>
    <derivirana_varijabla naziv="DomainObject.Predmet.OznakaBroj_1">St-1326/2016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DMS PRODUKCIJA I PROMOCIJA j.d.o.o. za filmsku produkciju i usluge</izvorni_sadrzaj>
    <derivirana_varijabla naziv="DomainObject.Predmet.ProtustrankaFormated_1">  DMS PRODUKCIJA I PROMOCIJA j.d.o.o. za filmsku produkciju i usluge</derivirana_varijabla>
  </DomainObject.Predmet.ProtustrankaFormated>
  <DomainObject.Predmet.ProtustrankaFormatedOIB>
    <izvorni_sadrzaj>  DMS PRODUKCIJA I PROMOCIJA j.d.o.o. za filmsku produkciju i usluge, OIB 91770437444</izvorni_sadrzaj>
    <derivirana_varijabla naziv="DomainObject.Predmet.ProtustrankaFormatedOIB_1">  DMS PRODUKCIJA I PROMOCIJA j.d.o.o. za filmsku produkciju i usluge, OIB 91770437444</derivirana_varijabla>
  </DomainObject.Predmet.ProtustrankaFormatedOIB>
  <DomainObject.Predmet.ProtustrankaFormatedWithAdress>
    <izvorni_sadrzaj> DMS PRODUKCIJA I PROMOCIJA j.d.o.o. za filmsku produkciju i usluge, Selnička 2, 10297 Jakovlje</izvorni_sadrzaj>
    <derivirana_varijabla naziv="DomainObject.Predmet.ProtustrankaFormatedWithAdress_1"> DMS PRODUKCIJA I PROMOCIJA j.d.o.o. za filmsku produkciju i usluge, Selnička 2, 10297 Jakovlje</derivirana_varijabla>
  </DomainObject.Predmet.ProtustrankaFormatedWithAdress>
  <DomainObject.Predmet.ProtustrankaFormatedWithAdressOIB>
    <izvorni_sadrzaj> DMS PRODUKCIJA I PROMOCIJA j.d.o.o. za filmsku produkciju i usluge, OIB 91770437444, Selnička 2, 10297 Jakovlje</izvorni_sadrzaj>
    <derivirana_varijabla naziv="DomainObject.Predmet.ProtustrankaFormatedWithAdressOIB_1"> DMS PRODUKCIJA I PROMOCIJA j.d.o.o. za filmsku produkciju i usluge, OIB 91770437444, Selnička 2, 10297 Jakovlje</derivirana_varijabla>
  </DomainObject.Predmet.ProtustrankaFormatedWithAdressOIB>
  <DomainObject.Predmet.ProtustrankaWithAdress>
    <izvorni_sadrzaj>DMS PRODUKCIJA I PROMOCIJA j.d.o.o. za filmsku produkciju i usluge Selnička 2, 10297 Jakovlje</izvorni_sadrzaj>
    <derivirana_varijabla naziv="DomainObject.Predmet.ProtustrankaWithAdress_1">DMS PRODUKCIJA I PROMOCIJA j.d.o.o. za filmsku produkciju i usluge Selnička 2, 10297 Jakovlje</derivirana_varijabla>
  </DomainObject.Predmet.ProtustrankaWithAdress>
  <DomainObject.Predmet.ProtustrankaWithAdressOIB>
    <izvorni_sadrzaj>DMS PRODUKCIJA I PROMOCIJA j.d.o.o. za filmsku produkciju i usluge, OIB 91770437444, Selnička 2, 10297 Jakovlje</izvorni_sadrzaj>
    <derivirana_varijabla naziv="DomainObject.Predmet.ProtustrankaWithAdressOIB_1">DMS PRODUKCIJA I PROMOCIJA j.d.o.o. za filmsku produkciju i usluge, OIB 91770437444, Selnička 2, 10297 Jakovlje</derivirana_varijabla>
  </DomainObject.Predmet.ProtustrankaWithAdressOIB>
  <DomainObject.Predmet.ProtustrankaNazivFormated>
    <izvorni_sadrzaj>DMS PRODUKCIJA I PROMOCIJA j.d.o.o. za filmsku produkciju i usluge</izvorni_sadrzaj>
    <derivirana_varijabla naziv="DomainObject.Predmet.ProtustrankaNazivFormated_1">DMS PRODUKCIJA I PROMOCIJA j.d.o.o. za filmsku produkciju i usluge</derivirana_varijabla>
  </DomainObject.Predmet.ProtustrankaNazivFormated>
  <DomainObject.Predmet.ProtustrankaNazivFormatedOIB>
    <izvorni_sadrzaj>DMS PRODUKCIJA I PROMOCIJA j.d.o.o. za filmsku produkciju i usluge, OIB 91770437444</izvorni_sadrzaj>
    <derivirana_varijabla naziv="DomainObject.Predmet.ProtustrankaNazivFormatedOIB_1">DMS PRODUKCIJA I PROMOCIJA j.d.o.o. za filmsku produkciju i usluge, OIB 91770437444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DMS PRODUKCIJA I PROMOCIJA j.d.o.o. za filmsku produkciju i usluge</item>
    </izvorni_sadrzaj>
    <derivirana_varijabla naziv="DomainObject.Predmet.ProtuStrankaListFormated_1">
      <item>DMS PRODUKCIJA I PROMOCIJA j.d.o.o. za filmsku produkciju i usluge</item>
    </derivirana_varijabla>
  </DomainObject.Predmet.ProtuStrankaListFormated>
  <DomainObject.Predmet.ProtuStrankaListFormatedOIB>
    <izvorni_sadrzaj>
      <item>DMS PRODUKCIJA I PROMOCIJA j.d.o.o. za filmsku produkciju i usluge, OIB 91770437444</item>
    </izvorni_sadrzaj>
    <derivirana_varijabla naziv="DomainObject.Predmet.ProtuStrankaListFormatedOIB_1">
      <item>DMS PRODUKCIJA I PROMOCIJA j.d.o.o. za filmsku produkciju i usluge, OIB 91770437444</item>
    </derivirana_varijabla>
  </DomainObject.Predmet.ProtuStrankaListFormatedOIB>
  <DomainObject.Predmet.ProtuStrankaListFormatedWithAdress>
    <izvorni_sadrzaj>
      <item>DMS PRODUKCIJA I PROMOCIJA j.d.o.o. za filmsku produkciju i usluge, Selnička 2, 10297 Jakovlje</item>
    </izvorni_sadrzaj>
    <derivirana_varijabla naziv="DomainObject.Predmet.ProtuStrankaListFormatedWithAdress_1">
      <item>DMS PRODUKCIJA I PROMOCIJA j.d.o.o. za filmsku produkciju i usluge, Selnička 2, 10297 Jakovlje</item>
    </derivirana_varijabla>
  </DomainObject.Predmet.ProtuStrankaListFormatedWithAdress>
  <DomainObject.Predmet.ProtuStrankaListFormatedWithAdressOIB>
    <izvorni_sadrzaj>
      <item>DMS PRODUKCIJA I PROMOCIJA j.d.o.o. za filmsku produkciju i usluge, OIB 91770437444, Selnička 2, 10297 Jakovlje</item>
    </izvorni_sadrzaj>
    <derivirana_varijabla naziv="DomainObject.Predmet.ProtuStrankaListFormatedWithAdressOIB_1">
      <item>DMS PRODUKCIJA I PROMOCIJA j.d.o.o. za filmsku produkciju i usluge, OIB 91770437444, Selnička 2, 10297 Jakovlje</item>
    </derivirana_varijabla>
  </DomainObject.Predmet.ProtuStrankaListFormatedWithAdressOIB>
  <DomainObject.Predmet.ProtuStrankaListNazivFormated>
    <izvorni_sadrzaj>
      <item>DMS PRODUKCIJA I PROMOCIJA j.d.o.o. za filmsku produkciju i usluge</item>
    </izvorni_sadrzaj>
    <derivirana_varijabla naziv="DomainObject.Predmet.ProtuStrankaListNazivFormated_1">
      <item>DMS PRODUKCIJA I PROMOCIJA j.d.o.o. za filmsku produkciju i usluge</item>
    </derivirana_varijabla>
  </DomainObject.Predmet.ProtuStrankaListNazivFormated>
  <DomainObject.Predmet.ProtuStrankaListNazivFormatedOIB>
    <izvorni_sadrzaj>
      <item>DMS PRODUKCIJA I PROMOCIJA j.d.o.o. za filmsku produkciju i usluge, OIB 91770437444</item>
    </izvorni_sadrzaj>
    <derivirana_varijabla naziv="DomainObject.Predmet.ProtuStrankaListNazivFormatedOIB_1">
      <item>DMS PRODUKCIJA I PROMOCIJA j.d.o.o. za filmsku produkciju i usluge, OIB 91770437444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DMS PRODUKCIJA I PROMOCIJA j.d.o.o. za filmsku produkciju i usluge</izvorni_sadrzaj>
    <derivirana_varijabla naziv="DomainObject.Predmet.ProtustrankaIDrugi_1">DMS PRODUKCIJA I PROMOCIJA j.d.o.o. za filmsku produkciju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DMS PRODUKCIJA I PROMOCIJA j.d.o.o. za filmsku produkciju i usluge, OIB 91770437444, Selnička 2, 10297 Jakovlje</izvorni_sadrzaj>
    <derivirana_varijabla naziv="DomainObject.Predmet.ProtustrankaIDrugiAdressOIB_1">DMS PRODUKCIJA I PROMOCIJA j.d.o.o. za filmsku produkciju i usluge, OIB 91770437444, Selnička 2,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DMS PRODUKCIJA I PROMOCIJA j.d.o.o. za filmsku produkciju i usluge</item>
      <item>FINA Regionalni centar Zagreb</item>
    </izvorni_sadrzaj>
    <derivirana_varijabla naziv="DomainObject.Predmet.SudioniciListNaziv_1">
      <item>DMS PRODUKCIJA I PROMOCIJA j.d.o.o. za filmsku produkciju i usluge</item>
      <item>FINA Regionalni centar Zagreb</item>
    </derivirana_varijabla>
  </DomainObject.Predmet.SudioniciListNaziv>
  <DomainObject.Predmet.SudioniciListAdressOIB>
    <izvorni_sadrzaj>
      <item>DMS PRODUKCIJA I PROMOCIJA j.d.o.o. za filmsku produkciju i usluge, OIB 91770437444, Selnička 2,10297 Jakovlje</item>
      <item>FINA Regionalni centar Zagreb, OIB 85821130368, Trg svibanjskih žrtava 1995. br. 1,10000 Zagreb</item>
    </izvorni_sadrzaj>
    <derivirana_varijabla naziv="DomainObject.Predmet.SudioniciListAdressOIB_1">
      <item>DMS PRODUKCIJA I PROMOCIJA j.d.o.o. za filmsku produkciju i usluge, OIB 91770437444, Selnička 2,10297 Jakovlje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91770437444</item>
      <item>, OIB 85821130368</item>
    </izvorni_sadrzaj>
    <derivirana_varijabla naziv="DomainObject.Predmet.SudioniciListNazivOIB_1">
      <item>, OIB 91770437444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2118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2016-06-15T08:19:00Z</dcterms:created>
  <dc:creator>Snježana Andrijanić</dc:creator>
  <cp:lastModifiedBy>Snježana Andrijanić</cp:lastModifiedBy>
  <cp:lastPrinted>2016-06-15T08:19:00Z</cp:lastPrinted>
  <dcterms:modified xmlns:xsi="http://www.w3.org/2001/XMLSchema-instance" xsi:type="dcterms:W3CDTF">2016-06-15T08:20:00Z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