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a004" w14:paraId="efca004" w:rsidRDefault="00492043" w:rsidP="00CF154B" w:rsidR="00492043" w:rsidRPr="00E201F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E201F9">
      <w:pPr>
        <w:rPr>
          <w:sz w:val="22"/>
          <w:szCs w:val="22"/>
        </w:rPr>
      </w:pPr>
    </w:p>
    <w:p w:rsidRDefault="00692C3F" w:rsidP="00692C3F" w:rsidR="00692C3F" w:rsidRPr="00E201F9">
      <w:pPr>
        <w:rPr>
          <w:b/>
          <w:bCs/>
          <w:sz w:val="22"/>
          <w:szCs w:val="22"/>
        </w:rPr>
      </w:pPr>
    </w:p>
    <w:p w:rsidRDefault="007C1091" w:rsidP="00692C3F" w:rsidR="007C1091" w:rsidRPr="00E201F9">
      <w:pPr>
        <w:rPr>
          <w:b/>
          <w:bCs/>
          <w:sz w:val="22"/>
          <w:szCs w:val="22"/>
        </w:rPr>
      </w:pPr>
    </w:p>
    <w:p w:rsidRDefault="00CF154B" w:rsidP="00692C3F" w:rsidR="00692C3F" w:rsidRPr="00E201F9">
      <w:pPr>
        <w:rPr>
          <w:bCs/>
          <w:sz w:val="22"/>
          <w:szCs w:val="22"/>
        </w:rPr>
      </w:pPr>
      <w:r w:rsidRPr="00E201F9">
        <w:rPr>
          <w:bCs/>
          <w:sz w:val="22"/>
          <w:szCs w:val="22"/>
        </w:rPr>
        <w:t>REPUBLIKA HRVATSKA</w:t>
      </w:r>
    </w:p>
    <w:p w:rsidRDefault="00CF154B" w:rsidP="00692C3F" w:rsidR="004F094E" w:rsidRPr="00E201F9">
      <w:pPr>
        <w:rPr>
          <w:bCs/>
          <w:sz w:val="22"/>
          <w:szCs w:val="22"/>
        </w:rPr>
      </w:pPr>
      <w:r w:rsidRPr="00E201F9">
        <w:rPr>
          <w:bCs/>
          <w:sz w:val="22"/>
          <w:szCs w:val="22"/>
        </w:rPr>
        <w:t>TRG</w:t>
      </w:r>
      <w:r w:rsidR="00604FE0" w:rsidRPr="00E201F9">
        <w:rPr>
          <w:bCs/>
          <w:sz w:val="22"/>
          <w:szCs w:val="22"/>
        </w:rPr>
        <w:t>OVAČKI SUD U ZADRU</w:t>
      </w:r>
      <w:r w:rsidR="00604FE0" w:rsidRPr="00E201F9">
        <w:rPr>
          <w:bCs/>
          <w:sz w:val="22"/>
          <w:szCs w:val="22"/>
        </w:rPr>
        <w:tab/>
      </w:r>
    </w:p>
    <w:p w:rsidRDefault="004F094E" w:rsidP="00CF154B" w:rsidR="004F094E" w:rsidRPr="00E201F9">
      <w:pPr>
        <w:rPr>
          <w:sz w:val="22"/>
          <w:szCs w:val="22"/>
        </w:rPr>
      </w:pPr>
      <w:r w:rsidRPr="00E201F9">
        <w:rPr>
          <w:sz w:val="22"/>
          <w:szCs w:val="22"/>
        </w:rPr>
        <w:t>Dr. Franje Tuđmana 35</w:t>
      </w:r>
      <w:r w:rsidR="00604FE0" w:rsidRPr="00E201F9">
        <w:rPr>
          <w:sz w:val="22"/>
          <w:szCs w:val="22"/>
        </w:rPr>
        <w:tab/>
      </w:r>
      <w:r w:rsidR="00604FE0" w:rsidRPr="00E201F9">
        <w:rPr>
          <w:sz w:val="22"/>
          <w:szCs w:val="22"/>
        </w:rPr>
        <w:tab/>
      </w:r>
    </w:p>
    <w:p w:rsidRDefault="004F094E" w:rsidP="00CF154B" w:rsidR="004F094E" w:rsidRPr="00E201F9">
      <w:pPr>
        <w:rPr>
          <w:sz w:val="22"/>
          <w:szCs w:val="22"/>
        </w:rPr>
      </w:pPr>
    </w:p>
    <w:p w:rsidRDefault="004F094E" w:rsidP="004F094E" w:rsidR="00CF154B" w:rsidRPr="00E201F9">
      <w:pPr>
        <w:jc w:val="center"/>
        <w:rPr>
          <w:bCs/>
          <w:sz w:val="22"/>
          <w:szCs w:val="22"/>
        </w:rPr>
      </w:pPr>
      <w:r w:rsidRPr="00E201F9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E201F9">
      <w:pPr>
        <w:jc w:val="center"/>
        <w:rPr>
          <w:bCs/>
          <w:sz w:val="22"/>
          <w:szCs w:val="22"/>
        </w:rPr>
      </w:pPr>
    </w:p>
    <w:p w:rsidRDefault="004F094E" w:rsidP="00CF154B" w:rsidR="00CF154B" w:rsidRPr="00E201F9">
      <w:pPr>
        <w:jc w:val="center"/>
        <w:rPr>
          <w:bCs/>
          <w:sz w:val="22"/>
          <w:szCs w:val="22"/>
        </w:rPr>
      </w:pPr>
      <w:r w:rsidRPr="00E201F9">
        <w:rPr>
          <w:bCs/>
          <w:sz w:val="22"/>
          <w:szCs w:val="22"/>
        </w:rPr>
        <w:t>R J E Š E N J E</w:t>
      </w:r>
    </w:p>
    <w:p w:rsidRDefault="00A33491" w:rsidP="00A33491" w:rsidR="00A33491" w:rsidRPr="00E201F9">
      <w:pPr>
        <w:jc w:val="both"/>
        <w:rPr>
          <w:b/>
          <w:bCs/>
          <w:sz w:val="22"/>
          <w:szCs w:val="22"/>
        </w:rPr>
      </w:pPr>
    </w:p>
    <w:p w:rsidRDefault="00A33491" w:rsidP="00CA127D" w:rsidR="00CA127D" w:rsidRPr="00E201F9">
      <w:pPr>
        <w:ind w:firstLine="708"/>
        <w:jc w:val="both"/>
        <w:rPr>
          <w:sz w:val="22"/>
          <w:szCs w:val="22"/>
        </w:rPr>
      </w:pPr>
      <w:r w:rsidRPr="00E201F9">
        <w:rPr>
          <w:sz w:val="22"/>
          <w:szCs w:val="22"/>
        </w:rPr>
        <w:t>Trgovački sud u Zadru, po sutkinji Ani Markač, u prethodnom postupku radi utvrđivanja pretpostavki za otvaranje stečajnoga postupka nad dužnikom</w:t>
      </w:r>
      <w:r w:rsidR="00E201F9" w:rsidRPr="00E201F9">
        <w:rPr>
          <w:sz w:val="22"/>
          <w:szCs w:val="22"/>
        </w:rPr>
        <w:t xml:space="preserve"> BEAUTY RELAX j.d.o.o., Debeljak, Debeljak 90, OIB:03904445538</w:t>
      </w:r>
      <w:r w:rsidR="00EE6401" w:rsidRPr="00E201F9">
        <w:rPr>
          <w:sz w:val="22"/>
          <w:szCs w:val="22"/>
        </w:rPr>
        <w:t xml:space="preserve">, </w:t>
      </w:r>
      <w:r w:rsidR="00CA127D" w:rsidRPr="00E201F9">
        <w:rPr>
          <w:sz w:val="22"/>
          <w:szCs w:val="22"/>
        </w:rPr>
        <w:t xml:space="preserve">dana </w:t>
      </w:r>
      <w:r w:rsidR="00E201F9">
        <w:rPr>
          <w:sz w:val="22"/>
          <w:szCs w:val="22"/>
        </w:rPr>
        <w:t>2</w:t>
      </w:r>
      <w:r w:rsidR="00F320CF" w:rsidRPr="00E201F9">
        <w:rPr>
          <w:sz w:val="22"/>
          <w:szCs w:val="22"/>
        </w:rPr>
        <w:t xml:space="preserve">8. </w:t>
      </w:r>
      <w:r w:rsidR="00E201F9">
        <w:rPr>
          <w:sz w:val="22"/>
          <w:szCs w:val="22"/>
        </w:rPr>
        <w:t>prosinca 2018.</w:t>
      </w:r>
      <w:r w:rsidR="00CA127D" w:rsidRPr="00E201F9">
        <w:rPr>
          <w:sz w:val="22"/>
          <w:szCs w:val="22"/>
        </w:rPr>
        <w:t>,</w:t>
      </w:r>
    </w:p>
    <w:p w:rsidRDefault="007C1091" w:rsidP="007C1091" w:rsidR="007C1091" w:rsidRPr="00E201F9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CF154B" w:rsidP="00D858FE" w:rsidR="00CF154B" w:rsidRPr="00E201F9">
      <w:pPr>
        <w:jc w:val="center"/>
        <w:rPr>
          <w:sz w:val="22"/>
          <w:szCs w:val="22"/>
        </w:rPr>
      </w:pPr>
      <w:r w:rsidRPr="00E201F9">
        <w:rPr>
          <w:sz w:val="22"/>
          <w:szCs w:val="22"/>
        </w:rPr>
        <w:t>r i j e š i o  j e</w:t>
      </w:r>
    </w:p>
    <w:p w:rsidRDefault="0052089C" w:rsidP="00D858FE" w:rsidR="0052089C" w:rsidRPr="00E201F9">
      <w:pPr>
        <w:jc w:val="center"/>
        <w:rPr>
          <w:sz w:val="22"/>
          <w:szCs w:val="22"/>
        </w:rPr>
      </w:pPr>
    </w:p>
    <w:p w:rsidRDefault="0052089C" w:rsidP="0052089C" w:rsidR="0052089C" w:rsidRPr="00E201F9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201F9">
        <w:rPr>
          <w:sz w:val="22"/>
          <w:szCs w:val="22"/>
        </w:rPr>
        <w:t>I.</w:t>
      </w:r>
      <w:r w:rsidRPr="00E201F9">
        <w:rPr>
          <w:sz w:val="22"/>
          <w:szCs w:val="22"/>
        </w:rPr>
        <w:tab/>
      </w:r>
      <w:r w:rsidR="00A33491" w:rsidRPr="00E201F9">
        <w:rPr>
          <w:sz w:val="22"/>
          <w:szCs w:val="22"/>
        </w:rPr>
        <w:t>Privremenom s</w:t>
      </w:r>
      <w:r w:rsidRPr="00E201F9">
        <w:rPr>
          <w:bCs/>
          <w:kern w:val="36"/>
          <w:sz w:val="22"/>
          <w:szCs w:val="22"/>
        </w:rPr>
        <w:t>tečajnom upravitelju</w:t>
      </w:r>
      <w:r w:rsidR="00A33491" w:rsidRPr="00E201F9">
        <w:rPr>
          <w:sz w:val="22"/>
          <w:szCs w:val="22"/>
        </w:rPr>
        <w:t xml:space="preserve"> </w:t>
      </w:r>
      <w:r w:rsidR="00CA127D" w:rsidRPr="00E201F9">
        <w:rPr>
          <w:rFonts w:cstheme="majorBidi" w:hAnsiTheme="majorBidi" w:asciiTheme="majorBidi"/>
          <w:bCs/>
          <w:sz w:val="22"/>
          <w:szCs w:val="22"/>
        </w:rPr>
        <w:t xml:space="preserve">Predragu </w:t>
      </w:r>
      <w:proofErr w:type="spellStart"/>
      <w:r w:rsidR="00CA127D" w:rsidRPr="00E201F9">
        <w:rPr>
          <w:rFonts w:cstheme="majorBidi" w:hAnsiTheme="majorBidi" w:asciiTheme="majorBidi"/>
          <w:bCs/>
          <w:sz w:val="22"/>
          <w:szCs w:val="22"/>
        </w:rPr>
        <w:t>Filajdiću</w:t>
      </w:r>
      <w:proofErr w:type="spellEnd"/>
      <w:r w:rsidR="00CA127D" w:rsidRPr="00E201F9">
        <w:rPr>
          <w:rFonts w:cstheme="majorBidi" w:hAnsiTheme="majorBidi" w:asciiTheme="majorBidi"/>
          <w:bCs/>
          <w:sz w:val="22"/>
          <w:szCs w:val="22"/>
        </w:rPr>
        <w:t xml:space="preserve"> iz Slavonskog Broda, L. Lukića 65, OIB:32894922284</w:t>
      </w:r>
      <w:r w:rsidR="003D05C7" w:rsidRPr="00E201F9">
        <w:rPr>
          <w:sz w:val="22"/>
          <w:szCs w:val="22"/>
        </w:rPr>
        <w:t xml:space="preserve">, </w:t>
      </w:r>
      <w:r w:rsidRPr="00E201F9">
        <w:rPr>
          <w:bCs/>
          <w:kern w:val="36"/>
          <w:sz w:val="22"/>
          <w:szCs w:val="22"/>
        </w:rPr>
        <w:t xml:space="preserve">određuje se </w:t>
      </w:r>
      <w:r w:rsidR="00A33491" w:rsidRPr="00E201F9">
        <w:rPr>
          <w:bCs/>
          <w:kern w:val="36"/>
          <w:sz w:val="22"/>
          <w:szCs w:val="22"/>
        </w:rPr>
        <w:t xml:space="preserve">jednokratna </w:t>
      </w:r>
      <w:r w:rsidRPr="00E201F9">
        <w:rPr>
          <w:bCs/>
          <w:kern w:val="36"/>
          <w:sz w:val="22"/>
          <w:szCs w:val="22"/>
        </w:rPr>
        <w:t xml:space="preserve">nagrada za </w:t>
      </w:r>
      <w:r w:rsidRPr="00E201F9">
        <w:rPr>
          <w:sz w:val="22"/>
          <w:szCs w:val="22"/>
        </w:rPr>
        <w:t xml:space="preserve">poslove obavljene </w:t>
      </w:r>
      <w:r w:rsidRPr="00E201F9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E201F9">
        <w:rPr>
          <w:bCs/>
          <w:kern w:val="36"/>
          <w:sz w:val="22"/>
          <w:szCs w:val="22"/>
        </w:rPr>
        <w:t>3.0</w:t>
      </w:r>
      <w:r w:rsidR="00A33491" w:rsidRPr="00E201F9">
        <w:rPr>
          <w:bCs/>
          <w:kern w:val="36"/>
          <w:sz w:val="22"/>
          <w:szCs w:val="22"/>
        </w:rPr>
        <w:t xml:space="preserve">00,00 </w:t>
      </w:r>
      <w:r w:rsidRPr="00E201F9">
        <w:rPr>
          <w:bCs/>
          <w:kern w:val="36"/>
          <w:sz w:val="22"/>
          <w:szCs w:val="22"/>
        </w:rPr>
        <w:t>kn bruto.</w:t>
      </w:r>
    </w:p>
    <w:p w:rsidRDefault="0052089C" w:rsidP="007C1091" w:rsidR="00A6285A" w:rsidRPr="00E201F9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E201F9">
        <w:rPr>
          <w:sz w:val="22"/>
          <w:szCs w:val="22"/>
        </w:rPr>
        <w:t>II</w:t>
      </w:r>
      <w:r w:rsidR="00B32353" w:rsidRPr="00E201F9">
        <w:rPr>
          <w:sz w:val="22"/>
          <w:szCs w:val="22"/>
        </w:rPr>
        <w:t>.</w:t>
      </w:r>
      <w:r w:rsidR="00B32353" w:rsidRPr="00E201F9">
        <w:rPr>
          <w:sz w:val="22"/>
          <w:szCs w:val="22"/>
        </w:rPr>
        <w:tab/>
      </w:r>
      <w:r w:rsidR="00E201F9">
        <w:rPr>
          <w:sz w:val="22"/>
          <w:szCs w:val="22"/>
        </w:rPr>
        <w:t>Nalaže se računovodstvu ovog s</w:t>
      </w:r>
      <w:r w:rsidR="00A6285A" w:rsidRPr="00E201F9">
        <w:rPr>
          <w:sz w:val="22"/>
          <w:szCs w:val="22"/>
        </w:rPr>
        <w:t xml:space="preserve">uda da isplatu iznosa iz točke I. izreke ovog rješenja izvrši iz Fonda za namirenje troškova stečajnoga postupka iz čl. 111. Stečajnog zakona, uplatom na žiro račun </w:t>
      </w:r>
      <w:r w:rsidR="00B32353" w:rsidRPr="00E201F9">
        <w:rPr>
          <w:sz w:val="22"/>
          <w:szCs w:val="22"/>
        </w:rPr>
        <w:t xml:space="preserve">privremenog stečajnog upravitelja dužnika </w:t>
      </w:r>
      <w:r w:rsidR="00CA127D" w:rsidRPr="00E201F9">
        <w:rPr>
          <w:rFonts w:cstheme="majorBidi" w:hAnsiTheme="majorBidi" w:asciiTheme="majorBidi"/>
          <w:bCs/>
          <w:sz w:val="22"/>
          <w:szCs w:val="22"/>
        </w:rPr>
        <w:t xml:space="preserve">Predraga </w:t>
      </w:r>
      <w:proofErr w:type="spellStart"/>
      <w:r w:rsidR="00CA127D" w:rsidRPr="00E201F9">
        <w:rPr>
          <w:rFonts w:cstheme="majorBidi" w:hAnsiTheme="majorBidi" w:asciiTheme="majorBidi"/>
          <w:bCs/>
          <w:sz w:val="22"/>
          <w:szCs w:val="22"/>
        </w:rPr>
        <w:t>Filajdića</w:t>
      </w:r>
      <w:proofErr w:type="spellEnd"/>
      <w:r w:rsidR="00CA127D" w:rsidRPr="00E201F9">
        <w:rPr>
          <w:rFonts w:cstheme="majorBidi" w:hAnsiTheme="majorBidi" w:asciiTheme="majorBidi"/>
          <w:bCs/>
          <w:sz w:val="22"/>
          <w:szCs w:val="22"/>
        </w:rPr>
        <w:t xml:space="preserve"> iz Slavonskog Broda.</w:t>
      </w:r>
    </w:p>
    <w:p w:rsidRDefault="0052089C" w:rsidP="0052089C" w:rsidR="0052089C" w:rsidRPr="00E201F9">
      <w:pPr>
        <w:jc w:val="center"/>
        <w:rPr>
          <w:sz w:val="22"/>
          <w:szCs w:val="22"/>
        </w:rPr>
      </w:pPr>
      <w:r w:rsidRPr="00E201F9">
        <w:rPr>
          <w:sz w:val="22"/>
          <w:szCs w:val="22"/>
        </w:rPr>
        <w:t>Obrazloženje</w:t>
      </w:r>
    </w:p>
    <w:p w:rsidRDefault="0052089C" w:rsidP="0052089C" w:rsidR="0052089C" w:rsidRPr="00E201F9">
      <w:pPr>
        <w:ind w:firstLine="705"/>
        <w:jc w:val="both"/>
        <w:rPr>
          <w:sz w:val="22"/>
          <w:szCs w:val="22"/>
        </w:rPr>
      </w:pPr>
    </w:p>
    <w:p w:rsidRDefault="002B40D8" w:rsidP="0052089C" w:rsidR="0052089C" w:rsidRPr="00E201F9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</w:t>
      </w:r>
      <w:r w:rsidR="00E201F9">
        <w:rPr>
          <w:sz w:val="22"/>
          <w:szCs w:val="22"/>
        </w:rPr>
        <w:t>s</w:t>
      </w:r>
      <w:r w:rsidR="0052089C" w:rsidRPr="00E201F9">
        <w:rPr>
          <w:sz w:val="22"/>
          <w:szCs w:val="22"/>
        </w:rPr>
        <w:t xml:space="preserve">uda od </w:t>
      </w:r>
      <w:r w:rsidR="00E201F9">
        <w:rPr>
          <w:sz w:val="22"/>
          <w:szCs w:val="22"/>
        </w:rPr>
        <w:t xml:space="preserve">23. siječnja 2018. </w:t>
      </w:r>
      <w:r w:rsidR="0052089C" w:rsidRPr="00E201F9">
        <w:rPr>
          <w:sz w:val="22"/>
          <w:szCs w:val="22"/>
        </w:rPr>
        <w:t>imenovan je privremeni stečajni upravitelj</w:t>
      </w:r>
      <w:r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CA127D" w:rsidRPr="00E201F9">
        <w:rPr>
          <w:rFonts w:cstheme="majorBidi" w:hAnsiTheme="majorBidi" w:asciiTheme="majorBidi"/>
          <w:bCs/>
          <w:sz w:val="22"/>
          <w:szCs w:val="22"/>
        </w:rPr>
        <w:t xml:space="preserve">Predrag </w:t>
      </w:r>
      <w:proofErr w:type="spellStart"/>
      <w:r w:rsidR="00CA127D" w:rsidRPr="00E201F9">
        <w:rPr>
          <w:rFonts w:cstheme="majorBidi" w:hAnsiTheme="majorBidi" w:asciiTheme="majorBidi"/>
          <w:bCs/>
          <w:sz w:val="22"/>
          <w:szCs w:val="22"/>
        </w:rPr>
        <w:t>Filajdić</w:t>
      </w:r>
      <w:proofErr w:type="spellEnd"/>
      <w:r w:rsidR="00CA127D" w:rsidRPr="00E201F9">
        <w:rPr>
          <w:rFonts w:cstheme="majorBidi" w:hAnsiTheme="majorBidi" w:asciiTheme="majorBidi"/>
          <w:bCs/>
          <w:sz w:val="22"/>
          <w:szCs w:val="22"/>
        </w:rPr>
        <w:t xml:space="preserve"> iz Slavonskog Broda</w:t>
      </w:r>
      <w:r w:rsidR="00CA127D" w:rsidRPr="00E201F9">
        <w:rPr>
          <w:sz w:val="22"/>
          <w:szCs w:val="22"/>
        </w:rPr>
        <w:t xml:space="preserve">, koji je </w:t>
      </w:r>
      <w:r w:rsidR="00E201F9">
        <w:rPr>
          <w:sz w:val="22"/>
          <w:szCs w:val="22"/>
        </w:rPr>
        <w:t xml:space="preserve">28. veljače 2018. </w:t>
      </w:r>
      <w:r w:rsidR="0052089C" w:rsidRPr="00E201F9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</w:t>
      </w:r>
      <w:r w:rsidR="00E201F9">
        <w:rPr>
          <w:sz w:val="22"/>
          <w:szCs w:val="22"/>
        </w:rPr>
        <w:t>20</w:t>
      </w:r>
      <w:r w:rsidR="0052089C" w:rsidRPr="00E201F9">
        <w:rPr>
          <w:sz w:val="22"/>
          <w:szCs w:val="22"/>
        </w:rPr>
        <w:t>15</w:t>
      </w:r>
      <w:r w:rsidR="00E201F9">
        <w:rPr>
          <w:sz w:val="22"/>
          <w:szCs w:val="22"/>
        </w:rPr>
        <w:t xml:space="preserve"> i 104/2017</w:t>
      </w:r>
      <w:r w:rsidR="0052089C" w:rsidRPr="00E201F9">
        <w:rPr>
          <w:sz w:val="22"/>
          <w:szCs w:val="22"/>
        </w:rPr>
        <w:t>) za određivanje jednokratne nagrade istom za poslove obavljene u prethodnom postupku.</w:t>
      </w:r>
    </w:p>
    <w:p w:rsidRDefault="0052089C" w:rsidP="00A6285A" w:rsidR="00A6285A" w:rsidRPr="00E201F9">
      <w:pPr>
        <w:ind w:firstLine="705"/>
        <w:jc w:val="both"/>
        <w:rPr>
          <w:sz w:val="22"/>
          <w:szCs w:val="22"/>
        </w:rPr>
      </w:pPr>
      <w:r w:rsidRPr="00E201F9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</w:t>
      </w:r>
      <w:r w:rsidR="00A6285A" w:rsidRPr="00E201F9">
        <w:rPr>
          <w:sz w:val="22"/>
          <w:szCs w:val="22"/>
        </w:rPr>
        <w:t xml:space="preserve">, a također uzimajući u obzir i činjenicu da dužnik nema imovine koje je trebalo popisati, a niti vodi sudske sporove o kojim je trebalo pribaviti podatke. </w:t>
      </w:r>
    </w:p>
    <w:p w:rsidRDefault="00A6285A" w:rsidP="00A6285A" w:rsidR="00B32353" w:rsidRPr="00E201F9">
      <w:pPr>
        <w:ind w:firstLine="705"/>
        <w:jc w:val="both"/>
        <w:rPr>
          <w:color w:val="000000"/>
          <w:sz w:val="22"/>
          <w:szCs w:val="22"/>
        </w:rPr>
      </w:pPr>
      <w:r w:rsidRPr="00E201F9">
        <w:rPr>
          <w:color w:val="000000"/>
          <w:sz w:val="22"/>
          <w:szCs w:val="22"/>
        </w:rPr>
        <w:t xml:space="preserve">Nalog iz točke II. ovog rješenja temelji se na odredbama čl. 94. st. 6. i čl. 111. Stečajnog zakona obzirom da u prethodnom postupku nema sredstava za nagradu privremenom stečajnom upravitelju. </w:t>
      </w:r>
    </w:p>
    <w:p w:rsidRDefault="00470340" w:rsidP="007C1091" w:rsidR="0095041A" w:rsidRPr="00E201F9">
      <w:pPr>
        <w:ind w:firstLine="705"/>
        <w:jc w:val="both"/>
        <w:rPr>
          <w:sz w:val="22"/>
          <w:szCs w:val="22"/>
        </w:rPr>
      </w:pPr>
      <w:r w:rsidRPr="00E201F9">
        <w:rPr>
          <w:sz w:val="22"/>
          <w:szCs w:val="22"/>
        </w:rPr>
        <w:t>Slijedom navedenog odlučeno je kao u izreci.</w:t>
      </w:r>
    </w:p>
    <w:p w:rsidRDefault="007C1091" w:rsidP="007C1091" w:rsidR="007C1091" w:rsidRPr="00E201F9">
      <w:pPr>
        <w:ind w:firstLine="705"/>
        <w:jc w:val="both"/>
        <w:rPr>
          <w:sz w:val="22"/>
          <w:szCs w:val="22"/>
        </w:rPr>
      </w:pPr>
    </w:p>
    <w:p w:rsidRDefault="00CF154B" w:rsidP="00E201F9" w:rsidR="00206EDD" w:rsidRPr="00E201F9">
      <w:pPr>
        <w:jc w:val="center"/>
        <w:rPr>
          <w:sz w:val="22"/>
          <w:szCs w:val="22"/>
        </w:rPr>
      </w:pPr>
      <w:r w:rsidRPr="00E201F9">
        <w:rPr>
          <w:sz w:val="22"/>
          <w:szCs w:val="22"/>
        </w:rPr>
        <w:t>U Zadru</w:t>
      </w:r>
      <w:r w:rsidR="00EA706B" w:rsidRPr="00E201F9">
        <w:rPr>
          <w:sz w:val="22"/>
          <w:szCs w:val="22"/>
        </w:rPr>
        <w:t xml:space="preserve"> </w:t>
      </w:r>
      <w:r w:rsidR="00E201F9">
        <w:rPr>
          <w:sz w:val="22"/>
          <w:szCs w:val="22"/>
        </w:rPr>
        <w:t>28. prosinca 2018.</w:t>
      </w:r>
    </w:p>
    <w:p w:rsidRDefault="002B40D8" w:rsidP="002B40D8" w:rsidR="002B40D8">
      <w:pPr>
        <w:jc w:val="right"/>
        <w:rPr>
          <w:sz w:val="22"/>
          <w:szCs w:val="22"/>
        </w:rPr>
      </w:pPr>
    </w:p>
    <w:p w:rsidRDefault="002B40D8" w:rsidP="002B40D8" w:rsidR="002B40D8" w:rsidRPr="002B40D8">
      <w:pPr>
        <w:rPr>
          <w:sz w:val="22"/>
          <w:szCs w:val="22"/>
        </w:rPr>
      </w:pPr>
      <w:r w:rsidRPr="002B40D8">
        <w:rPr>
          <w:sz w:val="22"/>
          <w:szCs w:val="22"/>
        </w:rPr>
        <w:t>Za točnost otpravka-o</w:t>
      </w:r>
      <w:r>
        <w:rPr>
          <w:sz w:val="22"/>
          <w:szCs w:val="22"/>
        </w:rPr>
        <w:t>vlaštena službenica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      </w:t>
      </w:r>
      <w:r w:rsidRPr="002B40D8">
        <w:rPr>
          <w:sz w:val="22"/>
          <w:szCs w:val="22"/>
        </w:rPr>
        <w:t>Sutkinja</w:t>
      </w:r>
    </w:p>
    <w:p w:rsidRDefault="002B40D8" w:rsidP="002B40D8" w:rsidR="002B40D8" w:rsidRPr="002B40D8">
      <w:pPr>
        <w:rPr>
          <w:sz w:val="22"/>
          <w:szCs w:val="22"/>
        </w:rPr>
      </w:pPr>
      <w:r>
        <w:rPr>
          <w:sz w:val="22"/>
          <w:szCs w:val="22"/>
        </w:rPr>
        <w:t>Elena Glavan</w:t>
      </w:r>
      <w:r w:rsidRPr="002B40D8">
        <w:rPr>
          <w:sz w:val="22"/>
          <w:szCs w:val="22"/>
        </w:rPr>
        <w:tab/>
      </w:r>
      <w:r w:rsidRPr="002B40D8">
        <w:rPr>
          <w:sz w:val="22"/>
          <w:szCs w:val="22"/>
        </w:rPr>
        <w:tab/>
      </w:r>
      <w:r w:rsidRPr="002B40D8">
        <w:rPr>
          <w:sz w:val="22"/>
          <w:szCs w:val="22"/>
        </w:rPr>
        <w:tab/>
      </w:r>
      <w:r w:rsidRPr="002B40D8">
        <w:rPr>
          <w:sz w:val="22"/>
          <w:szCs w:val="22"/>
        </w:rPr>
        <w:tab/>
      </w:r>
      <w:r w:rsidRPr="002B40D8">
        <w:rPr>
          <w:sz w:val="22"/>
          <w:szCs w:val="22"/>
        </w:rPr>
        <w:tab/>
      </w:r>
      <w:r w:rsidRPr="002B40D8">
        <w:rPr>
          <w:sz w:val="22"/>
          <w:szCs w:val="22"/>
        </w:rPr>
        <w:tab/>
      </w:r>
      <w:r w:rsidRPr="002B40D8">
        <w:rPr>
          <w:sz w:val="22"/>
          <w:szCs w:val="22"/>
        </w:rPr>
        <w:tab/>
      </w:r>
      <w:r w:rsidRPr="002B40D8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            </w:t>
      </w:r>
      <w:r w:rsidRPr="002B40D8">
        <w:rPr>
          <w:sz w:val="22"/>
          <w:szCs w:val="22"/>
        </w:rPr>
        <w:t>Ana Markač, v.r.</w:t>
      </w:r>
    </w:p>
    <w:p w:rsidRDefault="00206EDD" w:rsidP="002B40D8" w:rsidR="00206EDD" w:rsidRPr="00E201F9">
      <w:pPr>
        <w:jc w:val="center"/>
        <w:rPr>
          <w:sz w:val="22"/>
          <w:szCs w:val="22"/>
        </w:rPr>
      </w:pPr>
    </w:p>
    <w:p w:rsidRDefault="002B40D8" w:rsidP="00CF154B" w:rsidR="002B40D8">
      <w:pPr>
        <w:rPr>
          <w:sz w:val="22"/>
          <w:szCs w:val="22"/>
        </w:rPr>
      </w:pPr>
    </w:p>
    <w:p w:rsidRDefault="002B40D8" w:rsidP="00CF154B" w:rsidR="002B40D8">
      <w:pPr>
        <w:rPr>
          <w:sz w:val="22"/>
          <w:szCs w:val="22"/>
        </w:rPr>
      </w:pPr>
    </w:p>
    <w:p w:rsidRDefault="00CF154B" w:rsidP="002B40D8" w:rsidR="00CF154B" w:rsidRPr="00E201F9">
      <w:pPr>
        <w:rPr>
          <w:sz w:val="22"/>
          <w:szCs w:val="22"/>
        </w:rPr>
      </w:pPr>
      <w:r w:rsidRPr="00E201F9">
        <w:rPr>
          <w:sz w:val="22"/>
          <w:szCs w:val="22"/>
        </w:rPr>
        <w:t>UPUTA O PRAVNOM LIJEKU:</w:t>
      </w:r>
    </w:p>
    <w:p w:rsidRDefault="00470340" w:rsidP="007C1091" w:rsidR="0052089C" w:rsidRPr="00E201F9">
      <w:pPr>
        <w:tabs>
          <w:tab w:pos="0" w:val="left"/>
        </w:tabs>
        <w:jc w:val="both"/>
        <w:rPr>
          <w:sz w:val="22"/>
          <w:szCs w:val="22"/>
        </w:rPr>
      </w:pPr>
      <w:r w:rsidRPr="00E201F9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CD054E" w:rsidP="001A0AB6" w:rsidR="00CD054E">
      <w:pPr>
        <w:rPr>
          <w:sz w:val="22"/>
          <w:szCs w:val="22"/>
        </w:rPr>
      </w:pPr>
    </w:p>
    <w:p w:rsidRDefault="002B40D8" w:rsidP="001A0AB6" w:rsidR="002B40D8">
      <w:pPr>
        <w:rPr>
          <w:sz w:val="22"/>
          <w:szCs w:val="22"/>
        </w:rPr>
      </w:pPr>
    </w:p>
    <w:p w:rsidRDefault="0052089C" w:rsidP="00EE5051" w:rsidR="0052089C" w:rsidRPr="00E201F9">
      <w:pPr>
        <w:rPr>
          <w:sz w:val="22"/>
          <w:szCs w:val="22"/>
          <w:u w:val="single"/>
        </w:rPr>
      </w:pPr>
      <w:r w:rsidRPr="00E201F9">
        <w:rPr>
          <w:sz w:val="22"/>
          <w:szCs w:val="22"/>
          <w:u w:val="single"/>
        </w:rPr>
        <w:t xml:space="preserve"> </w:t>
      </w:r>
    </w:p>
    <w:sectPr w:rsidSect="0021572B" w:rsidR="0052089C" w:rsidRPr="00E201F9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CA127D">
      <w:rPr>
        <w:sz w:val="22"/>
        <w:szCs w:val="22"/>
      </w:rPr>
      <w:t>broj: 2 St-</w:t>
    </w:r>
    <w:r w:rsidR="00E201F9">
      <w:rPr>
        <w:sz w:val="22"/>
        <w:szCs w:val="22"/>
      </w:rPr>
      <w:t>458/2017-31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05E3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1E16B4"/>
    <w:rsid w:val="00206EDD"/>
    <w:rsid w:val="0021572B"/>
    <w:rsid w:val="002260B1"/>
    <w:rsid w:val="00277302"/>
    <w:rsid w:val="002B40D8"/>
    <w:rsid w:val="002B4A18"/>
    <w:rsid w:val="002D6596"/>
    <w:rsid w:val="00307487"/>
    <w:rsid w:val="003A252D"/>
    <w:rsid w:val="003D05C7"/>
    <w:rsid w:val="003F663A"/>
    <w:rsid w:val="0040013F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C1091"/>
    <w:rsid w:val="007E2C61"/>
    <w:rsid w:val="00813563"/>
    <w:rsid w:val="008748A0"/>
    <w:rsid w:val="008863BC"/>
    <w:rsid w:val="008C0F9E"/>
    <w:rsid w:val="008E1367"/>
    <w:rsid w:val="008E2E84"/>
    <w:rsid w:val="00910042"/>
    <w:rsid w:val="0095041A"/>
    <w:rsid w:val="00993384"/>
    <w:rsid w:val="009C0775"/>
    <w:rsid w:val="009D53CA"/>
    <w:rsid w:val="00A33491"/>
    <w:rsid w:val="00A36A20"/>
    <w:rsid w:val="00A42258"/>
    <w:rsid w:val="00A42C78"/>
    <w:rsid w:val="00A50AB1"/>
    <w:rsid w:val="00A6285A"/>
    <w:rsid w:val="00A649CC"/>
    <w:rsid w:val="00A94666"/>
    <w:rsid w:val="00AA6D98"/>
    <w:rsid w:val="00AB03A9"/>
    <w:rsid w:val="00AE6CF3"/>
    <w:rsid w:val="00B32353"/>
    <w:rsid w:val="00B34B79"/>
    <w:rsid w:val="00B42167"/>
    <w:rsid w:val="00B46854"/>
    <w:rsid w:val="00BA7235"/>
    <w:rsid w:val="00BE6C59"/>
    <w:rsid w:val="00C464CD"/>
    <w:rsid w:val="00CA127D"/>
    <w:rsid w:val="00CD054E"/>
    <w:rsid w:val="00CD7653"/>
    <w:rsid w:val="00CF0448"/>
    <w:rsid w:val="00CF154B"/>
    <w:rsid w:val="00D01CD3"/>
    <w:rsid w:val="00D140E6"/>
    <w:rsid w:val="00D35C6E"/>
    <w:rsid w:val="00D636A3"/>
    <w:rsid w:val="00D858FE"/>
    <w:rsid w:val="00D948FE"/>
    <w:rsid w:val="00E133E7"/>
    <w:rsid w:val="00E201F9"/>
    <w:rsid w:val="00E54A6E"/>
    <w:rsid w:val="00E658F7"/>
    <w:rsid w:val="00EA706B"/>
    <w:rsid w:val="00EC2F8C"/>
    <w:rsid w:val="00ED33D2"/>
    <w:rsid w:val="00EE5051"/>
    <w:rsid w:val="00EE6401"/>
    <w:rsid w:val="00F0194D"/>
    <w:rsid w:val="00F320CF"/>
    <w:rsid w:val="00F4381B"/>
    <w:rsid w:val="00F51946"/>
    <w:rsid w:val="00F55F3B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05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05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05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05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05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05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05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05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36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RELAX j.d.o.o. za usluge</item>
      <item>FINA</item>
    </izvorni_sadrzaj>
    <derivirana_varijabla naziv="DomainObject.Predmet.SudioniciListNaziv_1">
      <item>BEAUTY RELAX j.d.o.o. za usluge</item>
      <item>FINA</item>
    </derivirana_varijabla>
  </DomainObject.Predmet.SudioniciListNaziv>
  <DomainObject.Predmet.SudioniciListAdressOIB>
    <izvorni_sadrzaj>
      <item>BEAUTY RELAX j.d.o.o. za usluge, OIB 03904445538, Debeljak 90,23206 Debeljak</item>
      <item>FINA, OIB 85821130368</item>
    </izvorni_sadrzaj>
    <derivirana_varijabla naziv="DomainObject.Predmet.SudioniciListAdressOIB_1">
      <item>BEAUTY RELAX j.d.o.o. za usluge, OIB 03904445538, Debeljak 90,23206 Debeljak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03904445538</item>
      <item>, OIB 85821130368</item>
    </izvorni_sadrzaj>
    <derivirana_varijabla naziv="DomainObject.Predmet.SudioniciListNazivOIB_1">
      <item>, OIB 03904445538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St-458/2017-20</izvorni_sadrzaj>
    <derivirana_varijabla naziv="DomainObject.PredzadnjaOdlukaIzPredmeta.Oznaka_1">St-458/2017-20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D1772-21DB-4A53-8031-F4D4D9DD6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403</properties:Words>
  <properties:Characters>2072</properties:Characters>
  <properties:Lines>56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2018-12-27T21:40:00Z</dcterms:created>
  <dc:creator>Ardena Bajlo</dc:creator>
  <cp:lastModifiedBy>Elena Glavan</cp:lastModifiedBy>
  <cp:lastPrinted>2018-12-28T07:28:00Z</cp:lastPrinted>
  <dcterms:modified xmlns:xsi="http://www.w3.org/2001/XMLSchema-instance" xsi:type="dcterms:W3CDTF">2018-12-28T07:49:00Z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(St-458-17 nagrada privremeni  - FILAJDIĆ iz Fonda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