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28fa" w14:paraId="45328fa" w:rsidRDefault="00AA5237" w:rsidP="004C7981" w:rsidR="004C7981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1371D6">
        <w:t>22</w:t>
      </w:r>
      <w:r w:rsidR="00E60302">
        <w:t>4</w:t>
      </w:r>
      <w:r w:rsidR="001371D6">
        <w:t>/15</w:t>
      </w:r>
      <w:r w:rsidR="0046263C">
        <w:t>-</w:t>
      </w:r>
      <w:r w:rsidR="005158F5">
        <w:t>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731899" w:rsidR="00B604B0">
      <w:pPr>
        <w:ind w:firstLine="705"/>
        <w:jc w:val="both"/>
      </w:pPr>
      <w:r>
        <w:t>Trgovački sud u Zadr</w:t>
      </w:r>
      <w:bookmarkStart w:name="_GoBack" w:id="0"/>
      <w:bookmarkEnd w:id="0"/>
      <w:r>
        <w:t>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56555">
        <w:t>, OIB 85821130368</w:t>
      </w:r>
      <w:r w:rsidR="00745C8F">
        <w:t xml:space="preserve"> od </w:t>
      </w:r>
      <w:r w:rsidR="001371D6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E60302">
        <w:t>KOLO GRADNJA d.o.o., Zadar, Lička 22.</w:t>
      </w:r>
      <w:r w:rsidR="001371D6">
        <w:t xml:space="preserve">, OIB </w:t>
      </w:r>
      <w:r w:rsidR="00E60302">
        <w:t>21890130086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731899">
        <w:t>8</w:t>
      </w:r>
      <w:r w:rsidR="00CD7763">
        <w:t>. ožujka 2016.</w:t>
      </w:r>
    </w:p>
    <w:p w:rsidRDefault="00731899" w:rsidP="00731899" w:rsidR="00731899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731899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E60302">
        <w:t>KOLO GRADNJA d.o.o., Zadar, Lička 22., OIB 21890130086</w:t>
      </w:r>
      <w:r w:rsidR="008F77CD">
        <w:t xml:space="preserve"> </w:t>
      </w:r>
      <w:r w:rsidR="00AB42D5">
        <w:t>s danom 1</w:t>
      </w:r>
      <w:r w:rsidR="00731899">
        <w:t>8</w:t>
      </w:r>
      <w:r w:rsidR="00AB42D5">
        <w:t xml:space="preserve">. ožujka 2016. u </w:t>
      </w:r>
      <w:r w:rsidR="005C4995">
        <w:t>10,40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A56555" w:rsidR="00670F33" w:rsidRPr="002B5AAE">
      <w:pPr>
        <w:spacing w:lineRule="auto" w:line="276" w:after="200"/>
        <w:ind w:hanging="705" w:left="705"/>
      </w:pPr>
      <w:r w:rsidRPr="002B5AAE">
        <w:t>I</w:t>
      </w:r>
      <w:r w:rsidR="00AB42D5">
        <w:t>I</w:t>
      </w:r>
      <w:r w:rsidRPr="002B5AAE">
        <w:t>.</w:t>
      </w:r>
      <w:r w:rsidRPr="00A56555">
        <w:rPr>
          <w:b/>
        </w:rPr>
        <w:tab/>
      </w:r>
      <w:r w:rsidRPr="002B5AAE">
        <w:t xml:space="preserve">Stečajnim upraviteljem imenuje se </w:t>
      </w:r>
      <w:r w:rsidR="00A56555" w:rsidRPr="00C911AF">
        <w:t>GJURAŠIĆ IVAN iz Zagreba, Petrinjska 28, OIB: 66025260916</w:t>
      </w:r>
      <w:r w:rsidR="00A56555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E60302">
        <w:t>KOLO GRADNJA d.o.o., Zadar, Lička 22., OIB 21890130086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56555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731899" w:rsidR="00670F33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5C4995" w:rsidP="00731899" w:rsidR="005C4995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1371D6">
        <w:t>30. listopada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E60302">
        <w:t>1237</w:t>
      </w:r>
      <w:r w:rsidR="00C45A25">
        <w:t xml:space="preserve"> </w:t>
      </w:r>
      <w:r w:rsidRPr="00B604B0">
        <w:t xml:space="preserve">dana u ukupnom iznosu od </w:t>
      </w:r>
      <w:r w:rsidR="00E60302">
        <w:t>79.218,65</w:t>
      </w:r>
      <w:r w:rsidR="00C45A25">
        <w:t xml:space="preserve"> </w:t>
      </w:r>
      <w:r w:rsidRPr="00B604B0">
        <w:t xml:space="preserve">kuna, da nema zaposlenih, </w:t>
      </w:r>
      <w:r w:rsidR="00A56555">
        <w:t xml:space="preserve">ima otvoren račun kod OTP banke Hrvatske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731899">
        <w:t>dana 18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924BA1" w:rsidP="00924BA1" w:rsidR="000E3B4A" w:rsidRPr="00240F6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</w:t>
      </w:r>
      <w:r w:rsidR="000E3B4A">
        <w:t xml:space="preserve">                            </w:t>
      </w:r>
      <w:r>
        <w:t xml:space="preserve">                      </w:t>
      </w:r>
      <w:r w:rsidR="000E3B4A">
        <w:t xml:space="preserve">Sudska savjetnica                                                                                         </w:t>
      </w:r>
    </w:p>
    <w:p w:rsidRDefault="00924BA1" w:rsidP="00924BA1" w:rsidR="000E3B4A" w:rsidRPr="002A5030">
      <w:pPr>
        <w:jc w:val="both"/>
      </w:pPr>
      <w:r>
        <w:t>Vedrana Knežević</w:t>
      </w:r>
      <w:r w:rsidR="000E3B4A">
        <w:t xml:space="preserve">                         </w:t>
      </w:r>
      <w:r>
        <w:t xml:space="preserve">                                       </w:t>
      </w:r>
      <w:r w:rsidR="000E3B4A">
        <w:t xml:space="preserve">   </w:t>
      </w:r>
      <w:r>
        <w:t xml:space="preserve">        </w:t>
      </w:r>
      <w:r w:rsidR="000E3B4A">
        <w:t>Katarina Miletić</w:t>
      </w:r>
      <w:r>
        <w:t>, v.r.</w:t>
      </w:r>
      <w:r w:rsidR="000E3B4A">
        <w:t xml:space="preserve">          </w:t>
      </w:r>
      <w:r w:rsidR="00A56555">
        <w:tab/>
      </w:r>
      <w:r w:rsidR="00A56555">
        <w:tab/>
      </w:r>
      <w:r w:rsidR="00A56555">
        <w:tab/>
      </w:r>
      <w:r w:rsidR="000E3B4A">
        <w:tab/>
      </w:r>
      <w:r w:rsidR="000E3B4A">
        <w:tab/>
        <w:t xml:space="preserve">              </w:t>
      </w:r>
    </w:p>
    <w:p w:rsidRDefault="00731899" w:rsidP="000E3B4A" w:rsidR="00731899">
      <w:pPr>
        <w:jc w:val="both"/>
      </w:pP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731899" w:rsidP="000E3B4A" w:rsidR="00731899">
      <w:pPr>
        <w:jc w:val="both"/>
      </w:pPr>
    </w:p>
    <w:p w:rsidRDefault="00731899" w:rsidP="000E3B4A" w:rsidR="00731899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A56555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B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1371D6" w:rsidRPr="00AB42D5">
      <w:t>Poslovni broj: 5</w:t>
    </w:r>
    <w:r w:rsidR="001371D6">
      <w:t xml:space="preserve"> St-22</w:t>
    </w:r>
    <w:r w:rsidR="00E60302">
      <w:t>4</w:t>
    </w:r>
    <w:r w:rsidR="001371D6">
      <w:t>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425E"/>
    <w:rsid w:val="00157784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C4995"/>
    <w:rsid w:val="005D1971"/>
    <w:rsid w:val="005E264F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31899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4BA1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56555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23D9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3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23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3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3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3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3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23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3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3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3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St-224/2015-5</izvorni_sadrzaj>
    <derivirana_varijabla naziv="DomainObject.Oznaka_1">St-224/2015-5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 GRADNJA društvo s ograničenom odgovornošću za graditeljstvo, turizam i ugostiteljstvo</izvorni_sadrzaj>
    <derivirana_varijabla naziv="DomainObject.Predmet.ProtustrankaFormated_1">  KOLO GRADNJA društvo s ograničenom odgovornošću za graditeljstvo, turizam i ugostiteljstvo</derivirana_varijabla>
  </DomainObject.Predmet.ProtustrankaFormated>
  <DomainObject.Predmet.ProtustrankaFormatedOIB>
    <izvorni_sadrzaj>  KOLO GRADNJA društvo s ograničenom odgovornošću za graditeljstvo, turizam i ugostiteljstvo, OIB 21890130086</izvorni_sadrzaj>
    <derivirana_varijabla naziv="DomainObject.Predmet.ProtustrankaFormatedOIB_1">  KOLO GRADNJA društvo s ograničenom odgovornošću za graditeljstvo, turizam i ugostiteljstvo, OIB 21890130086</derivirana_varijabla>
  </DomainObject.Predmet.ProtustrankaFormatedOIB>
  <DomainObject.Predmet.ProtustrankaFormatedWithAdress>
    <izvorni_sadrzaj> KOLO GRADNJA društvo s ograničenom odgovornošću za graditeljstvo, turizam i ugostiteljstvo, Lička 22, 23000 Zadar</izvorni_sadrzaj>
    <derivirana_varijabla naziv="DomainObject.Predmet.ProtustrankaFormatedWithAdress_1"> KOLO GRADNJA društvo s ograničenom odgovornošću za graditeljstvo, turizam i ugostiteljstvo, Lička 22, 23000 Zadar</derivirana_varijabla>
  </DomainObject.Predmet.ProtustrankaFormatedWithAdress>
  <DomainObject.Predmet.ProtustrankaFormatedWithAdressOIB>
    <izvorni_sadrzaj> KOLO GRADNJA društvo s ograničenom odgovornošću za graditeljstvo, turizam i ugostiteljstvo, OIB 21890130086, Lička 22, 23000 Zadar</izvorni_sadrzaj>
    <derivirana_varijabla naziv="DomainObject.Predmet.ProtustrankaFormatedWithAdressOIB_1"> KOLO GRADNJA društvo s ograničenom odgovornošću za graditeljstvo, turizam i ugostiteljstvo, OIB 21890130086, Lička 22, 23000 Zadar</derivirana_varijabla>
  </DomainObject.Predmet.ProtustrankaFormatedWithAdressOIB>
  <DomainObject.Predmet.ProtustrankaWithAdress>
    <izvorni_sadrzaj>KOLO GRADNJA društvo s ograničenom odgovornošću za graditeljstvo, turizam i ugostiteljstvo Lička 22, 23000 Zadar</izvorni_sadrzaj>
    <derivirana_varijabla naziv="DomainObject.Predmet.ProtustrankaWithAdress_1">KOLO GRADNJA društvo s ograničenom odgovornošću za graditeljstvo, turizam i ugostiteljstvo Lička 22, 23000 Zadar</derivirana_varijabla>
  </DomainObject.Predmet.ProtustrankaWithAdress>
  <DomainObject.Predmet.ProtustrankaWithAdressOIB>
    <izvorni_sadrzaj>KOLO GRADNJA društvo s ograničenom odgovornošću za graditeljstvo, turizam i ugostiteljstvo, OIB 21890130086, Lička 22, 23000 Zadar</izvorni_sadrzaj>
    <derivirana_varijabla naziv="DomainObject.Predmet.ProtustrankaWithAdressOIB_1">KOLO GRADNJA društvo s ograničenom odgovornošću za graditeljstvo, turizam i ugostiteljstvo, OIB 21890130086, Lička 22, 23000 Zadar</derivirana_varijabla>
  </DomainObject.Predmet.ProtustrankaWithAdressOIB>
  <DomainObject.Predmet.ProtustrankaNazivFormated>
    <izvorni_sadrzaj>KOLO GRADNJA društvo s ograničenom odgovornošću za graditeljstvo, turizam i ugostiteljstvo</izvorni_sadrzaj>
    <derivirana_varijabla naziv="DomainObject.Predmet.ProtustrankaNazivFormated_1">KOLO GRADNJA društvo s ograničenom odgovornošću za graditeljstvo, turizam i ugostiteljstvo</derivirana_varijabla>
  </DomainObject.Predmet.ProtustrankaNazivFormated>
  <DomainObject.Predmet.ProtustrankaNazivFormatedOIB>
    <izvorni_sadrzaj>KOLO GRADNJA društvo s ograničenom odgovornošću za graditeljstvo, turizam i ugostiteljstvo, OIB 21890130086</izvorni_sadrzaj>
    <derivirana_varijabla naziv="DomainObject.Predmet.ProtustrankaNazivFormatedOIB_1">KOLO GRADNJA društvo s ograničenom odgovornošću za graditeljstvo, turizam i ugostiteljstvo, OIB 21890130086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79218.65</izvorni_sadrzaj>
    <derivirana_varijabla naziv="DomainObject.Predmet.TrenutnaVrijednost_1">79218.65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KOLO GRADNJA društvo s ograničenom odgovornošću za graditeljstvo, turizam i ugostiteljstvo</item>
    </izvorni_sadrzaj>
    <derivirana_varijabla naziv="DomainObject.Predmet.ProtuStrankaListFormated_1">
      <item>KOLO GRADNJA društvo s ograničenom odgovornošću za graditeljstvo, turizam i ugostiteljstvo</item>
    </derivirana_varijabla>
  </DomainObject.Predmet.ProtuStrankaListFormated>
  <DomainObject.Predmet.ProtuStrankaListFormatedOIB>
    <izvorni_sadrzaj>
      <item>KOLO GRADNJA društvo s ograničenom odgovornošću za graditeljstvo, turizam i ugostiteljstvo, OIB 21890130086</item>
    </izvorni_sadrzaj>
    <derivirana_varijabla naziv="DomainObject.Predmet.ProtuStrankaListFormatedOIB_1">
      <item>KOLO GRADNJA društvo s ograničenom odgovornošću za graditeljstvo, turizam i ugostiteljstvo, OIB 21890130086</item>
    </derivirana_varijabla>
  </DomainObject.Predmet.ProtuStrankaListFormatedOIB>
  <DomainObject.Predmet.ProtuStrankaListFormatedWithAdress>
    <izvorni_sadrzaj>
      <item>KOLO GRADNJA društvo s ograničenom odgovornošću za graditeljstvo, turizam i ugostiteljstvo, Lička 22, 23000 Zadar</item>
    </izvorni_sadrzaj>
    <derivirana_varijabla naziv="DomainObject.Predmet.ProtuStrankaListFormatedWithAdress_1">
      <item>KOLO GRADNJA društvo s ograničenom odgovornošću za graditeljstvo, turizam i ugostiteljstvo, Lička 22, 23000 Zadar</item>
    </derivirana_varijabla>
  </DomainObject.Predmet.ProtuStrankaListFormatedWithAdress>
  <DomainObject.Predmet.ProtuStrankaListFormatedWithAdressOIB>
    <izvorni_sadrzaj>
      <item>KOLO GRADNJA društvo s ograničenom odgovornošću za graditeljstvo, turizam i ugostiteljstvo, OIB 21890130086, Lička 22, 23000 Zadar</item>
    </izvorni_sadrzaj>
    <derivirana_varijabla naziv="DomainObject.Predmet.ProtuStrankaListFormatedWithAdressOIB_1">
      <item>KOLO GRADNJA društvo s ograničenom odgovornošću za graditeljstvo, turizam i ugostiteljstvo, OIB 21890130086, Lička 22, 23000 Zadar</item>
    </derivirana_varijabla>
  </DomainObject.Predmet.ProtuStrankaListFormatedWithAdressOIB>
  <DomainObject.Predmet.ProtuStrankaListNazivFormated>
    <izvorni_sadrzaj>
      <item>KOLO GRADNJA društvo s ograničenom odgovornošću za graditeljstvo, turizam i ugostiteljstvo</item>
    </izvorni_sadrzaj>
    <derivirana_varijabla naziv="DomainObject.Predmet.ProtuStrankaListNazivFormated_1">
      <item>KOLO GRADNJA društvo s ograničenom odgovornošću za graditeljstvo, turizam i ugostiteljstvo</item>
    </derivirana_varijabla>
  </DomainObject.Predmet.ProtuStrankaListNazivFormated>
  <DomainObject.Predmet.ProtuStrankaListNazivFormatedOIB>
    <izvorni_sadrzaj>
      <item>KOLO GRADNJA društvo s ograničenom odgovornošću za graditeljstvo, turizam i ugostiteljstvo, OIB 21890130086</item>
    </izvorni_sadrzaj>
    <derivirana_varijabla naziv="DomainObject.Predmet.ProtuStrankaListNazivFormatedOIB_1">
      <item>KOLO GRADNJA društvo s ograničenom odgovornošću za graditeljstvo, turizam i ugostiteljstvo, OIB 21890130086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St-224/2015-5</izvorni_sadrzaj>
    <derivirana_varijabla naziv="DomainObject.PoslovniBrojDokumenta_1">St-224/2015-5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KOLO GRADNJA društvo s ograničenom odgovornošću za graditeljstvo, turizam i ugostiteljstvo</izvorni_sadrzaj>
    <derivirana_varijabla naziv="DomainObject.Predmet.ProtustrankaIDrugi_1">KOLO GRADNJA društvo s ograničenom odgovornošću za graditeljstvo,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KOLO GRADNJA društvo s ograničenom odgovornošću za graditeljstvo, turizam i ugostiteljstvo, OIB 21890130086, Lička 22, 23000 Zadar</izvorni_sadrzaj>
    <derivirana_varijabla naziv="DomainObject.Predmet.ProtustrankaIDrugiAdressOIB_1">KOLO GRADNJA društvo s ograničenom odgovornošću za graditeljstvo, turizam i ugostiteljstvo, OIB 21890130086, Lička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KOLO GRADNJA društvo s ograničenom odgovornošću za graditeljstvo, turizam i ugostiteljstvo</item>
    </izvorni_sadrzaj>
    <derivirana_varijabla naziv="DomainObject.Predmet.SudioniciListNaziv_1">
      <item>FINA</item>
      <item>KOLO GRADNJA društvo s ograničenom odgovornošću za graditeljstvo, turizam i ugostiteljstvo</item>
    </derivirana_varijabla>
  </DomainObject.Predmet.SudioniciListNaziv>
  <DomainObject.Predmet.SudioniciListAdressOIB>
    <izvorni_sadrzaj>
      <item>FINA, OIB 85821130368</item>
      <item>KOLO GRADNJA društvo s ograničenom odgovornošću za graditeljstvo, turizam i ugostiteljstvo, OIB 21890130086, Lička 22,23000 Zadar</item>
    </izvorni_sadrzaj>
    <derivirana_varijabla naziv="DomainObject.Predmet.SudioniciListAdressOIB_1">
      <item>FINA, OIB 85821130368</item>
      <item>KOLO GRADNJA društvo s ograničenom odgovornošću za graditeljstvo, turizam i ugostiteljstvo, OIB 21890130086, Lička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21890130086</item>
    </izvorni_sadrzaj>
    <derivirana_varijabla naziv="DomainObject.Predmet.SudioniciListNazivOIB_1">
      <item>, OIB 85821130368</item>
      <item>, OIB 21890130086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4745</properties:Characters>
  <properties:Lines>122</properties:Lines>
  <properties:Paragraphs>41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2016-03-10T13:01:00Z</dcterms:created>
  <dc:creator>Administrator</dc:creator>
  <cp:lastModifiedBy>Vedrana Raspović</cp:lastModifiedBy>
  <cp:lastPrinted>2016-03-18T09:43:00Z</cp:lastPrinted>
  <dcterms:modified xmlns:xsi="http://www.w3.org/2001/XMLSchema-instance" xsi:type="dcterms:W3CDTF">2016-03-18T09:48:00Z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