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5ee78" w14:paraId="6d5ee78" w:rsidRDefault="003E1776" w:rsidP="003E1776" w:rsidR="003E1776">
      <w:pPr>
        <w:jc w:val="center"/>
        <w15:collapsed w:val="false"/>
      </w:pPr>
      <w:bookmarkStart w:name="_GoBack" w:id="0"/>
      <w:bookmarkEnd w:id="0"/>
    </w:p>
    <w:p w:rsidRDefault="003E1776" w:rsidP="003E1776" w:rsidR="003E1776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E1776" w:rsidP="003E1776" w:rsidR="003E1776">
      <w:pPr>
        <w:pStyle w:val="Bezproreda"/>
      </w:pPr>
    </w:p>
    <w:p w:rsidRDefault="003E1776" w:rsidP="003E1776" w:rsidR="003E1776">
      <w:pPr>
        <w:pStyle w:val="Bezproreda"/>
      </w:pPr>
    </w:p>
    <w:p w:rsidRDefault="003E1776" w:rsidP="003E1776" w:rsidR="003E1776">
      <w:pPr>
        <w:pStyle w:val="Bezproreda"/>
      </w:pPr>
      <w:r>
        <w:t xml:space="preserve">               REPUBLIKA HRVATSKA</w:t>
      </w:r>
    </w:p>
    <w:p w:rsidRDefault="003E1776" w:rsidP="003E1776" w:rsidR="003E1776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3E1776" w:rsidP="003E1776" w:rsidR="003E177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C8391A" w:rsidP="00E34EFC" w:rsidR="00C8391A">
      <w:pPr>
        <w:jc w:val="both"/>
      </w:pPr>
    </w:p>
    <w:p w:rsidRDefault="00C8391A" w:rsidP="00E34EFC" w:rsidR="00C8391A">
      <w:pPr>
        <w:jc w:val="both"/>
      </w:pPr>
    </w:p>
    <w:p w:rsidRDefault="00C8391A" w:rsidP="00E34EFC" w:rsidR="00C8391A">
      <w:pPr>
        <w:jc w:val="both"/>
      </w:pPr>
    </w:p>
    <w:p w:rsidRDefault="00C8391A" w:rsidP="00E34EFC" w:rsidR="00C8391A">
      <w:pPr>
        <w:jc w:val="both"/>
      </w:pPr>
    </w:p>
    <w:p w:rsidRDefault="00C8391A" w:rsidP="00E34EFC" w:rsidR="00C8391A">
      <w:pPr>
        <w:jc w:val="both"/>
      </w:pPr>
    </w:p>
    <w:p w:rsidRDefault="00C8391A" w:rsidP="00E34EFC" w:rsidR="00C8391A">
      <w:pPr>
        <w:jc w:val="both"/>
      </w:pPr>
    </w:p>
    <w:p w:rsidRDefault="00C8391A" w:rsidP="00420F9A" w:rsidR="00C8391A">
      <w:pPr>
        <w:jc w:val="center"/>
      </w:pPr>
      <w:r>
        <w:t>U   I M E   R E P U B L I K E   H R V A T S K E</w:t>
      </w:r>
    </w:p>
    <w:p w:rsidRDefault="00C8391A" w:rsidP="00420F9A" w:rsidR="00C8391A">
      <w:pPr>
        <w:jc w:val="center"/>
      </w:pPr>
    </w:p>
    <w:p w:rsidRDefault="00C8391A" w:rsidP="00420F9A" w:rsidR="00C8391A">
      <w:pPr>
        <w:jc w:val="center"/>
      </w:pPr>
      <w:r>
        <w:t>R J E Š E NJ E</w:t>
      </w:r>
    </w:p>
    <w:p w:rsidRDefault="00C8391A" w:rsidP="00C9293C" w:rsidR="00C8391A">
      <w:pPr>
        <w:jc w:val="center"/>
      </w:pPr>
    </w:p>
    <w:p w:rsidRDefault="00C8391A" w:rsidP="00C9293C" w:rsidR="00C8391A">
      <w:pPr>
        <w:jc w:val="both"/>
      </w:pPr>
      <w:r>
        <w:tab/>
        <w:t xml:space="preserve">Općinski građanski sud u Zagrebu po sucu Jasni Gažić Ferenčina kao sucu pojedincu, povodom prijedloga potrošača </w:t>
      </w:r>
      <w:r w:rsidR="00312EF9">
        <w:t>Slavka Ljubičića iz Zagreba, Ulica Breza 78, OIB: 33011702649</w:t>
      </w:r>
      <w:r w:rsidR="003E1776">
        <w:t xml:space="preserve">, </w:t>
      </w:r>
      <w:r>
        <w:t>za otvara</w:t>
      </w:r>
      <w:r w:rsidR="003E1776">
        <w:t>nje postupka stečaja potrošača</w:t>
      </w:r>
      <w:r>
        <w:t xml:space="preserve">, </w:t>
      </w:r>
      <w:r w:rsidR="00312EF9">
        <w:t>16</w:t>
      </w:r>
      <w:r w:rsidR="00EB1BD1">
        <w:t>. siječnja 2018</w:t>
      </w:r>
      <w:r>
        <w:t xml:space="preserve">. godine </w:t>
      </w:r>
    </w:p>
    <w:p w:rsidRDefault="00C8391A" w:rsidP="00C9293C" w:rsidR="00C8391A">
      <w:pPr>
        <w:jc w:val="both"/>
      </w:pPr>
    </w:p>
    <w:p w:rsidRDefault="00C8391A" w:rsidP="00420F9A" w:rsidR="00C8391A">
      <w:pPr>
        <w:jc w:val="center"/>
      </w:pPr>
      <w:r>
        <w:t>r i j e š i o   j e</w:t>
      </w:r>
    </w:p>
    <w:p w:rsidRDefault="00C8391A" w:rsidP="00420F9A" w:rsidR="00C8391A">
      <w:pPr>
        <w:jc w:val="center"/>
      </w:pPr>
    </w:p>
    <w:p w:rsidRDefault="00C8391A" w:rsidP="00E75BAD" w:rsidR="00C8391A">
      <w:pPr>
        <w:ind w:firstLine="708"/>
        <w:jc w:val="both"/>
      </w:pPr>
      <w:r>
        <w:tab/>
        <w:t xml:space="preserve"> </w:t>
      </w:r>
    </w:p>
    <w:p w:rsidRDefault="00C8391A" w:rsidP="00E75BAD" w:rsidR="00C8391A">
      <w:pPr>
        <w:ind w:firstLine="708"/>
        <w:jc w:val="both"/>
      </w:pPr>
      <w:r>
        <w:t>Određuje se visina sredstava za primjerene životne potrebe/primjereni životni standard prema iznosu koji je izuzet od ovrhe u slučaju kada se ovrha</w:t>
      </w:r>
      <w:r w:rsidR="007F6067">
        <w:t xml:space="preserve"> provodi na plaći ovršenika (3/4</w:t>
      </w:r>
      <w:r>
        <w:t xml:space="preserve"> mjesečnih primanja, ali ne više od  3.776,00 kn za 2017. godinu). </w:t>
      </w:r>
    </w:p>
    <w:p w:rsidRDefault="00C8391A" w:rsidP="00E75BAD" w:rsidR="00C8391A">
      <w:pPr>
        <w:jc w:val="both"/>
      </w:pPr>
    </w:p>
    <w:p w:rsidRDefault="00C8391A" w:rsidP="00420F9A" w:rsidR="00C8391A">
      <w:pPr>
        <w:jc w:val="center"/>
      </w:pPr>
      <w:r>
        <w:t>Obrazloženje</w:t>
      </w:r>
    </w:p>
    <w:p w:rsidRDefault="00C8391A" w:rsidP="00420F9A" w:rsidR="00C8391A">
      <w:pPr>
        <w:jc w:val="center"/>
      </w:pPr>
    </w:p>
    <w:p w:rsidRDefault="00C8391A" w:rsidP="00863A45" w:rsidR="00C8391A">
      <w:pPr>
        <w:jc w:val="both"/>
      </w:pPr>
      <w:r>
        <w:tab/>
        <w:t>Rješenje</w:t>
      </w:r>
      <w:r w:rsidR="003E1776">
        <w:t>m</w:t>
      </w:r>
      <w:r>
        <w:t xml:space="preserve"> ovoga suda broj </w:t>
      </w:r>
      <w:r w:rsidR="003E1776">
        <w:t>Sp-</w:t>
      </w:r>
      <w:r w:rsidR="00312EF9">
        <w:t>38/16</w:t>
      </w:r>
      <w:r>
        <w:t xml:space="preserve"> od </w:t>
      </w:r>
      <w:r w:rsidR="00312EF9">
        <w:t>15. svibnja</w:t>
      </w:r>
      <w:r w:rsidR="00EB1BD1">
        <w:t xml:space="preserve"> 2017</w:t>
      </w:r>
      <w:r w:rsidR="003E1776">
        <w:t>.</w:t>
      </w:r>
      <w:r>
        <w:t xml:space="preserve"> otvoren</w:t>
      </w:r>
      <w:r w:rsidR="003E1776">
        <w:t xml:space="preserve"> je</w:t>
      </w:r>
      <w:r>
        <w:t xml:space="preserve"> i zaključen postupak stečaja potrošača i određeno je razdoblje provjere ponašanja od 5 godina.</w:t>
      </w:r>
      <w:r w:rsidR="00EB1BD1">
        <w:t xml:space="preserve"> Rješenje je postalo pravomoćno </w:t>
      </w:r>
      <w:r w:rsidR="00312EF9">
        <w:t>06. lipnja</w:t>
      </w:r>
      <w:r w:rsidR="00EB1BD1">
        <w:t xml:space="preserve"> 2017.</w:t>
      </w:r>
    </w:p>
    <w:p w:rsidRDefault="00C8391A" w:rsidP="00863A45" w:rsidR="00C8391A">
      <w:pPr>
        <w:jc w:val="both"/>
      </w:pPr>
      <w:r>
        <w:tab/>
        <w:t xml:space="preserve">Prema čl. 63. ZSP pri unovčenju stečajne mase povjerenik je dužan voditi računa o dostojanstvu potrošača i o tome da potrošaču mjesečno ostane dovoljno sredstva za primjerene životne potrebe/primjereni životni standard. Visinu tih sredstava sud određuje prema iznosu koji je izuzet od ovrhe u slučaju kada se ovrha provodi na plaći ovršenika. </w:t>
      </w:r>
      <w:r w:rsidR="007F6067">
        <w:t xml:space="preserve">Povjerenik će utvrditi mjesečni iznos sredstva kojima raspolaže </w:t>
      </w:r>
      <w:r w:rsidR="003E1776">
        <w:t>potrošač</w:t>
      </w:r>
      <w:r w:rsidR="007F6067">
        <w:t xml:space="preserve"> a koja ne ulaze u stečajnu masu i sukladno tome odobriti isplatu iz stečajne mase, vodeći pri tome računa o troškovima postupka. </w:t>
      </w:r>
    </w:p>
    <w:p w:rsidRDefault="00C8391A" w:rsidP="00863A45" w:rsidR="00C8391A">
      <w:pPr>
        <w:pStyle w:val="StandardWeb"/>
        <w:shd w:fill="FFFFFF" w:color="auto" w:val="clear"/>
        <w:spacing w:lineRule="atLeast" w:line="180" w:afterAutospacing="false" w:after="240" w:beforeAutospacing="false" w:before="0"/>
        <w:jc w:val="both"/>
        <w:rPr>
          <w:color w:val="000000"/>
        </w:rPr>
      </w:pPr>
      <w:r>
        <w:rPr>
          <w:rStyle w:val="apple-converted-space"/>
          <w:rFonts w:cs="Arial" w:hAnsi="Arial" w:ascii="Arial"/>
          <w:color w:val="000000"/>
          <w:sz w:val="18"/>
          <w:szCs w:val="18"/>
        </w:rPr>
        <w:tab/>
        <w:t> </w:t>
      </w:r>
      <w:r w:rsidRPr="00691E9C">
        <w:rPr>
          <w:color w:val="000000"/>
        </w:rPr>
        <w:t xml:space="preserve">Državni zavod za statistiku, svojom Objavom (Nar. nov., br. 102/15.), na temelju </w:t>
      </w:r>
      <w:r>
        <w:rPr>
          <w:color w:val="000000"/>
        </w:rPr>
        <w:t xml:space="preserve">čl. 173. </w:t>
      </w:r>
      <w:r w:rsidRPr="00691E9C">
        <w:rPr>
          <w:color w:val="000000"/>
        </w:rPr>
        <w:t>Ovršnog zakona (dalje: OZ), svake godine objavljuje prosječnu mjesečnu isplaćenu neto-plaću po zaposlenom u pravnim osobama RH za razdoblje siječanj – kolovoz prethodne godine, koja se u kontekstu ovrhe na plaći primjenjuje u slijedećoj kalendarskoj go</w:t>
      </w:r>
      <w:r>
        <w:rPr>
          <w:color w:val="000000"/>
        </w:rPr>
        <w:t xml:space="preserve">dini, i koja za  2017. godinu iznosi 5.664,00 kn. </w:t>
      </w:r>
    </w:p>
    <w:p w:rsidRDefault="00C8391A" w:rsidP="00863A45" w:rsidR="00C8391A">
      <w:pPr>
        <w:pStyle w:val="StandardWeb"/>
        <w:shd w:fill="FFFFFF" w:color="auto" w:val="clear"/>
        <w:spacing w:lineRule="atLeast" w:line="180" w:afterAutospacing="false" w:after="240" w:beforeAutospacing="false" w:before="0"/>
        <w:jc w:val="both"/>
        <w:rPr>
          <w:color w:val="000000"/>
        </w:rPr>
      </w:pPr>
      <w:r>
        <w:rPr>
          <w:color w:val="000000"/>
        </w:rPr>
        <w:tab/>
        <w:t>Slijedom navedenog, riješeno je kao u izreci.</w:t>
      </w:r>
    </w:p>
    <w:p w:rsidRDefault="00C8391A" w:rsidP="00863A45" w:rsidR="00C8391A">
      <w:pPr>
        <w:pStyle w:val="StandardWeb"/>
        <w:shd w:fill="FFFFFF" w:color="auto" w:val="clear"/>
        <w:spacing w:lineRule="atLeast" w:line="180" w:afterAutospacing="false" w:after="240" w:beforeAutospacing="false" w:before="0"/>
        <w:jc w:val="both"/>
        <w:rPr>
          <w:color w:val="000000"/>
        </w:rPr>
      </w:pPr>
    </w:p>
    <w:p w:rsidRDefault="00C8391A" w:rsidP="009566A2" w:rsidR="00C8391A">
      <w:pPr>
        <w:jc w:val="both"/>
      </w:pPr>
    </w:p>
    <w:p w:rsidRDefault="003E1776" w:rsidP="008604A3" w:rsidR="003E1776">
      <w:pPr>
        <w:jc w:val="center"/>
      </w:pPr>
    </w:p>
    <w:p w:rsidRDefault="00C8391A" w:rsidP="008604A3" w:rsidR="00C8391A">
      <w:pPr>
        <w:jc w:val="center"/>
      </w:pPr>
      <w:r>
        <w:t xml:space="preserve">U Zagrebu, </w:t>
      </w:r>
      <w:r w:rsidR="00312EF9">
        <w:t>16</w:t>
      </w:r>
      <w:r w:rsidR="00EB1BD1">
        <w:t>. siječnja 2018</w:t>
      </w:r>
      <w:r>
        <w:t xml:space="preserve">. </w:t>
      </w:r>
    </w:p>
    <w:p w:rsidRDefault="00C8391A" w:rsidP="009566A2" w:rsidR="00C8391A">
      <w:pPr>
        <w:jc w:val="right"/>
      </w:pPr>
    </w:p>
    <w:p w:rsidRDefault="00C8391A" w:rsidP="009566A2" w:rsidR="00C8391A">
      <w:pPr>
        <w:jc w:val="right"/>
      </w:pPr>
      <w:r>
        <w:t>S u d a c:</w:t>
      </w:r>
    </w:p>
    <w:p w:rsidRDefault="00C8391A" w:rsidP="009566A2" w:rsidR="00C8391A">
      <w:pPr>
        <w:jc w:val="right"/>
      </w:pPr>
    </w:p>
    <w:p w:rsidRDefault="00C8391A" w:rsidP="009566A2" w:rsidR="00C8391A">
      <w:pPr>
        <w:jc w:val="right"/>
      </w:pPr>
      <w:r>
        <w:t>Jasna Gažić Ferenčina</w:t>
      </w:r>
      <w:r w:rsidR="00EB1BD1">
        <w:t xml:space="preserve">,v.r. </w:t>
      </w:r>
    </w:p>
    <w:p w:rsidRDefault="00C8391A" w:rsidP="009566A2" w:rsidR="00C8391A">
      <w:pPr>
        <w:jc w:val="right"/>
      </w:pPr>
    </w:p>
    <w:p w:rsidRDefault="00C8391A" w:rsidP="00AB7C63" w:rsidR="00C8391A">
      <w:pPr>
        <w:jc w:val="both"/>
      </w:pPr>
      <w:r>
        <w:t>UPUTA O PRAVNOM LIJEKU:</w:t>
      </w:r>
    </w:p>
    <w:p w:rsidRDefault="00C8391A" w:rsidP="00AB7C63" w:rsidR="00C8391A">
      <w:pPr>
        <w:jc w:val="both"/>
      </w:pPr>
    </w:p>
    <w:p w:rsidRDefault="00C8391A" w:rsidP="00AB7C63" w:rsidR="00C8391A">
      <w:pPr>
        <w:jc w:val="both"/>
      </w:pPr>
      <w:r>
        <w:tab/>
        <w:t>Protiv ovog je rješenja dopuštena žalba županijskom sudu u roku od 15 dana.</w:t>
      </w:r>
    </w:p>
    <w:p w:rsidRDefault="00C8391A" w:rsidP="00AB7C63" w:rsidR="00C8391A">
      <w:pPr>
        <w:jc w:val="both"/>
      </w:pPr>
      <w:r>
        <w:tab/>
        <w:t>Žalba ne odgađa provedbu rješenja (čl. 27. st. 2. ZSP-a).</w:t>
      </w:r>
    </w:p>
    <w:p w:rsidRDefault="00C8391A" w:rsidP="00AB7C63" w:rsidR="00C8391A">
      <w:pPr>
        <w:jc w:val="both"/>
      </w:pPr>
    </w:p>
    <w:p w:rsidRDefault="00C8391A" w:rsidP="009566A2" w:rsidR="00C8391A">
      <w:pPr>
        <w:jc w:val="both"/>
      </w:pPr>
      <w:r>
        <w:t>DNA:</w:t>
      </w:r>
    </w:p>
    <w:p w:rsidRDefault="00C8391A" w:rsidP="009566A2" w:rsidR="00C8391A">
      <w:pPr>
        <w:jc w:val="both"/>
      </w:pPr>
    </w:p>
    <w:p w:rsidRDefault="00C8391A" w:rsidP="00B40156" w:rsidR="00C8391A">
      <w:pPr>
        <w:ind w:firstLine="708"/>
        <w:jc w:val="both"/>
      </w:pPr>
      <w:r>
        <w:t>Svim sudionicima putem mrežne stranice e-oglasna ploča sudova.</w:t>
      </w:r>
    </w:p>
    <w:p w:rsidRDefault="00C8391A" w:rsidP="00B40156" w:rsidR="00C8391A">
      <w:pPr>
        <w:ind w:firstLine="708"/>
        <w:jc w:val="both"/>
      </w:pPr>
      <w:r>
        <w:t>Smatra se da je dostava pismena obavljena istekom osmog dana od dana objave pismena na mrežnoj stranici e-oglasna ploča sudova (čl. 25. st. 1. i st. 2. ZSP-a).</w:t>
      </w:r>
    </w:p>
    <w:p w:rsidRDefault="00EB1BD1" w:rsidP="00590FB7" w:rsidR="00EB1BD1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EB1BD1" w:rsidP="00590FB7" w:rsidR="00EB1BD1" w:rsidRPr="00590FB7">
      <w:pPr>
        <w:ind w:firstLine="720" w:left="2880"/>
        <w:jc w:val="both"/>
      </w:pPr>
      <w:r w:rsidRPr="00590FB7">
        <w:t>Za točnost otpravka – ovlašteni službenik</w:t>
      </w:r>
    </w:p>
    <w:p w:rsidRDefault="00EB1BD1" w:rsidP="00590FB7" w:rsidR="00EB1BD1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p w:rsidRDefault="003E1776" w:rsidP="00590FB7" w:rsidR="003E1776" w:rsidRPr="00590FB7">
      <w:pPr>
        <w:jc w:val="both"/>
      </w:pPr>
    </w:p>
    <w:p w:rsidRDefault="00C8391A" w:rsidP="00C00C76" w:rsidR="00C8391A">
      <w:pPr>
        <w:ind w:left="360"/>
        <w:jc w:val="both"/>
      </w:pPr>
    </w:p>
    <w:sectPr w:rsidSect="00E42AC2" w:rsidR="00C8391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1D9A" w:rsidR="00F51D9A">
      <w:r>
        <w:separator/>
      </w:r>
    </w:p>
  </w:endnote>
  <w:endnote w:id="0" w:type="continuationSeparator">
    <w:p w:rsidRDefault="00F51D9A" w:rsidR="00F51D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1D9A" w:rsidR="00F51D9A">
      <w:r>
        <w:separator/>
      </w:r>
    </w:p>
  </w:footnote>
  <w:footnote w:id="0" w:type="continuationSeparator">
    <w:p w:rsidRDefault="00F51D9A" w:rsidR="00F51D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91A" w:rsidP="00E42AC2" w:rsidR="00C839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391A" w:rsidR="00C839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91A" w:rsidP="00E42AC2" w:rsidR="00C839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4C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2EF9" w:rsidP="00312EF9" w:rsidR="00312EF9">
    <w:pPr>
      <w:pStyle w:val="Zaglavlje"/>
      <w:jc w:val="right"/>
    </w:pPr>
    <w:r>
      <w:t>Poslovni broj: 40 Sp-38/16-25</w:t>
    </w:r>
  </w:p>
  <w:p w:rsidRDefault="00C8391A" w:rsidR="00C8391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1776" w:rsidP="003E1776" w:rsidR="003E1776">
    <w:pPr>
      <w:pStyle w:val="Zaglavlje"/>
      <w:jc w:val="right"/>
    </w:pPr>
    <w:r>
      <w:t>Poslovni broj: 40 Sp-</w:t>
    </w:r>
    <w:r w:rsidR="00312EF9">
      <w:t>38/16-25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7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73604"/>
    <w:rsid w:val="0009557A"/>
    <w:rsid w:val="001178EC"/>
    <w:rsid w:val="001329AB"/>
    <w:rsid w:val="00136DCF"/>
    <w:rsid w:val="00151023"/>
    <w:rsid w:val="00154EDB"/>
    <w:rsid w:val="001B7C3B"/>
    <w:rsid w:val="00220664"/>
    <w:rsid w:val="00291837"/>
    <w:rsid w:val="002C7D7F"/>
    <w:rsid w:val="002D74B3"/>
    <w:rsid w:val="00305CA6"/>
    <w:rsid w:val="00312EF9"/>
    <w:rsid w:val="00344D8F"/>
    <w:rsid w:val="00352237"/>
    <w:rsid w:val="003841B1"/>
    <w:rsid w:val="003D17BA"/>
    <w:rsid w:val="003D6E32"/>
    <w:rsid w:val="003E1776"/>
    <w:rsid w:val="00400A54"/>
    <w:rsid w:val="00401D77"/>
    <w:rsid w:val="00420F9A"/>
    <w:rsid w:val="0042288A"/>
    <w:rsid w:val="00453C35"/>
    <w:rsid w:val="004734CC"/>
    <w:rsid w:val="004B2F52"/>
    <w:rsid w:val="004B3101"/>
    <w:rsid w:val="004C3726"/>
    <w:rsid w:val="004E28E6"/>
    <w:rsid w:val="004F1991"/>
    <w:rsid w:val="00527F59"/>
    <w:rsid w:val="00557463"/>
    <w:rsid w:val="005624E7"/>
    <w:rsid w:val="0058136A"/>
    <w:rsid w:val="005B1E85"/>
    <w:rsid w:val="005F3BEA"/>
    <w:rsid w:val="00655471"/>
    <w:rsid w:val="006626FF"/>
    <w:rsid w:val="00684C38"/>
    <w:rsid w:val="00691CFC"/>
    <w:rsid w:val="00691E9C"/>
    <w:rsid w:val="00695EDE"/>
    <w:rsid w:val="006A02AC"/>
    <w:rsid w:val="006B19D5"/>
    <w:rsid w:val="006D15E9"/>
    <w:rsid w:val="0070592B"/>
    <w:rsid w:val="00712752"/>
    <w:rsid w:val="00752920"/>
    <w:rsid w:val="00773FC7"/>
    <w:rsid w:val="007B0FEE"/>
    <w:rsid w:val="007E41D5"/>
    <w:rsid w:val="007F6067"/>
    <w:rsid w:val="00817FD9"/>
    <w:rsid w:val="00835EA0"/>
    <w:rsid w:val="00855D28"/>
    <w:rsid w:val="008604A3"/>
    <w:rsid w:val="00863A45"/>
    <w:rsid w:val="00913843"/>
    <w:rsid w:val="009566A2"/>
    <w:rsid w:val="00966B9D"/>
    <w:rsid w:val="00972A76"/>
    <w:rsid w:val="009D083C"/>
    <w:rsid w:val="009D23CE"/>
    <w:rsid w:val="009D3CD2"/>
    <w:rsid w:val="00A318D5"/>
    <w:rsid w:val="00A36766"/>
    <w:rsid w:val="00A538B5"/>
    <w:rsid w:val="00AB7C63"/>
    <w:rsid w:val="00AF6AE0"/>
    <w:rsid w:val="00B22FF9"/>
    <w:rsid w:val="00B40156"/>
    <w:rsid w:val="00B45140"/>
    <w:rsid w:val="00B453B8"/>
    <w:rsid w:val="00B53E13"/>
    <w:rsid w:val="00BD018A"/>
    <w:rsid w:val="00C00C76"/>
    <w:rsid w:val="00C16755"/>
    <w:rsid w:val="00C202C7"/>
    <w:rsid w:val="00C25DA4"/>
    <w:rsid w:val="00C6192A"/>
    <w:rsid w:val="00C8391A"/>
    <w:rsid w:val="00C9293C"/>
    <w:rsid w:val="00CD5CC4"/>
    <w:rsid w:val="00D07016"/>
    <w:rsid w:val="00D25B55"/>
    <w:rsid w:val="00D70120"/>
    <w:rsid w:val="00D92CA8"/>
    <w:rsid w:val="00E05D86"/>
    <w:rsid w:val="00E34EFC"/>
    <w:rsid w:val="00E42AC2"/>
    <w:rsid w:val="00E46C32"/>
    <w:rsid w:val="00E735C8"/>
    <w:rsid w:val="00E75BAD"/>
    <w:rsid w:val="00EB1BD1"/>
    <w:rsid w:val="00F45669"/>
    <w:rsid w:val="00F5159D"/>
    <w:rsid w:val="00F51D9A"/>
    <w:rsid w:val="00F540E1"/>
    <w:rsid w:val="00F5649F"/>
    <w:rsid w:val="00F65C3C"/>
    <w:rsid w:val="00FC0FD8"/>
    <w:rsid w:val="00FD6492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223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527F5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uiPriority w:val="99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557463"/>
    <w:rPr>
      <w:rFonts w:cs="Times New Roman" w:hAnsi="Times New Roman" w:ascii="Times New Roman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557463"/>
    <w:rPr>
      <w:rFonts w:cs="Times New Roman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557463"/>
    <w:rPr>
      <w:rFonts w:cs="Times New Roman" w:hAnsi="Times New Roman" w:ascii="Times New Roman"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557463"/>
    <w:rPr>
      <w:rFonts w:cs="Times New Roman" w:hAnsi="Times New Roman" w:ascii="Times New Roman"/>
      <w:sz w:val="24"/>
      <w:shd w:fill="CCFFCC" w:color="auto" w:val="clear"/>
      <w:lang w:val="hr-HR"/>
    </w:rPr>
  </w:style>
  <w:style w:styleId="StandardWeb" w:type="paragraph">
    <w:name w:val="Normal (Web)"/>
    <w:basedOn w:val="Normal"/>
    <w:uiPriority w:val="99"/>
    <w:rsid w:val="00863A45"/>
    <w:pPr>
      <w:spacing w:afterAutospacing="true" w:after="100" w:beforeAutospacing="true" w:before="100"/>
    </w:pPr>
  </w:style>
  <w:style w:customStyle="true" w:styleId="apple-converted-space" w:type="character">
    <w:name w:val="apple-converted-space"/>
    <w:basedOn w:val="Zadanifontodlomka"/>
    <w:uiPriority w:val="99"/>
    <w:rsid w:val="00863A45"/>
    <w:rPr>
      <w:rFonts w:cs="Times New Roman"/>
    </w:rPr>
  </w:style>
  <w:style w:styleId="Bezproreda" w:type="paragraph">
    <w:name w:val="No Spacing"/>
    <w:uiPriority w:val="1"/>
    <w:qFormat/>
    <w:rsid w:val="003E1776"/>
    <w:rPr>
      <w:rFonts w:cstheme="minorBidi" w:eastAsiaTheme="minorHAnsi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17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1776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223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527F5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uiPriority w:val="99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557463"/>
    <w:rPr>
      <w:rFonts w:ascii="Times New Roman" w:cs="Times New Roman" w:hAnsi="Times New Roman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557463"/>
    <w:rPr>
      <w:rFonts w:cs="Times New Roman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CCFFCC" w:val="clear"/>
      <w:lang w:val="hr-HR"/>
    </w:rPr>
  </w:style>
  <w:style w:styleId="StandardWeb" w:type="paragraph">
    <w:name w:val="Normal (Web)"/>
    <w:basedOn w:val="Normal"/>
    <w:uiPriority w:val="99"/>
    <w:rsid w:val="00863A45"/>
    <w:pPr>
      <w:spacing w:after="100" w:afterAutospacing="1" w:before="100" w:beforeAutospacing="1"/>
    </w:pPr>
  </w:style>
  <w:style w:customStyle="1" w:styleId="apple-converted-space" w:type="character">
    <w:name w:val="apple-converted-space"/>
    <w:basedOn w:val="Zadanifontodlomka"/>
    <w:uiPriority w:val="99"/>
    <w:rsid w:val="00863A45"/>
    <w:rPr>
      <w:rFonts w:cs="Times New Roman"/>
    </w:rPr>
  </w:style>
  <w:style w:styleId="Bezproreda" w:type="paragraph">
    <w:name w:val="No Spacing"/>
    <w:uiPriority w:val="1"/>
    <w:qFormat/>
    <w:rsid w:val="003E1776"/>
    <w:rPr>
      <w:rFonts w:cstheme="minorBidi" w:eastAsiaTheme="minorHAnsi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17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177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77280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7280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7281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728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7281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477280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477281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lipnja 2017.</izvorni_sadrzaj>
    <derivirana_varijabla naziv="DomainObject.Predmet.DatumRjesavanja_1">13.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Sp-38/2016</izvorni_sadrzaj>
    <derivirana_varijabla naziv="DomainObject.Predmet.OznakaBroj_1">Sp-38/2016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37948272457</izvorni_sadrzaj>
    <derivirana_varijabla naziv="DomainObject.Predmet.PredmetRijesio.Oib_1">37948272457</derivirana_varijabla>
  </DomainObject.Predmet.PredmetRijesio.Oib>
  <DomainObject.Predmet.PredmetRijesio.Prezime>
    <izvorni_sadrzaj>Gažić Ferenčina</izvorni_sadrzaj>
    <derivirana_varijabla naziv="DomainObject.Predmet.PredmetRijesio.Prezime_1">Gažić Ferenčina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Slavko Ljubičić</izvorni_sadrzaj>
    <derivirana_varijabla naziv="DomainObject.Predmet.StrankaFormated_1">  Slavko Ljubičić</derivirana_varijabla>
  </DomainObject.Predmet.StrankaFormated>
  <DomainObject.Predmet.StrankaFormatedOIB>
    <izvorni_sadrzaj>  Slavko Ljubičić, OIB 33011702649</izvorni_sadrzaj>
    <derivirana_varijabla naziv="DomainObject.Predmet.StrankaFormatedOIB_1">  Slavko Ljubičić, OIB 33011702649</derivirana_varijabla>
  </DomainObject.Predmet.StrankaFormatedOIB>
  <DomainObject.Predmet.StrankaFormatedWithAdress>
    <izvorni_sadrzaj> Slavko Ljubičić, Ulica Breza 78, 10000 Zagreb</izvorni_sadrzaj>
    <derivirana_varijabla naziv="DomainObject.Predmet.StrankaFormatedWithAdress_1"> Slavko Ljubičić, Ulica Breza 78, 10000 Zagreb</derivirana_varijabla>
  </DomainObject.Predmet.StrankaFormatedWithAdress>
  <DomainObject.Predmet.StrankaFormatedWithAdressOIB>
    <izvorni_sadrzaj> Slavko Ljubičić, OIB 33011702649, Ulica Breza 78, 10000 Zagreb</izvorni_sadrzaj>
    <derivirana_varijabla naziv="DomainObject.Predmet.StrankaFormatedWithAdressOIB_1"> Slavko Ljubičić, OIB 33011702649, Ulica Breza 78, 10000 Zagreb</derivirana_varijabla>
  </DomainObject.Predmet.StrankaFormatedWithAdressOIB>
  <DomainObject.Predmet.StrankaWithAdress>
    <izvorni_sadrzaj>Slavko Ljubičić Ulica Breza 78,10000 Zagreb</izvorni_sadrzaj>
    <derivirana_varijabla naziv="DomainObject.Predmet.StrankaWithAdress_1">Slavko Ljubičić Ulica Breza 78,10000 Zagreb</derivirana_varijabla>
  </DomainObject.Predmet.StrankaWithAdress>
  <DomainObject.Predmet.StrankaWithAdressOIB>
    <izvorni_sadrzaj>Slavko Ljubičić, OIB 33011702649, Ulica Breza 78,10000 Zagreb</izvorni_sadrzaj>
    <derivirana_varijabla naziv="DomainObject.Predmet.StrankaWithAdressOIB_1">Slavko Ljubičić, OIB 33011702649, Ulica Breza 78,10000 Zagreb</derivirana_varijabla>
  </DomainObject.Predmet.StrankaWithAdressOIB>
  <DomainObject.Predmet.StrankaNazivFormated>
    <izvorni_sadrzaj>Slavko Ljubičić</izvorni_sadrzaj>
    <derivirana_varijabla naziv="DomainObject.Predmet.StrankaNazivFormated_1">Slavko Ljubičić</derivirana_varijabla>
  </DomainObject.Predmet.StrankaNazivFormated>
  <DomainObject.Predmet.StrankaNazivFormatedOIB>
    <izvorni_sadrzaj>Slavko Ljubičić, OIB 33011702649</izvorni_sadrzaj>
    <derivirana_varijabla naziv="DomainObject.Predmet.StrankaNazivFormatedOIB_1">Slavko Ljubičić, OIB 33011702649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Slavko Ljubičić</item>
    </izvorni_sadrzaj>
    <derivirana_varijabla naziv="DomainObject.Predmet.StrankaListFormated_1">
      <item>Slavko Ljubičić</item>
    </derivirana_varijabla>
  </DomainObject.Predmet.StrankaListFormated>
  <DomainObject.Predmet.StrankaListFormatedOIB>
    <izvorni_sadrzaj>
      <item>Slavko Ljubičić, OIB 33011702649</item>
    </izvorni_sadrzaj>
    <derivirana_varijabla naziv="DomainObject.Predmet.StrankaListFormatedOIB_1">
      <item>Slavko Ljubičić, OIB 33011702649</item>
    </derivirana_varijabla>
  </DomainObject.Predmet.StrankaListFormatedOIB>
  <DomainObject.Predmet.StrankaListFormatedWithAdress>
    <izvorni_sadrzaj>
      <item>Slavko Ljubičić, Ulica Breza 78, 10000 Zagreb</item>
    </izvorni_sadrzaj>
    <derivirana_varijabla naziv="DomainObject.Predmet.StrankaListFormatedWithAdress_1">
      <item>Slavko Ljubičić, Ulica Breza 78, 10000 Zagreb</item>
    </derivirana_varijabla>
  </DomainObject.Predmet.StrankaListFormatedWithAdress>
  <DomainObject.Predmet.StrankaListFormatedWithAdressOIB>
    <izvorni_sadrzaj>
      <item>Slavko Ljubičić, OIB 33011702649, Ulica Breza 78, 10000 Zagreb</item>
    </izvorni_sadrzaj>
    <derivirana_varijabla naziv="DomainObject.Predmet.StrankaListFormatedWithAdressOIB_1">
      <item>Slavko Ljubičić, OIB 33011702649, Ulica Breza 78, 10000 Zagreb</item>
    </derivirana_varijabla>
  </DomainObject.Predmet.StrankaListFormatedWithAdressOIB>
  <DomainObject.Predmet.StrankaListNazivFormated>
    <izvorni_sadrzaj>
      <item>Slavko Ljubičić</item>
    </izvorni_sadrzaj>
    <derivirana_varijabla naziv="DomainObject.Predmet.StrankaListNazivFormated_1">
      <item>Slavko Ljubičić</item>
    </derivirana_varijabla>
  </DomainObject.Predmet.StrankaListNazivFormated>
  <DomainObject.Predmet.StrankaListNazivFormatedOIB>
    <izvorni_sadrzaj>
      <item>Slavko Ljubičić, OIB 33011702649</item>
    </izvorni_sadrzaj>
    <derivirana_varijabla naziv="DomainObject.Predmet.StrankaListNazivFormatedOIB_1">
      <item>Slavko Ljubičić, OIB 33011702649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Hrvatski Telekom d.d.</item>
      <item>B2  KAPITAL d.o.o. za poslovne usluge</item>
      <item>HRVATSKA POŠTANSKA BANKA, dioničko društvo</item>
      <item>ERSTE&amp;STEIERMÄRKISCHE BANKA dioničko društvo</item>
      <item>Hrvatska radiotelevizija</item>
      <item>Odvjetničko društvo Hanžeković&amp;Partneri</item>
      <item>EOS MATRIX d.o.o. za poslovne usluge</item>
      <item>odvj. Sonja Šoštar</item>
      <item>OD Buterin &amp; Posavec d.o.o.</item>
    </izvorni_sadrzaj>
    <derivirana_varijabla naziv="DomainObject.Predmet.OstaliListFormated_1">
      <item>Hrvatski Telekom d.d.</item>
      <item>B2  KAPITAL d.o.o. za poslovne usluge</item>
      <item>HRVATSKA POŠTANSKA BANKA, dioničko društvo</item>
      <item>ERSTE&amp;STEIERMÄRKISCHE BANKA dioničko društvo</item>
      <item>Hrvatska radiotelevizija</item>
      <item>Odvjetničko društvo Hanžeković&amp;Partneri</item>
      <item>EOS MATRIX d.o.o. za poslovne usluge</item>
      <item>odvj. Sonja Šoštar</item>
      <item>OD Buterin &amp; Posavec d.o.o.</item>
    </derivirana_varijabla>
  </DomainObject.Predmet.OstaliListFormated>
  <DomainObject.Predmet.OstaliListFormatedOIB>
    <izvorni_sadrzaj>
      <item>Hrvatski Telekom d.d., OIB 81793146560</item>
      <item>B2  KAPITAL d.o.o. za poslovne usluge, OIB 57509775367</item>
      <item>HRVATSKA POŠTANSKA BANKA, dioničko društvo, OIB 87939104217</item>
      <item>ERSTE&amp;STEIERMÄRKISCHE BANKA dioničko društvo, OIB 23057039320</item>
      <item>Hrvatska radiotelevizija, OIB 68419124305</item>
      <item>Odvjetničko društvo Hanžeković&amp;Partneri</item>
      <item>EOS MATRIX d.o.o. za poslovne usluge, OIB 76674680107</item>
      <item>odvj. Sonja Šoštar</item>
      <item>OD Buterin &amp; Posavec d.o.o.</item>
    </izvorni_sadrzaj>
    <derivirana_varijabla naziv="DomainObject.Predmet.OstaliListFormatedOIB_1">
      <item>Hrvatski Telekom d.d., OIB 81793146560</item>
      <item>B2  KAPITAL d.o.o. za poslovne usluge, OIB 57509775367</item>
      <item>HRVATSKA POŠTANSKA BANKA, dioničko društvo, OIB 87939104217</item>
      <item>ERSTE&amp;STEIERMÄRKISCHE BANKA dioničko društvo, OIB 23057039320</item>
      <item>Hrvatska radiotelevizija, OIB 68419124305</item>
      <item>Odvjetničko društvo Hanžeković&amp;Partneri</item>
      <item>EOS MATRIX d.o.o. za poslovne usluge, OIB 76674680107</item>
      <item>odvj. Sonja Šoštar</item>
      <item>OD Buterin &amp; Posavec d.o.o.</item>
    </derivirana_varijabla>
  </DomainObject.Predmet.OstaliListFormatedOIB>
  <DomainObject.Predmet.OstaliListFormatedWithAdress>
    <izvorni_sadrzaj>
      <item>Hrvatski Telekom d.d., Roberta Frangeša Mihanovića 9, 10000 Zagreb</item>
      <item>B2  KAPITAL d.o.o. za poslovne usluge, Radnička cesta 41, 10000 Zagreb</item>
      <item>HRVATSKA POŠTANSKA BANKA, dioničko društvo, Jurišićeva 4, 10000 Zagreb</item>
      <item>ERSTE&amp;STEIERMÄRKISCHE BANKA dioničko društvo, Jadranski Trg 3/a, 51000 Rijeka</item>
      <item>Hrvatska radiotelevizija, Prisavlje 3, 10000 Zagreb</item>
      <item>Odvjetničko društvo Hanžeković&amp;Partneri, Radnička cesta 22, 10000 Zagreb</item>
      <item>EOS MATRIX d.o.o. za poslovne usluge, Horvatova 82, 10000 Zagreb</item>
      <item>odvj. Sonja Šoštar, Kleščićeva 7, 10430 Samobor</item>
      <item>OD Buterin &amp; Posavec d.o.o.</item>
    </izvorni_sadrzaj>
    <derivirana_varijabla naziv="DomainObject.Predmet.OstaliListFormatedWithAdress_1">
      <item>Hrvatski Telekom d.d., Roberta Frangeša Mihanovića 9, 10000 Zagreb</item>
      <item>B2  KAPITAL d.o.o. za poslovne usluge, Radnička cesta 41, 10000 Zagreb</item>
      <item>HRVATSKA POŠTANSKA BANKA, dioničko društvo, Jurišićeva 4, 10000 Zagreb</item>
      <item>ERSTE&amp;STEIERMÄRKISCHE BANKA dioničko društvo, Jadranski Trg 3/a, 51000 Rijeka</item>
      <item>Hrvatska radiotelevizija, Prisavlje 3, 10000 Zagreb</item>
      <item>Odvjetničko društvo Hanžeković&amp;Partneri, Radnička cesta 22, 10000 Zagreb</item>
      <item>EOS MATRIX d.o.o. za poslovne usluge, Horvatova 82, 10000 Zagreb</item>
      <item>odvj. Sonja Šoštar, Kleščićeva 7, 10430 Samobor</item>
      <item>OD Buterin &amp; Posavec d.o.o.</item>
    </derivirana_varijabla>
  </DomainObject.Predmet.OstaliListFormatedWithAdress>
  <DomainObject.Predmet.OstaliListFormatedWithAdressOIB>
    <izvorni_sadrzaj>
      <item>Hrvatski Telekom d.d., OIB 81793146560, Roberta Frangeša Mihanovića 9, 10000 Zagreb</item>
      <item>B2  KAPITAL d.o.o. za poslovne usluge, OIB 57509775367, Radnička cesta 41, 10000 Zagreb</item>
      <item>HRVATSKA POŠTANSKA BANKA, dioničko društvo, OIB 87939104217, Jurišićeva 4, 10000 Zagreb</item>
      <item>ERSTE&amp;STEIERMÄRKISCHE BANKA dioničko društvo, OIB 23057039320, Jadranski Trg 3/a, 51000 Rijeka</item>
      <item>Hrvatska radiotelevizija, OIB 68419124305, Prisavlje 3, 10000 Zagreb</item>
      <item>Odvjetničko društvo Hanžeković&amp;Partneri, Radnička cesta 22, 10000 Zagreb</item>
      <item>EOS MATRIX d.o.o. za poslovne usluge, OIB 76674680107, Horvatova 82, 10000 Zagreb</item>
      <item>odvj. Sonja Šoštar, Kleščićeva 7, 10430 Samobor</item>
      <item>OD Buterin &amp; Posavec d.o.o.</item>
    </izvorni_sadrzaj>
    <derivirana_varijabla naziv="DomainObject.Predmet.OstaliListFormatedWithAdressOIB_1">
      <item>Hrvatski Telekom d.d., OIB 81793146560, Roberta Frangeša Mihanovića 9, 10000 Zagreb</item>
      <item>B2  KAPITAL d.o.o. za poslovne usluge, OIB 57509775367, Radnička cesta 41, 10000 Zagreb</item>
      <item>HRVATSKA POŠTANSKA BANKA, dioničko društvo, OIB 87939104217, Jurišićeva 4, 10000 Zagreb</item>
      <item>ERSTE&amp;STEIERMÄRKISCHE BANKA dioničko društvo, OIB 23057039320, Jadranski Trg 3/a, 51000 Rijeka</item>
      <item>Hrvatska radiotelevizija, OIB 68419124305, Prisavlje 3, 10000 Zagreb</item>
      <item>Odvjetničko društvo Hanžeković&amp;Partneri, Radnička cesta 22, 10000 Zagreb</item>
      <item>EOS MATRIX d.o.o. za poslovne usluge, OIB 76674680107, Horvatova 82, 10000 Zagreb</item>
      <item>odvj. Sonja Šoštar, Kleščićeva 7, 10430 Samobor</item>
      <item>OD Buterin &amp; Posavec d.o.o.</item>
    </derivirana_varijabla>
  </DomainObject.Predmet.OstaliListFormatedWithAdressOIB>
  <DomainObject.Predmet.OstaliListNazivFormated>
    <izvorni_sadrzaj>
      <item>Hrvatski Telekom d.d.</item>
      <item>B2  KAPITAL d.o.o. za poslovne usluge</item>
      <item>HRVATSKA POŠTANSKA BANKA, dioničko društvo</item>
      <item>ERSTE&amp;STEIERMÄRKISCHE BANKA dioničko društvo</item>
      <item>Hrvatska radiotelevizija</item>
      <item>Odvjetničko društvo Hanžeković&amp;Partneri</item>
      <item>EOS MATRIX d.o.o. za poslovne usluge</item>
      <item>odvj. Sonja Šoštar</item>
      <item>OD Buterin &amp; Posavec d.o.o.</item>
    </izvorni_sadrzaj>
    <derivirana_varijabla naziv="DomainObject.Predmet.OstaliListNazivFormated_1">
      <item>Hrvatski Telekom d.d.</item>
      <item>B2  KAPITAL d.o.o. za poslovne usluge</item>
      <item>HRVATSKA POŠTANSKA BANKA, dioničko društvo</item>
      <item>ERSTE&amp;STEIERMÄRKISCHE BANKA dioničko društvo</item>
      <item>Hrvatska radiotelevizija</item>
      <item>Odvjetničko društvo Hanžeković&amp;Partneri</item>
      <item>EOS MATRIX d.o.o. za poslovne usluge</item>
      <item>odvj. Sonja Šoštar</item>
      <item>OD Buterin &amp; Posavec d.o.o.</item>
    </derivirana_varijabla>
  </DomainObject.Predmet.OstaliListNazivFormated>
  <DomainObject.Predmet.OstaliListNazivFormatedOIB>
    <izvorni_sadrzaj>
      <item>Hrvatski Telekom d.d., OIB 81793146560</item>
      <item>B2  KAPITAL d.o.o. za poslovne usluge, OIB 57509775367</item>
      <item>HRVATSKA POŠTANSKA BANKA, dioničko društvo, OIB 87939104217</item>
      <item>ERSTE&amp;STEIERMÄRKISCHE BANKA dioničko društvo, OIB 23057039320</item>
      <item>Hrvatska radiotelevizija, OIB 68419124305</item>
      <item>Odvjetničko društvo Hanžeković&amp;Partneri</item>
      <item>EOS MATRIX d.o.o. za poslovne usluge, OIB 76674680107</item>
      <item>odvj. Sonja Šoštar</item>
      <item>OD Buterin &amp; Posavec d.o.o.</item>
    </izvorni_sadrzaj>
    <derivirana_varijabla naziv="DomainObject.Predmet.OstaliListNazivFormatedOIB_1">
      <item>Hrvatski Telekom d.d., OIB 81793146560</item>
      <item>B2  KAPITAL d.o.o. za poslovne usluge, OIB 57509775367</item>
      <item>HRVATSKA POŠTANSKA BANKA, dioničko društvo, OIB 87939104217</item>
      <item>ERSTE&amp;STEIERMÄRKISCHE BANKA dioničko društvo, OIB 23057039320</item>
      <item>Hrvatska radiotelevizija, OIB 68419124305</item>
      <item>Odvjetničko društvo Hanžeković&amp;Partneri</item>
      <item>EOS MATRIX d.o.o. za poslovne usluge, OIB 76674680107</item>
      <item>odvj. Sonja Šoštar</item>
      <item>OD Buterin &amp; Posavec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Slavko Ljubičić</izvorni_sadrzaj>
    <derivirana_varijabla naziv="DomainObject.Predmet.StrankaIDrugi_1">Slavko Ljubičić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Slavko Ljubičić, OIB 33011702649, Ulica Breza 78, 10000 Zagreb</izvorni_sadrzaj>
    <derivirana_varijabla naziv="DomainObject.Predmet.StrankaIDrugiAdressOIB_1">Slavko Ljubičić, OIB 33011702649, Ulica Breza 78,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svibnja 2017.</izvorni_sadrzaj>
    <derivirana_varijabla naziv="DomainObject.Predmet.OdlukaRjesenje.DatumDonosenjaOdluke_1">15. svibnja 2017.</derivirana_varijabla>
  </DomainObject.Predmet.OdlukaRjesenje.DatumDonosenjaOdluke>
  <DomainObject.Predmet.OdlukaRjesenje.DatumPravomocnosti>
    <izvorni_sadrzaj>6. lipnja 2017.</izvorni_sadrzaj>
    <derivirana_varijabla naziv="DomainObject.Predmet.OdlukaRjesenje.DatumPravomocnosti_1">6. lipnja 2017.</derivirana_varijabla>
  </DomainObject.Predmet.OdlukaRjesenje.DatumPravomocnosti>
  <DomainObject.Predmet.OdlukaRjesenje.Oznaka>
    <izvorni_sadrzaj>Sp-38/2016-16</izvorni_sadrzaj>
    <derivirana_varijabla naziv="DomainObject.Predmet.OdlukaRjesenje.Oznaka_1">Sp-38/2016-16</derivirana_varijabla>
  </DomainObject.Predmet.OdlukaRjesenje.Oznaka>
  <DomainObject.Predmet.SudioniciListNaziv>
    <izvorni_sadrzaj>
      <item>Slavko Ljubičić</item>
      <item>Hrvatski Telekom d.d.</item>
      <item>B2  KAPITAL d.o.o. za poslovne usluge</item>
      <item>HRVATSKA POŠTANSKA BANKA, dioničko društvo</item>
      <item>ERSTE&amp;STEIERMÄRKISCHE BANKA dioničko društvo</item>
      <item>Hrvatska radiotelevizija</item>
      <item>Odvjetničko društvo Hanžeković&amp;Partneri</item>
      <item>EOS MATRIX d.o.o. za poslovne usluge</item>
      <item>odvj. Sonja Šoštar</item>
      <item>OD Buterin &amp; Posavec d.o.o.</item>
    </izvorni_sadrzaj>
    <derivirana_varijabla naziv="DomainObject.Predmet.SudioniciListNaziv_1">
      <item>Slavko Ljubičić</item>
      <item>Hrvatski Telekom d.d.</item>
      <item>B2  KAPITAL d.o.o. za poslovne usluge</item>
      <item>HRVATSKA POŠTANSKA BANKA, dioničko društvo</item>
      <item>ERSTE&amp;STEIERMÄRKISCHE BANKA dioničko društvo</item>
      <item>Hrvatska radiotelevizija</item>
      <item>Odvjetničko društvo Hanžeković&amp;Partneri</item>
      <item>EOS MATRIX d.o.o. za poslovne usluge</item>
      <item>odvj. Sonja Šoštar</item>
      <item>OD Buterin &amp; Posavec d.o.o.</item>
    </derivirana_varijabla>
  </DomainObject.Predmet.SudioniciListNaziv>
  <DomainObject.Predmet.SudioniciListAdressOIB>
    <izvorni_sadrzaj>
      <item>Slavko Ljubičić, OIB 33011702649, Ulica Breza 78,10000 Zagreb</item>
      <item>Hrvatski Telekom d.d., OIB 81793146560, Roberta Frangeša Mihanovića 9,10000 Zagreb</item>
      <item>B2  KAPITAL d.o.o. za poslovne usluge, OIB 57509775367, Radnička cesta 41,10000 Zagreb</item>
      <item>HRVATSKA POŠTANSKA BANKA, dioničko društvo, OIB 87939104217, Jurišićeva 4,10000 Zagreb</item>
      <item>ERSTE&amp;STEIERMÄRKISCHE BANKA dioničko društvo, OIB 23057039320, Jadranski Trg 3/a,51000 Rijeka</item>
      <item>Hrvatska radiotelevizija, OIB 68419124305, Prisavlje 3,10000 Zagreb</item>
      <item>Odvjetničko društvo Hanžeković&amp;Partneri, Radnička cesta 22,10000 Zagreb</item>
      <item>EOS MATRIX d.o.o. za poslovne usluge, OIB 76674680107, Horvatova 82,10000 Zagreb</item>
      <item>odvj. Sonja Šoštar, Kleščićeva 7,10430 Samobor</item>
      <item>OD Buterin &amp; Posavec d.o.o.</item>
    </izvorni_sadrzaj>
    <derivirana_varijabla naziv="DomainObject.Predmet.SudioniciListAdressOIB_1">
      <item>Slavko Ljubičić, OIB 33011702649, Ulica Breza 78,10000 Zagreb</item>
      <item>Hrvatski Telekom d.d., OIB 81793146560, Roberta Frangeša Mihanovića 9,10000 Zagreb</item>
      <item>B2  KAPITAL d.o.o. za poslovne usluge, OIB 57509775367, Radnička cesta 41,10000 Zagreb</item>
      <item>HRVATSKA POŠTANSKA BANKA, dioničko društvo, OIB 87939104217, Jurišićeva 4,10000 Zagreb</item>
      <item>ERSTE&amp;STEIERMÄRKISCHE BANKA dioničko društvo, OIB 23057039320, Jadranski Trg 3/a,51000 Rijeka</item>
      <item>Hrvatska radiotelevizija, OIB 68419124305, Prisavlje 3,10000 Zagreb</item>
      <item>Odvjetničko društvo Hanžeković&amp;Partneri, Radnička cesta 22,10000 Zagreb</item>
      <item>EOS MATRIX d.o.o. za poslovne usluge, OIB 76674680107, Horvatova 82,10000 Zagreb</item>
      <item>odvj. Sonja Šoštar, Kleščićeva 7,10430 Samobor</item>
      <item>OD Buterin &amp; Posavec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33011702649</item>
      <item>, OIB 81793146560</item>
      <item>, OIB 57509775367</item>
      <item>, OIB 87939104217</item>
      <item>, OIB 23057039320</item>
      <item>, OIB 68419124305</item>
      <item>, OIB null</item>
      <item>, OIB 76674680107</item>
      <item>, OIB null</item>
      <item>, OIB null</item>
    </izvorni_sadrzaj>
    <derivirana_varijabla naziv="DomainObject.Predmet.SudioniciListNazivOIB_1">
      <item>, OIB 33011702649</item>
      <item>, OIB 81793146560</item>
      <item>, OIB 57509775367</item>
      <item>, OIB 87939104217</item>
      <item>, OIB 23057039320</item>
      <item>, OIB 68419124305</item>
      <item>, OIB null</item>
      <item>, OIB 76674680107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1DA981-C106-4D7A-9024-1A8433E492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384</properties:Words>
  <properties:Characters>1966</properties:Characters>
  <properties:Lines>69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2018-01-16T13:09:00Z</dcterms:created>
  <dc:creator>RH - TDU</dc:creator>
  <cp:lastModifiedBy>Jelena Pavić</cp:lastModifiedBy>
  <cp:lastPrinted>2018-01-16T13:09:00Z</cp:lastPrinted>
  <dcterms:modified xmlns:xsi="http://www.w3.org/2001/XMLSchema-instance" xsi:type="dcterms:W3CDTF">2018-01-16T13:42:00Z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