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1026AD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66596C" w:rsidP="004C4841" w:rsidR="0066596C" w:rsidRPr="00A77023">
            <w:r w:rsidRPr="00A77023">
              <w:t>Zagreb, Amruševa 2/II</w:t>
            </w:r>
          </w:p>
        </w:tc>
      </w:tr>
    </w:tbl>
    <w:p w14:textId="8b58f8e" w14:paraId="8b58f8e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727D72">
        <w:rPr>
          <w:lang w:val="pt-BR"/>
        </w:rPr>
        <w:t xml:space="preserve">                              72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B43726">
        <w:rPr>
          <w:lang w:val="pt-BR"/>
        </w:rPr>
        <w:t>175/2014</w:t>
      </w:r>
      <w:r w:rsidR="00AE0080">
        <w:rPr>
          <w:lang w:val="pt-BR"/>
        </w:rPr>
        <w:t>-282</w:t>
      </w:r>
    </w:p>
    <w:p w:rsidRDefault="001F2EEE" w:rsidP="007E24F5" w:rsidR="001F2EEE" w:rsidRPr="00310646">
      <w:pPr>
        <w:jc w:val="center"/>
      </w:pPr>
      <w:r>
        <w:t>REPUBLIKA HRVATSKA</w:t>
      </w: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B43726" w:rsidR="00B43726" w:rsidRPr="000528A8">
      <w:pPr>
        <w:jc w:val="both"/>
      </w:pPr>
      <w:r>
        <w:rPr>
          <w:lang w:val="pt-BR"/>
        </w:rPr>
        <w:tab/>
      </w:r>
      <w:r w:rsidR="00B43726" w:rsidRPr="000528A8">
        <w:rPr>
          <w:lang w:val="pt-BR"/>
        </w:rPr>
        <w:t>Trgovački sud u Zagrebu, po sucu Nikoli Ribariću, kao stečajnom sucu, u stečajnom predmetu nad stečajnim dužnikom ŠIMECKI-TRGOVINA d.o.o. - u stečaju, Zagreb, Vlaška 126, MBS: 080101294, OIB: 07897444082</w:t>
      </w:r>
      <w:r w:rsidR="00B43726" w:rsidRPr="000528A8">
        <w:t>,</w:t>
      </w:r>
      <w:r w:rsidR="00B43726" w:rsidRPr="000528A8">
        <w:rPr>
          <w:lang w:val="pt-BR"/>
        </w:rPr>
        <w:t xml:space="preserve"> dana </w:t>
      </w:r>
      <w:r w:rsidR="00B43726">
        <w:rPr>
          <w:lang w:val="pt-BR"/>
        </w:rPr>
        <w:t>20</w:t>
      </w:r>
      <w:r w:rsidR="00B43726" w:rsidRPr="000528A8">
        <w:rPr>
          <w:lang w:val="pt-BR"/>
        </w:rPr>
        <w:t>.</w:t>
      </w:r>
      <w:r w:rsidR="00B43726">
        <w:rPr>
          <w:lang w:val="pt-BR"/>
        </w:rPr>
        <w:t xml:space="preserve"> veljače</w:t>
      </w:r>
      <w:r w:rsidR="00B43726" w:rsidRPr="000528A8">
        <w:rPr>
          <w:lang w:val="pt-BR"/>
        </w:rPr>
        <w:t xml:space="preserve"> 201</w:t>
      </w:r>
      <w:r w:rsidR="00B43726">
        <w:rPr>
          <w:lang w:val="pt-BR"/>
        </w:rPr>
        <w:t>8</w:t>
      </w:r>
      <w:r w:rsidR="00B43726" w:rsidRPr="000528A8">
        <w:rPr>
          <w:lang w:val="pt-BR"/>
        </w:rPr>
        <w:t>.,</w:t>
      </w:r>
      <w:r w:rsidR="00B43726" w:rsidRPr="000528A8">
        <w:t xml:space="preserve">  </w:t>
      </w:r>
    </w:p>
    <w:p w:rsidRDefault="006874A7" w:rsidP="006874A7" w:rsidR="006874A7">
      <w:pPr>
        <w:jc w:val="both"/>
        <w:rPr>
          <w:lang w:val="pt-BR"/>
        </w:rPr>
      </w:pPr>
    </w:p>
    <w:p w:rsidRDefault="00727D72" w:rsidP="00727D72" w:rsidR="00727D72" w:rsidRPr="000D7E78">
      <w:pPr>
        <w:jc w:val="both"/>
      </w:pPr>
      <w:r w:rsidRPr="000D7E78">
        <w:t xml:space="preserve"> </w:t>
      </w:r>
    </w:p>
    <w:p w:rsidRDefault="008D0264" w:rsidP="00974456" w:rsidR="00F868C9" w:rsidRPr="00C66AF2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  <w:r w:rsidR="00877097"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="00877097" w:rsidRPr="00C66AF2">
        <w:t xml:space="preserve"> j </w:t>
      </w:r>
      <w:r w:rsidR="00A806E8" w:rsidRPr="00C66AF2">
        <w:t xml:space="preserve">e </w:t>
      </w:r>
      <w:r w:rsidR="00A806E8" w:rsidRPr="00C66AF2">
        <w:tab/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B43726" w:rsidR="00B43726">
      <w:pPr>
        <w:jc w:val="both"/>
      </w:pPr>
      <w:r>
        <w:t>-</w:t>
      </w:r>
      <w:r w:rsidR="004C4841" w:rsidRPr="004C4841">
        <w:rPr>
          <w:szCs w:val="20"/>
        </w:rPr>
        <w:t xml:space="preserve"> </w:t>
      </w:r>
      <w:r w:rsidR="006874A7">
        <w:t xml:space="preserve">nekretnina u vlasništvu stečajnog dužnika, upisana u zemljišnim knjigama </w:t>
      </w:r>
      <w:r w:rsidR="00B43726">
        <w:t>Zemljišnoknjižnog odjela Križevci, Općinskog suda u Bjelovaru i to:</w:t>
      </w:r>
    </w:p>
    <w:p w:rsidRDefault="00B43726" w:rsidP="00B43726" w:rsidR="00B43726">
      <w:pPr>
        <w:jc w:val="both"/>
      </w:pPr>
    </w:p>
    <w:p w:rsidRDefault="007C18D4" w:rsidP="007C18D4" w:rsidR="007C18D4">
      <w:pPr>
        <w:jc w:val="both"/>
      </w:pPr>
      <w:r>
        <w:t>-k.č.br: 1075/1, ZGRADA NEMČIĆEV TRG, površine 402 m2, sve upisano u zk.ul. broj: 7707 k.o. Križevci i to</w:t>
      </w:r>
    </w:p>
    <w:p w:rsidRDefault="007C18D4" w:rsidP="007C18D4" w:rsidR="007C18D4">
      <w:pPr>
        <w:jc w:val="both"/>
      </w:pPr>
    </w:p>
    <w:p w:rsidRDefault="007C18D4" w:rsidP="007C18D4" w:rsidR="007C18D4">
      <w:pPr>
        <w:jc w:val="both"/>
      </w:pPr>
      <w:r>
        <w:t xml:space="preserve">zemljišno knjižno tijelo upisano na listu A (Posjedovnica) pod II </w:t>
      </w:r>
    </w:p>
    <w:p w:rsidRDefault="007C18D4" w:rsidP="007C18D4" w:rsidR="007C18D4">
      <w:pPr>
        <w:jc w:val="both"/>
      </w:pPr>
    </w:p>
    <w:p w:rsidRDefault="007C18D4" w:rsidP="007C18D4" w:rsidR="007C18D4">
      <w:pPr>
        <w:jc w:val="both"/>
      </w:pPr>
      <w:r>
        <w:t>POSLOVNI PROSTOR 1. U ULIČNOM JUGOZAPADNOM DIJELU GRAĐEVINE SA ULAZOM SA NEMČIĆEVOG TRGA, KOJI SE SASTOJI OD ČETIRI PROSTORIJE OZNAČENE BROJEVIMA 1, 2, 3, 4 SA UKUPNO 85,55 M2 ODNOSNO 9,48 % POVRŠINE GRAĐEVINE</w:t>
      </w:r>
    </w:p>
    <w:p w:rsidRDefault="00727D72" w:rsidP="006874A7" w:rsidR="00727D72" w:rsidRPr="001134FD">
      <w:pPr>
        <w:jc w:val="both"/>
        <w:rPr>
          <w:color w:val="FF0000"/>
        </w:rPr>
      </w:pPr>
      <w:r w:rsidRPr="001134FD">
        <w:rPr>
          <w:color w:val="FF0000"/>
        </w:rPr>
        <w:t xml:space="preserve"> </w:t>
      </w:r>
    </w:p>
    <w:p w:rsidRDefault="0079096F" w:rsidP="001A06C3" w:rsidR="001A06C3">
      <w:pPr>
        <w:ind w:firstLine="680"/>
        <w:jc w:val="both"/>
      </w:pPr>
      <w:r>
        <w:t>II.</w:t>
      </w:r>
      <w:r w:rsidR="00AC5460">
        <w:t xml:space="preserve">      </w:t>
      </w:r>
      <w:r w:rsidR="00727D72">
        <w:t>Na nekretni</w:t>
      </w:r>
      <w:r w:rsidR="001A06C3">
        <w:t xml:space="preserve"> iz točke I. upisano je razlučno pravo za korist vjerovnika:</w:t>
      </w:r>
    </w:p>
    <w:p w:rsidRDefault="000D0D2D" w:rsidP="000D0D2D" w:rsidR="000D0D2D" w:rsidRPr="000D0D2D">
      <w:pPr>
        <w:pStyle w:val="Odlomakpopisa"/>
        <w:numPr>
          <w:ilvl w:val="0"/>
          <w:numId w:val="15"/>
        </w:numPr>
      </w:pPr>
      <w:r>
        <w:rPr>
          <w:bCs/>
        </w:rPr>
        <w:t xml:space="preserve">    </w:t>
      </w:r>
      <w:r w:rsidRPr="002E36EB">
        <w:rPr>
          <w:bCs/>
        </w:rPr>
        <w:t xml:space="preserve">CROATIA BANKA D.D. ZAGREB, OIB: 32247795989, ZAGREB, </w:t>
      </w:r>
      <w:r>
        <w:rPr>
          <w:bCs/>
        </w:rPr>
        <w:t xml:space="preserve">   </w:t>
      </w:r>
    </w:p>
    <w:p w:rsidRDefault="000D0D2D" w:rsidP="000D0D2D" w:rsidR="006874A7" w:rsidRPr="006874A7">
      <w:pPr>
        <w:pStyle w:val="Odlomakpopisa"/>
        <w:ind w:left="1068"/>
      </w:pPr>
      <w:r>
        <w:rPr>
          <w:bCs/>
        </w:rPr>
        <w:t xml:space="preserve">    </w:t>
      </w:r>
      <w:r w:rsidRPr="002E36EB">
        <w:rPr>
          <w:bCs/>
        </w:rPr>
        <w:t>KVATERNIKOV TRG 9</w:t>
      </w:r>
    </w:p>
    <w:p w:rsidRDefault="00727D72" w:rsidP="006874A7" w:rsidR="00727D72">
      <w:pPr>
        <w:pStyle w:val="Odlomakpopisa"/>
        <w:overflowPunct w:val="false"/>
        <w:autoSpaceDE w:val="false"/>
        <w:autoSpaceDN w:val="false"/>
        <w:adjustRightInd w:val="false"/>
        <w:ind w:left="1640"/>
        <w:jc w:val="both"/>
        <w:textAlignment w:val="baseline"/>
      </w:pPr>
    </w:p>
    <w:p w:rsidRDefault="00727D72" w:rsidP="00727D72" w:rsidR="00727D72" w:rsidRPr="00BF73E1">
      <w:pPr>
        <w:pStyle w:val="Odlomakpopisa"/>
        <w:ind w:left="1640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</w:p>
    <w:p w:rsidRDefault="001C55B1" w:rsidP="00A07F9E" w:rsidR="001C55B1" w:rsidRPr="00C2786C">
      <w:pPr>
        <w:ind w:firstLine="708"/>
        <w:jc w:val="both"/>
      </w:pPr>
      <w:r w:rsidRPr="00C2786C">
        <w:t>1.</w:t>
      </w:r>
      <w:r w:rsidR="004C4841" w:rsidRPr="00C2786C">
        <w:t xml:space="preserve"> </w:t>
      </w:r>
      <w:r w:rsidR="008C538E" w:rsidRPr="00C2786C">
        <w:t xml:space="preserve">utvrđenja vrijednost nekretnine </w:t>
      </w:r>
      <w:r w:rsidRPr="00C2786C">
        <w:t xml:space="preserve"> iznosi </w:t>
      </w:r>
      <w:r w:rsidR="007C18D4" w:rsidRPr="001662C2">
        <w:t>580.000,00 kuna</w:t>
      </w:r>
      <w:r w:rsidR="000D0D2D" w:rsidRPr="001662C2">
        <w:t xml:space="preserve">. </w:t>
      </w:r>
      <w:r w:rsidR="000D0D2D">
        <w:t>Na nekretninu se plaća porez na promet nekretnina u visini od 4 %</w:t>
      </w:r>
      <w:r w:rsidR="003D58B3" w:rsidRPr="00C2786C">
        <w:t xml:space="preserve">. </w:t>
      </w:r>
    </w:p>
    <w:p w:rsidRDefault="001C55B1" w:rsidP="00A07F9E" w:rsidR="0079096F">
      <w:pPr>
        <w:ind w:firstLine="708"/>
        <w:jc w:val="both"/>
      </w:pPr>
      <w:r w:rsidRPr="003D58B3">
        <w:t>2.</w:t>
      </w:r>
      <w:r w:rsidR="004C4841" w:rsidRPr="003D58B3">
        <w:t xml:space="preserve"> </w:t>
      </w:r>
      <w:r w:rsidRPr="003D58B3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lastRenderedPageBreak/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1C55B1">
      <w:pPr>
        <w:ind w:firstLine="708"/>
        <w:jc w:val="both"/>
      </w:pPr>
      <w:r>
        <w:t>5</w:t>
      </w:r>
      <w:r w:rsidR="00514E94">
        <w:t>.</w:t>
      </w:r>
      <w:r w:rsidR="004C4841">
        <w:t xml:space="preserve"> </w:t>
      </w:r>
      <w:r w:rsidR="00D403D8">
        <w:t>dražbeni korak iznosi 1</w:t>
      </w:r>
      <w:r w:rsidR="001C55B1" w:rsidRPr="00D6335A">
        <w:t>.000,00 kn</w:t>
      </w:r>
      <w:r w:rsidR="00A301DF">
        <w:t>,</w:t>
      </w:r>
      <w:r w:rsidR="001C55B1" w:rsidRPr="00D6335A">
        <w:t xml:space="preserve"> </w:t>
      </w:r>
    </w:p>
    <w:p w:rsidRDefault="000A3023" w:rsidP="00A07F9E" w:rsidR="001C55B1">
      <w:pPr>
        <w:ind w:firstLine="708"/>
        <w:jc w:val="both"/>
      </w:pPr>
      <w:r>
        <w:t>6</w:t>
      </w:r>
      <w:r w:rsidR="001C55B1" w:rsidRPr="00D6335A">
        <w:t>.</w:t>
      </w:r>
      <w:r w:rsidR="004C4841">
        <w:t xml:space="preserve"> </w:t>
      </w:r>
      <w:r>
        <w:t>r</w:t>
      </w:r>
      <w:r w:rsidR="00A07F9E">
        <w:t>ok u kojem je kupac dužan položiti kupovninu - r</w:t>
      </w:r>
      <w:r w:rsidR="00A07F9E" w:rsidRPr="00645508">
        <w:t>azlik</w:t>
      </w:r>
      <w:r w:rsidR="00AF5EFF">
        <w:t>u između jamčevine i postignute</w:t>
      </w:r>
      <w:r w:rsidR="00A07F9E" w:rsidRPr="00645508">
        <w:t xml:space="preserve"> cijene</w:t>
      </w:r>
      <w:r w:rsidR="00AF5EFF">
        <w:t>:</w:t>
      </w:r>
      <w:r w:rsidR="00A07F9E" w:rsidRPr="00645508">
        <w:t xml:space="preserve">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pravomoćnosti rješenja o dosudi</w:t>
      </w:r>
      <w:r w:rsidR="00A301DF">
        <w:t>,</w:t>
      </w:r>
    </w:p>
    <w:p w:rsidRDefault="00A301DF" w:rsidP="00A07F9E" w:rsidR="00A301DF" w:rsidRPr="00FE5E74">
      <w:pPr>
        <w:ind w:firstLine="708"/>
        <w:jc w:val="both"/>
      </w:pPr>
      <w:r>
        <w:t xml:space="preserve">7. </w:t>
      </w:r>
      <w:r w:rsidRPr="00A301DF">
        <w:t xml:space="preserve">kupac je dužan uplatiti kupovninu na </w:t>
      </w:r>
      <w:r w:rsidRPr="00FE5E74">
        <w:t>poseban račun Agencije otvoren za tu namjenu,</w:t>
      </w:r>
    </w:p>
    <w:p w:rsidRDefault="00A301DF" w:rsidP="003A0E59" w:rsidR="003A0E59" w:rsidRPr="00645508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3A0E59">
        <w:t xml:space="preserve"> ne položi kupovninu, n</w:t>
      </w:r>
      <w:r w:rsidR="003A0E59" w:rsidRPr="00645508">
        <w:t>ekretnina će se dosuditi 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u kojem će odrediti rok za polaganje kupovnine. Sud će u tom rješenju najprije oglasiti nevažećom dosudu kupcu koji je ponudio višu cijenu.</w:t>
      </w:r>
    </w:p>
    <w:p w:rsidRDefault="008C538E" w:rsidP="001C55B1" w:rsidR="008C538E">
      <w:pPr>
        <w:ind w:firstLine="708" w:left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V.</w:t>
      </w:r>
      <w:r w:rsidRPr="00D6335A">
        <w:tab/>
        <w:t>Ostali uvjeti prodaje</w:t>
      </w:r>
    </w:p>
    <w:p w:rsidRDefault="00A301DF" w:rsidP="00C046C1" w:rsidR="00C046C1" w:rsidRPr="00D6335A">
      <w:pPr>
        <w:ind w:firstLine="705"/>
        <w:jc w:val="both"/>
      </w:pPr>
      <w:r>
        <w:tab/>
      </w:r>
      <w:r w:rsidR="00C046C1">
        <w:t>1</w:t>
      </w:r>
      <w:r w:rsidR="00C046C1" w:rsidRPr="00D6335A">
        <w:t>.</w:t>
      </w:r>
      <w:r w:rsidR="00C046C1">
        <w:t xml:space="preserve"> </w:t>
      </w:r>
      <w:r w:rsidR="00C046C1" w:rsidRPr="00D6335A">
        <w:t>kupac plaća sve poreze i pristojbe u vezi sa prodajom</w:t>
      </w:r>
      <w:r w:rsidR="00C046C1">
        <w:t xml:space="preserve"> nekretnine u skladu sa zakonom,</w:t>
      </w:r>
    </w:p>
    <w:p w:rsidRDefault="00C046C1" w:rsidP="00C046C1" w:rsidR="00C046C1" w:rsidRPr="000A3023">
      <w:pPr>
        <w:ind w:firstLine="705"/>
        <w:jc w:val="both"/>
        <w:rPr>
          <w:sz w:val="22"/>
          <w:szCs w:val="22"/>
        </w:rPr>
      </w:pPr>
      <w:r>
        <w:t>2</w:t>
      </w:r>
      <w:r w:rsidRPr="00D6335A">
        <w:t>.</w:t>
      </w:r>
      <w:r>
        <w:t xml:space="preserve"> z</w:t>
      </w:r>
      <w:r w:rsidRPr="00A301DF">
        <w:t>ainteresirane osobe mogu u vrijeme dogovoreno sa stečajnim upraviteljem razgledati</w:t>
      </w:r>
      <w:r>
        <w:t xml:space="preserve"> predmetnu</w:t>
      </w:r>
      <w:r w:rsidRPr="00A301DF">
        <w:t xml:space="preserve"> nekretninu i dokumentaciju vezanu uz tu nekretninu</w:t>
      </w:r>
      <w:r>
        <w:t>.</w:t>
      </w:r>
      <w:r w:rsidR="001662C2">
        <w:t xml:space="preserve"> </w:t>
      </w:r>
    </w:p>
    <w:p w:rsidRDefault="00A07F9E" w:rsidP="001C55B1" w:rsidR="00A07F9E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(N.N.156/14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="00C66AF2">
        <w:t>I</w:t>
      </w:r>
      <w:r w:rsidR="00A301DF">
        <w:t>.</w:t>
      </w:r>
      <w:r w:rsidRPr="00645508">
        <w:t xml:space="preserve">  Ovaj zaključak o prodaji objavit će se na </w:t>
      </w:r>
      <w:r w:rsidR="009613B0">
        <w:t>e-</w:t>
      </w:r>
      <w:r w:rsidRPr="00645508">
        <w:t>oglasnoj ploči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7A7D93" w:rsidR="00A301DF">
      <w:pPr>
        <w:ind w:firstLine="680"/>
        <w:jc w:val="both"/>
      </w:pPr>
    </w:p>
    <w:p w:rsidRDefault="00A301DF" w:rsidP="00A301DF" w:rsidR="00A07F9E">
      <w:pPr>
        <w:ind w:firstLine="680"/>
        <w:jc w:val="both"/>
      </w:pPr>
      <w:r>
        <w:t xml:space="preserve">Sud je pravomoćnim rješenjem od </w:t>
      </w:r>
      <w:r w:rsidR="00D403D8">
        <w:t>18</w:t>
      </w:r>
      <w:r>
        <w:t>.</w:t>
      </w:r>
      <w:r w:rsidR="00C26D28">
        <w:t xml:space="preserve"> listopada</w:t>
      </w:r>
      <w:r w:rsidR="007E461A">
        <w:t xml:space="preserve"> 2017</w:t>
      </w:r>
      <w:r>
        <w:t>. odredio prodaju</w:t>
      </w:r>
      <w:r w:rsidR="007A7D93" w:rsidRPr="00645508">
        <w:t xml:space="preserve"> u stečajnom postupku nekretnine u vlasništvu stečajnog dužnika</w:t>
      </w:r>
      <w:r w:rsidR="000A3023">
        <w:t xml:space="preserve"> </w:t>
      </w:r>
      <w:r>
        <w:t xml:space="preserve">opisane točki </w:t>
      </w:r>
      <w:r w:rsidR="000A3023">
        <w:t>I</w:t>
      </w:r>
      <w:r>
        <w:t>.</w:t>
      </w:r>
      <w:r w:rsidR="000A3023">
        <w:t xml:space="preserve"> ovog zaključka.</w:t>
      </w:r>
    </w:p>
    <w:p w:rsidRDefault="000A3023" w:rsidP="007A7D93" w:rsidR="000A3023">
      <w:pPr>
        <w:ind w:firstLine="680"/>
        <w:jc w:val="both"/>
      </w:pPr>
    </w:p>
    <w:p w:rsidRDefault="00C66AF2" w:rsidP="000A3023" w:rsidR="000A3023">
      <w:pPr>
        <w:ind w:firstLine="680"/>
        <w:jc w:val="both"/>
      </w:pPr>
      <w:r>
        <w:t>Odredbom čl. 247. st.</w:t>
      </w:r>
      <w:r w:rsidR="000A3023">
        <w:t xml:space="preserve"> 3. SZ-a propisa</w:t>
      </w:r>
      <w:r w:rsidR="003B38C5">
        <w:t xml:space="preserve">no je kako </w:t>
      </w:r>
      <w:r w:rsidR="000A3023">
        <w:t>zaključkom o prodaji sud utvrđuje vrijednost nekretnine, način prodaje i uvjete prodaje.</w:t>
      </w:r>
    </w:p>
    <w:p w:rsidRDefault="00C66AF2" w:rsidP="000A3023" w:rsidR="00C66AF2">
      <w:pPr>
        <w:ind w:firstLine="680"/>
        <w:jc w:val="both"/>
      </w:pPr>
    </w:p>
    <w:p w:rsidRDefault="00C66AF2" w:rsidP="00C66AF2" w:rsidR="00AC5460">
      <w:pPr>
        <w:ind w:firstLine="680"/>
        <w:jc w:val="both"/>
      </w:pPr>
      <w:r>
        <w:t xml:space="preserve">Slijedom navedenog, točka II. zaključka donesena je na temelju odredbe čl. 247. st. 3. SZ-a i čl. 97. st. 1.-5. Ovršnog zakona </w:t>
      </w:r>
      <w:r w:rsidR="00AC5460" w:rsidRPr="00D6335A">
        <w:t>(</w:t>
      </w:r>
      <w:r>
        <w:t>„Narodne novine“ broj</w:t>
      </w:r>
      <w:r w:rsidR="00AC5460" w:rsidRPr="00D6335A">
        <w:t xml:space="preserve"> 112/2012, 25/13 i 93/2014.</w:t>
      </w:r>
      <w:r w:rsidR="00AC5460">
        <w:t>, dalje: OZ).</w:t>
      </w:r>
      <w:r w:rsidR="00AC5460"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AC5460" w:rsidP="004B0F73" w:rsidR="00C66AF2">
      <w:pPr>
        <w:jc w:val="both"/>
      </w:pPr>
      <w:r>
        <w:lastRenderedPageBreak/>
        <w:t>Vrijednost nekretnine utvrđena je</w:t>
      </w:r>
      <w:r w:rsidR="00C66AF2">
        <w:t xml:space="preserve"> </w:t>
      </w:r>
      <w:r w:rsidR="003B38C5">
        <w:t xml:space="preserve">temeljem nalaza i mišljenja ovlaštenog sudskog vještaka </w:t>
      </w:r>
      <w:r w:rsidR="004B0F73" w:rsidRPr="00FE01C1">
        <w:t>mr. Mario Čutura</w:t>
      </w:r>
      <w:r w:rsidR="004B0F73">
        <w:t xml:space="preserve"> od 7</w:t>
      </w:r>
      <w:r w:rsidR="004B0F73" w:rsidRPr="00FE01C1">
        <w:t>.</w:t>
      </w:r>
      <w:r w:rsidR="004B0F73">
        <w:t xml:space="preserve"> listopada</w:t>
      </w:r>
      <w:r w:rsidR="004B0F73" w:rsidRPr="00FE01C1">
        <w:t xml:space="preserve"> 201</w:t>
      </w:r>
      <w:r w:rsidR="004B0F73">
        <w:t>6</w:t>
      </w:r>
      <w:r w:rsidR="004B0F73" w:rsidRPr="00FE01C1">
        <w:t xml:space="preserve">. </w:t>
      </w:r>
      <w:r w:rsidR="004B0F73">
        <w:t>godine</w:t>
      </w:r>
      <w:r w:rsidR="00C2786C">
        <w:t>.</w:t>
      </w:r>
      <w:r w:rsidR="003B38C5">
        <w:t xml:space="preserve"> </w:t>
      </w:r>
    </w:p>
    <w:p w:rsidRDefault="00AC5460" w:rsidP="00AC5460" w:rsidR="00AC5460">
      <w:pPr>
        <w:ind w:firstLine="708"/>
        <w:jc w:val="both"/>
      </w:pPr>
    </w:p>
    <w:p w:rsidRDefault="00C66AF2" w:rsidP="00C66AF2" w:rsidR="00C66AF2">
      <w:pPr>
        <w:ind w:firstLine="708"/>
        <w:jc w:val="both"/>
      </w:pPr>
      <w:r>
        <w:t>Nadalje, sud je odluku iz točke III.2. zaključka donio na temelju odredbe  čl. 247. st. 5. i 6. SZ-a, odluku iz točke III.3.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>
        <w:t>, odluku iz točke III.5. na temelju čl. 20. st. 2. Pravilnika, a iz točke III.7. na temelju odredbe čl. 98. st. 3. OZ-a.</w:t>
      </w:r>
    </w:p>
    <w:p w:rsidRDefault="00C66AF2" w:rsidP="004242BE" w:rsidR="00C66AF2">
      <w:pPr>
        <w:ind w:firstLine="708"/>
        <w:jc w:val="both"/>
      </w:pPr>
    </w:p>
    <w:p w:rsidRDefault="003A0E59" w:rsidP="004242BE" w:rsidR="00F60E77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401105">
        <w:t>I</w:t>
      </w:r>
      <w:r w:rsidR="004242BE">
        <w:t>. zaključka).</w:t>
      </w:r>
    </w:p>
    <w:p w:rsidRDefault="00F60E77" w:rsidP="004242BE" w:rsidR="00F60E77">
      <w:pPr>
        <w:ind w:firstLine="708"/>
        <w:jc w:val="both"/>
      </w:pPr>
    </w:p>
    <w:p w:rsidRDefault="00F60E77" w:rsidP="004242BE" w:rsidR="00F60E77">
      <w:pPr>
        <w:ind w:firstLine="708"/>
        <w:jc w:val="both"/>
      </w:pPr>
      <w:r>
        <w:t>Točka V</w:t>
      </w:r>
      <w:r w:rsidR="00401105">
        <w:t>I</w:t>
      </w:r>
      <w:r>
        <w:t>I zaključka temeljena je na odredbi članka 12. Stečajnog zakona.</w:t>
      </w:r>
    </w:p>
    <w:p w:rsidRDefault="00F60E77" w:rsidP="004242BE" w:rsidR="00F60E77">
      <w:pPr>
        <w:ind w:firstLine="708"/>
        <w:jc w:val="both"/>
      </w:pPr>
    </w:p>
    <w:p w:rsidRDefault="00F60E77" w:rsidP="004242BE" w:rsidR="003A0E59">
      <w:pPr>
        <w:ind w:firstLine="708"/>
        <w:jc w:val="both"/>
      </w:pPr>
      <w:r>
        <w:t>Slijedom navedenoga odlučeno je kao u izreci.</w:t>
      </w:r>
      <w:r w:rsidR="003A0E59">
        <w:t xml:space="preserve"> </w:t>
      </w:r>
    </w:p>
    <w:p w:rsidRDefault="00765530" w:rsidP="00C66AF2" w:rsidR="00765530" w:rsidRPr="00645508">
      <w:pPr>
        <w:jc w:val="both"/>
      </w:pP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4B0F73">
        <w:t>20</w:t>
      </w:r>
      <w:r>
        <w:t>.</w:t>
      </w:r>
      <w:r w:rsidR="00622380">
        <w:t xml:space="preserve"> veljače</w:t>
      </w:r>
      <w:r>
        <w:t xml:space="preserve"> </w:t>
      </w:r>
      <w:r w:rsidR="00DC7D12">
        <w:t>201</w:t>
      </w:r>
      <w:r w:rsidR="00622380">
        <w:t>8</w:t>
      </w:r>
      <w:r w:rsidR="001A1120">
        <w:t>.</w:t>
      </w:r>
    </w:p>
    <w:p w:rsidRDefault="00A84C1A" w:rsidP="00E91121" w:rsidR="00AE008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AE008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E0080" w:rsidP="00E91121" w:rsidR="00AE008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E0080" w:rsidP="00E91121" w:rsidR="00AE008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E0080" w:rsidP="00E91121" w:rsidR="00AE008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E0080" w:rsidP="00E91121" w:rsidR="00AE008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E0080" w:rsidP="00AE0080" w:rsidR="00AE0080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F2EEE" w:rsidP="00AE0080" w:rsidR="001F2EEE" w:rsidRPr="00FE5E74">
      <w:pPr>
        <w:pStyle w:val="Tijeloteksta"/>
        <w:ind w:firstLine="612" w:left="5760"/>
        <w:rPr>
          <w:rFonts w:hAnsi="Times New Roman" w:ascii="Times New Roman"/>
        </w:rPr>
      </w:pPr>
    </w:p>
    <w:p w:rsidRDefault="00620B7F" w:rsidP="001F2EEE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1F2EEE" w:rsidR="001F2EEE"/>
    <w:p w:rsidRDefault="001F2EEE" w:rsidR="001F2EEE"/>
    <w:p w:rsidRDefault="00AE0080" w:rsidR="00AE0080"/>
    <w:p w:rsidRDefault="00AE0080" w:rsidR="00AE0080"/>
    <w:p w:rsidRDefault="00AE0080" w:rsidR="00AE0080"/>
    <w:p w:rsidRDefault="00AE0080" w:rsidR="00AE0080"/>
    <w:p w:rsidRDefault="00AE0080" w:rsidR="00AE0080"/>
    <w:p w:rsidRDefault="00AE0080" w:rsidR="00AE0080"/>
    <w:p w:rsidRDefault="00AE0080" w:rsidR="00AE0080"/>
    <w:p w:rsidRDefault="00AE0080" w:rsidR="00AE0080"/>
    <w:p w:rsidRDefault="00AE0080" w:rsidR="00AE0080"/>
    <w:p w:rsidRDefault="00AE0080" w:rsidR="00AE0080"/>
    <w:p w:rsidRDefault="00AE0080" w:rsidR="00AE0080"/>
    <w:p w:rsidRDefault="00AE0080" w:rsidR="00AE0080"/>
    <w:p w:rsidRDefault="00AE0080" w:rsidR="00AE0080"/>
    <w:p w:rsidRDefault="00AE0080" w:rsidR="00AE0080"/>
    <w:p w:rsidRDefault="00AE0080" w:rsidR="00AE0080"/>
    <w:p w:rsidRDefault="00AE0080" w:rsidR="00AE0080"/>
    <w:p w:rsidRDefault="00AE0080" w:rsidR="00AE0080"/>
    <w:p w:rsidRDefault="00AE0080" w:rsidR="00AE0080"/>
    <w:p w:rsidRDefault="00AE0080" w:rsidR="00AE0080"/>
    <w:p w:rsidRDefault="00AE0080" w:rsidR="00AE0080"/>
    <w:p w:rsidRDefault="00AE0080" w:rsidR="00AE0080"/>
    <w:p w:rsidRDefault="00AE0080" w:rsidR="00AE0080"/>
    <w:sectPr w:rsidSect="00167C21" w:rsidR="00AE0080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686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66AF2" w:rsidP="003E1A3E" w:rsidR="00383464" w:rsidRPr="00A12C3D">
    <w:pPr>
      <w:jc w:val="right"/>
    </w:pPr>
    <w:r>
      <w:rPr>
        <w:lang w:val="pt-BR"/>
      </w:rPr>
      <w:t>7</w:t>
    </w:r>
    <w:r w:rsidR="00056838">
      <w:rPr>
        <w:lang w:val="pt-BR"/>
      </w:rPr>
      <w:t>2</w:t>
    </w:r>
    <w:r w:rsidR="00AE3DBF" w:rsidRPr="00264673">
      <w:rPr>
        <w:lang w:val="pt-BR"/>
      </w:rPr>
      <w:t>.</w:t>
    </w:r>
    <w:r>
      <w:rPr>
        <w:lang w:val="pt-BR"/>
      </w:rPr>
      <w:t xml:space="preserve"> </w:t>
    </w:r>
    <w:r w:rsidR="00AE3DBF" w:rsidRPr="00264673">
      <w:rPr>
        <w:lang w:val="pt-BR"/>
      </w:rPr>
      <w:t>St-</w:t>
    </w:r>
    <w:r w:rsidR="00B43726">
      <w:rPr>
        <w:lang w:val="pt-BR"/>
      </w:rPr>
      <w:t>175/2014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AA600E9"/>
    <w:multiLevelType w:val="hybridMultilevel"/>
    <w:tmpl w:val="8BD4E93A"/>
    <w:lvl w:tplc="7EF0366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52CD4158"/>
    <w:multiLevelType w:val="hybridMultilevel"/>
    <w:tmpl w:val="8F94AAA0"/>
    <w:lvl w:tplc="64EA058E" w:ilvl="0">
      <w:start w:val="1"/>
      <w:numFmt w:val="decimal"/>
      <w:lvlText w:val="%1."/>
      <w:lvlJc w:val="left"/>
      <w:pPr>
        <w:ind w:hanging="9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2"/>
  </w:num>
  <w:num w:numId="3">
    <w:abstractNumId w:val="13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1"/>
  </w:num>
  <w:num w:numId="14">
    <w:abstractNumId w:val="14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56838"/>
    <w:rsid w:val="00062F3C"/>
    <w:rsid w:val="0008428F"/>
    <w:rsid w:val="00086EB8"/>
    <w:rsid w:val="000956AE"/>
    <w:rsid w:val="000A3023"/>
    <w:rsid w:val="000B35B4"/>
    <w:rsid w:val="000D0D2D"/>
    <w:rsid w:val="000D3E10"/>
    <w:rsid w:val="000E77FF"/>
    <w:rsid w:val="000F00A7"/>
    <w:rsid w:val="00100BE6"/>
    <w:rsid w:val="001026AD"/>
    <w:rsid w:val="00105DED"/>
    <w:rsid w:val="001134FD"/>
    <w:rsid w:val="0013601B"/>
    <w:rsid w:val="00136031"/>
    <w:rsid w:val="001401A9"/>
    <w:rsid w:val="0014174A"/>
    <w:rsid w:val="00153E95"/>
    <w:rsid w:val="00161B58"/>
    <w:rsid w:val="001662C2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32160"/>
    <w:rsid w:val="00254490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A0E59"/>
    <w:rsid w:val="003B38C5"/>
    <w:rsid w:val="003B6F27"/>
    <w:rsid w:val="003D58B3"/>
    <w:rsid w:val="003E1A3E"/>
    <w:rsid w:val="00401105"/>
    <w:rsid w:val="004242BE"/>
    <w:rsid w:val="004270F7"/>
    <w:rsid w:val="00430D99"/>
    <w:rsid w:val="004451EF"/>
    <w:rsid w:val="00445CE6"/>
    <w:rsid w:val="0045250C"/>
    <w:rsid w:val="004560D9"/>
    <w:rsid w:val="00456866"/>
    <w:rsid w:val="004955A9"/>
    <w:rsid w:val="004B0809"/>
    <w:rsid w:val="004B0F73"/>
    <w:rsid w:val="004C4841"/>
    <w:rsid w:val="004C5C6C"/>
    <w:rsid w:val="004D73BC"/>
    <w:rsid w:val="004D7CF5"/>
    <w:rsid w:val="004F434E"/>
    <w:rsid w:val="00513852"/>
    <w:rsid w:val="00514E94"/>
    <w:rsid w:val="00515969"/>
    <w:rsid w:val="00516092"/>
    <w:rsid w:val="00526D62"/>
    <w:rsid w:val="005318A9"/>
    <w:rsid w:val="00573FDC"/>
    <w:rsid w:val="00592CB5"/>
    <w:rsid w:val="005C2EB1"/>
    <w:rsid w:val="005D56F9"/>
    <w:rsid w:val="005E117B"/>
    <w:rsid w:val="005F5633"/>
    <w:rsid w:val="0061272E"/>
    <w:rsid w:val="00613C43"/>
    <w:rsid w:val="00620B7F"/>
    <w:rsid w:val="00621277"/>
    <w:rsid w:val="00622282"/>
    <w:rsid w:val="00622380"/>
    <w:rsid w:val="00626F28"/>
    <w:rsid w:val="00633709"/>
    <w:rsid w:val="00645508"/>
    <w:rsid w:val="00652C42"/>
    <w:rsid w:val="0066596C"/>
    <w:rsid w:val="006819FF"/>
    <w:rsid w:val="006832A5"/>
    <w:rsid w:val="00685199"/>
    <w:rsid w:val="006874A7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27D72"/>
    <w:rsid w:val="00736EF6"/>
    <w:rsid w:val="0074479B"/>
    <w:rsid w:val="0075380F"/>
    <w:rsid w:val="00765530"/>
    <w:rsid w:val="007678A2"/>
    <w:rsid w:val="0077271F"/>
    <w:rsid w:val="0079096F"/>
    <w:rsid w:val="007A0ABD"/>
    <w:rsid w:val="007A14A7"/>
    <w:rsid w:val="007A26A6"/>
    <w:rsid w:val="007A3E67"/>
    <w:rsid w:val="007A7D93"/>
    <w:rsid w:val="007C18D4"/>
    <w:rsid w:val="007D16E7"/>
    <w:rsid w:val="007D25D9"/>
    <w:rsid w:val="007D3454"/>
    <w:rsid w:val="007E461A"/>
    <w:rsid w:val="007F6BA6"/>
    <w:rsid w:val="00800183"/>
    <w:rsid w:val="00810FFB"/>
    <w:rsid w:val="00823013"/>
    <w:rsid w:val="00827895"/>
    <w:rsid w:val="008438E3"/>
    <w:rsid w:val="00877097"/>
    <w:rsid w:val="00883836"/>
    <w:rsid w:val="0088567D"/>
    <w:rsid w:val="008C538E"/>
    <w:rsid w:val="008D0264"/>
    <w:rsid w:val="008F701B"/>
    <w:rsid w:val="00900636"/>
    <w:rsid w:val="00924661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D4C3B"/>
    <w:rsid w:val="009F20A8"/>
    <w:rsid w:val="00A07F9E"/>
    <w:rsid w:val="00A12C3D"/>
    <w:rsid w:val="00A13B5A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8669E"/>
    <w:rsid w:val="00A96786"/>
    <w:rsid w:val="00AA45FF"/>
    <w:rsid w:val="00AC5460"/>
    <w:rsid w:val="00AE0080"/>
    <w:rsid w:val="00AE263A"/>
    <w:rsid w:val="00AE28C7"/>
    <w:rsid w:val="00AE3DBF"/>
    <w:rsid w:val="00AF5EFF"/>
    <w:rsid w:val="00B01320"/>
    <w:rsid w:val="00B34EC8"/>
    <w:rsid w:val="00B3642F"/>
    <w:rsid w:val="00B408B7"/>
    <w:rsid w:val="00B4366F"/>
    <w:rsid w:val="00B43726"/>
    <w:rsid w:val="00B45135"/>
    <w:rsid w:val="00B46073"/>
    <w:rsid w:val="00B50989"/>
    <w:rsid w:val="00B630AD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046C1"/>
    <w:rsid w:val="00C21015"/>
    <w:rsid w:val="00C26D28"/>
    <w:rsid w:val="00C2786C"/>
    <w:rsid w:val="00C311AF"/>
    <w:rsid w:val="00C31D80"/>
    <w:rsid w:val="00C41D74"/>
    <w:rsid w:val="00C43F18"/>
    <w:rsid w:val="00C46A70"/>
    <w:rsid w:val="00C57106"/>
    <w:rsid w:val="00C6565D"/>
    <w:rsid w:val="00C66AF2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03D8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1389"/>
    <w:rsid w:val="00EC396C"/>
    <w:rsid w:val="00EC7AF6"/>
    <w:rsid w:val="00EE60EE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0E77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E045E"/>
    <w:rsid w:val="00FE2F1D"/>
    <w:rsid w:val="00FE5E74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2014.</izvorni_sadrzaj>
    <derivirana_varijabla naziv="DomainObject.Predmet.DatumOsnivanja_1">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St-175/2014</izvorni_sadrzaj>
    <derivirana_varijabla naziv="DomainObject.Predmet.OznakaBroj_1">St-175/2014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ŠIMECKI-TRGOVINA d.o.o. za trgovinu obućom i odjećom</izvorni_sadrzaj>
    <derivirana_varijabla naziv="DomainObject.Predmet.ProtustrankaFormated_1">  ŠIMECKI-TRGOVINA d.o.o. za trgovinu obućom i odjećom</derivirana_varijabla>
  </DomainObject.Predmet.ProtustrankaFormated>
  <DomainObject.Predmet.ProtustrankaFormatedOIB>
    <izvorni_sadrzaj>  ŠIMECKI-TRGOVINA d.o.o. za trgovinu obućom i odjećom, OIB 07897444082</izvorni_sadrzaj>
    <derivirana_varijabla naziv="DomainObject.Predmet.ProtustrankaFormatedOIB_1">  ŠIMECKI-TRGOVINA d.o.o. za trgovinu obućom i odjećom, OIB 07897444082</derivirana_varijabla>
  </DomainObject.Predmet.ProtustrankaFormatedOIB>
  <DomainObject.Predmet.ProtustrankaFormatedWithAdress>
    <izvorni_sadrzaj> ŠIMECKI-TRGOVINA d.o.o. za trgovinu obućom i odjećom, Vlaška 126, 10000 Zagreb</izvorni_sadrzaj>
    <derivirana_varijabla naziv="DomainObject.Predmet.ProtustrankaFormatedWithAdress_1"> ŠIMECKI-TRGOVINA d.o.o. za trgovinu obućom i odjećom, Vlaška 126, 10000 Zagreb</derivirana_varijabla>
  </DomainObject.Predmet.ProtustrankaFormatedWithAdress>
  <DomainObject.Predmet.ProtustrankaFormatedWithAdressOIB>
    <izvorni_sadrzaj> ŠIMECKI-TRGOVINA d.o.o. za trgovinu obućom i odjećom, OIB 07897444082, Vlaška 126, 10000 Zagreb</izvorni_sadrzaj>
    <derivirana_varijabla naziv="DomainObject.Predmet.ProtustrankaFormatedWithAdressOIB_1"> ŠIMECKI-TRGOVINA d.o.o. za trgovinu obućom i odjećom, OIB 07897444082, Vlaška 126, 10000 Zagreb</derivirana_varijabla>
  </DomainObject.Predmet.ProtustrankaFormatedWithAdressOIB>
  <DomainObject.Predmet.ProtustrankaWithAdress>
    <izvorni_sadrzaj>ŠIMECKI-TRGOVINA d.o.o. za trgovinu obućom i odjećom Vlaška 126, 10000 Zagreb</izvorni_sadrzaj>
    <derivirana_varijabla naziv="DomainObject.Predmet.ProtustrankaWithAdress_1">ŠIMECKI-TRGOVINA d.o.o. za trgovinu obućom i odjećom Vlaška 126, 10000 Zagreb</derivirana_varijabla>
  </DomainObject.Predmet.ProtustrankaWithAdress>
  <DomainObject.Predmet.ProtustrankaWithAdressOIB>
    <izvorni_sadrzaj>ŠIMECKI-TRGOVINA d.o.o. za trgovinu obućom i odjećom, OIB 07897444082, Vlaška 126, 10000 Zagreb</izvorni_sadrzaj>
    <derivirana_varijabla naziv="DomainObject.Predmet.ProtustrankaWithAdressOIB_1">ŠIMECKI-TRGOVINA d.o.o. za trgovinu obućom i odjećom, OIB 07897444082, Vlaška 126, 10000 Zagreb</derivirana_varijabla>
  </DomainObject.Predmet.ProtustrankaWithAdressOIB>
  <DomainObject.Predmet.ProtustrankaNazivFormated>
    <izvorni_sadrzaj>ŠIMECKI-TRGOVINA d.o.o. za trgovinu obućom i odjećom</izvorni_sadrzaj>
    <derivirana_varijabla naziv="DomainObject.Predmet.ProtustrankaNazivFormated_1">ŠIMECKI-TRGOVINA d.o.o. za trgovinu obućom i odjećom</derivirana_varijabla>
  </DomainObject.Predmet.ProtustrankaNazivFormated>
  <DomainObject.Predmet.ProtustrankaNazivFormatedOIB>
    <izvorni_sadrzaj>ŠIMECKI-TRGOVINA d.o.o. za trgovinu obućom i odjećom, OIB 07897444082</izvorni_sadrzaj>
    <derivirana_varijabla naziv="DomainObject.Predmet.ProtustrankaNazivFormatedOIB_1">ŠIMECKI-TRGOVINA d.o.o. za trgovinu obućom i odjećom, OIB 07897444082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dioničko društvo; Općinski sud u Sesvetama; Draško Semren, odvjetnik; NAVA BANKA dioničko društvo u stečaju; GRAD POŽEGA; Županijsko državno odvjetništvo u Zagrebu; JOSIP GALIĆ, kupac; TOMA PALIĆ; TRGOVINA LANA; BRANKO JAKIĆ; VIPnet, društvo s ograničenom odgovornošću za usluge javnih telekomunikacija; SNJEŽANA DRUGČEVIĆ; BISERKA PAVIĆ; MST d.o.o. za trgovinu i poslovne usluge; RUŽA DOGAN; LJUBICA ZGODIĆ zastupanog po punomoćniku DAMIR VARGA; JASNA MILDE; ZAGREBAČKI HOLDING, društvo s ograničenom odgovornošću za javni prijevoz, opskrbu vodom, održavanje čistoće, putnička agencija, šport, upravljanje objektima i poslovanje nekretninama; VESNA DIOŠ PUTAK; GRAD SPLIT; VEČERNJI LIST novinsko-nakladničko društvo s ograničenom odgovornošću; GRAD ZAGREB; MARIJANA MAVREK</izvorni_sadrzaj>
    <derivirana_varijabla naziv="DomainObject.Predmet.StrankaFormated_1">  CROATIA BANKA, dioničko društvo; Općinski sud u Sesvetama; Draško Semren, odvjetnik; NAVA BANKA dioničko društvo u stečaju; GRAD POŽEGA; Županijsko državno odvjetništvo u Zagrebu; JOSIP GALIĆ, kupac; TOMA PALIĆ; TRGOVINA LANA; BRANKO JAKIĆ; VIPnet, društvo s ograničenom odgovornošću za usluge javnih telekomunikacija; SNJEŽANA DRUGČEVIĆ; BISERKA PAVIĆ; MST d.o.o. za trgovinu i poslovne usluge; RUŽA DOGAN; LJUBICA ZGODIĆ zastupanog po punomoćniku DAMIR VARGA; JASNA MILDE; ZAGREBAČKI HOLDING, društvo s ograničenom odgovornošću za javni prijevoz, opskrbu vodom, održavanje čistoće, putnička agencija, šport, upravljanje objektima i poslovanje nekretninama; VESNA DIOŠ PUTAK; GRAD SPLIT; VEČERNJI LIST novinsko-nakladničko društvo s ograničenom odgovornošću; GRAD ZAGREB; MARIJANA MAVREK</derivirana_varijabla>
  </DomainObject.Predmet.StrankaFormated>
  <DomainObject.Predmet.StrankaFormatedOIB>
    <izvorni_sadrzaj>  CROATIA BANKA, dioničko društvo, OIB 32247795989; Općinski sud u Sesvetama, OIB 01252163117; Draško Semren, odvjetnik, OIB 84001590416; NAVA BANKA dioničko društvo u stečaju, OIB 07492912398; GRAD POŽEGA, OIB 95699596710; Županijsko državno odvjetništvo u Zagrebu, OIB 16488001145; JOSIP GALIĆ, kupac, OIB 62736271676; TOMA PALIĆ, OIB 17037813074; TRGOVINA LANA, OIB 96475491256; BRANKO JAKIĆ, OIB 08564858401; VIPnet, društvo s ograničenom odgovornošću za usluge javnih telekomunikacija, OIB 29524210204; SNJEŽANA DRUGČEVIĆ, OIB 63167410273; BISERKA PAVIĆ, OIB 02668021264; MST d.o.o. za trgovinu i poslovne usluge, OIB 71404234047;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85584865987; VESNA DIOŠ PUTAK, OIB 53763013777; GRAD SPLIT, OIB 78755598868; VEČERNJI LIST novinsko-nakladničko društvo s ograničenom odgovornošću, OIB 92276133102; GRAD ZAGREB, OIB 61817894937; MARIJANA MAVREK, OIB 68410954524</izvorni_sadrzaj>
    <derivirana_varijabla naziv="DomainObject.Predmet.StrankaFormatedOIB_1">  CROATIA BANKA, dioničko društvo, OIB 32247795989; Općinski sud u Sesvetama, OIB 01252163117; Draško Semren, odvjetnik, OIB 84001590416; NAVA BANKA dioničko društvo u stečaju, OIB 07492912398; GRAD POŽEGA, OIB 95699596710; Županijsko državno odvjetništvo u Zagrebu, OIB 16488001145; JOSIP GALIĆ, kupac, OIB 62736271676; TOMA PALIĆ, OIB 17037813074; TRGOVINA LANA, OIB 96475491256; BRANKO JAKIĆ, OIB 08564858401; VIPnet, društvo s ograničenom odgovornošću za usluge javnih telekomunikacija, OIB 29524210204; SNJEŽANA DRUGČEVIĆ, OIB 63167410273; BISERKA PAVIĆ, OIB 02668021264; MST d.o.o. za trgovinu i poslovne usluge, OIB 71404234047;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85584865987; VESNA DIOŠ PUTAK, OIB 53763013777; GRAD SPLIT, OIB 78755598868; VEČERNJI LIST novinsko-nakladničko društvo s ograničenom odgovornošću, OIB 92276133102; GRAD ZAGREB, OIB 61817894937; MARIJANA MAVREK, OIB 68410954524</derivirana_varijabla>
  </DomainObject.Predmet.StrankaFormatedOIB>
  <DomainObject.Predmet.StrankaFormatedWithAdress>
    <izvorni_sadrzaj> CROATIA BANKA, dioničko društvo, Kvaternikov Trg 9, 10000 Zagreb; Općinski sud u Sesvetama; Draško Semren, odvjetnik, Savska 41 PT Zagrepčanka, 10000 Zagreb; NAVA BANKA dioničko društvo u stečaju, Tratinska 27, 10000 Zagreb; GRAD POŽEGA, Trg Svetog Trojstva 1, 34000 Požega; Županijsko državno odvjetništvo u Zagrebu; JOSIP GALIĆ, kupac, Primorska 10, 34000 Požega; TOMA PALIĆ, Beketinačka 7, 10000 Zagreb; TRGOVINA LANA, Maršala Tita 11, 40000 Nedelišće; BRANKO JAKIĆ; VIPnet, društvo s ograničenom odgovornošću za usluge javnih telekomunikacija, Vrtni put 1, 10000 Zagreb; SNJEŽANA DRUGČEVIĆ; BISERKA PAVIĆ; MST d.o.o. za trgovinu i poslovne usluge, Braće Radića 11, 10450 Donja Zdenčina; RUŽA DOGAN; LJUBICA ZGODIĆ zastupanog po punomoćniku DAMIR VARGA; JASNA MILDE; ZAGREBAČKI HOLDING, društvo s ograničenom odgovornošću za javni prijevoz, opskrbu vodom, održavanje čistoće, putnička agencija, šport, upravljanje objektima i poslovanje nekretninama, Ozaljska 105, 10000 Zagreb; VESNA DIOŠ PUTAK; GRAD SPLIT; VEČERNJI LIST novinsko-nakladničko društvo s ograničenom odgovornošću, Oreškovićeva 6H/I, 10000 Zagreb; GRAD ZAGREB, Trg S. Radića 1, 10000 Zagreb; MARIJANA MAVREK</izvorni_sadrzaj>
    <derivirana_varijabla naziv="DomainObject.Predmet.StrankaFormatedWithAdress_1"> CROATIA BANKA, dioničko društvo, Kvaternikov Trg 9, 10000 Zagreb; Općinski sud u Sesvetama; Draško Semren, odvjetnik, Savska 41 PT Zagrepčanka, 10000 Zagreb; NAVA BANKA dioničko društvo u stečaju, Tratinska 27, 10000 Zagreb; GRAD POŽEGA, Trg Svetog Trojstva 1, 34000 Požega; Županijsko državno odvjetništvo u Zagrebu; JOSIP GALIĆ, kupac, Primorska 10, 34000 Požega; TOMA PALIĆ, Beketinačka 7, 10000 Zagreb; TRGOVINA LANA, Maršala Tita 11, 40000 Nedelišće; BRANKO JAKIĆ; VIPnet, društvo s ograničenom odgovornošću za usluge javnih telekomunikacija, Vrtni put 1, 10000 Zagreb; SNJEŽANA DRUGČEVIĆ; BISERKA PAVIĆ; MST d.o.o. za trgovinu i poslovne usluge, Braće Radića 11, 10450 Donja Zdenčina; RUŽA DOGAN; LJUBICA ZGODIĆ zastupanog po punomoćniku DAMIR VARGA; JASNA MILDE; ZAGREBAČKI HOLDING, društvo s ograničenom odgovornošću za javni prijevoz, opskrbu vodom, održavanje čistoće, putnička agencija, šport, upravljanje objektima i poslovanje nekretninama, Ozaljska 105, 10000 Zagreb; VESNA DIOŠ PUTAK; GRAD SPLIT; VEČERNJI LIST novinsko-nakladničko društvo s ograničenom odgovornošću, Oreškovićeva 6H/I, 10000 Zagreb; GRAD ZAGREB, Trg S. Radića 1, 10000 Zagreb; MARIJANA MAVREK</derivirana_varijabla>
  </DomainObject.Predmet.StrankaFormatedWithAdress>
  <DomainObject.Predmet.StrankaFormatedWithAdressOIB>
    <izvorni_sadrzaj> CROATIA BANKA, dioničko društvo, OIB 32247795989, Kvaternikov Trg 9, 10000 Zagreb; Općinski sud u Sesvetama, OIB 01252163117; Draško Semren, odvjetnik, OIB 84001590416, Savska 41 PT Zagrepčanka, 10000 Zagreb; NAVA BANKA dioničko društvo u stečaju, OIB 07492912398, Tratinska 27, 10000 Zagreb; GRAD POŽEGA, OIB 95699596710, Trg Svetog Trojstva 1, 34000 Požega; Županijsko državno odvjetništvo u Zagrebu, OIB 16488001145; JOSIP GALIĆ, kupac, OIB 62736271676, Primorska 10, 34000 Požega; TOMA PALIĆ, OIB 17037813074, Beketinačka 7, 10000 Zagreb; TRGOVINA LANA, OIB 96475491256, Maršala Tita 11, 40000 Nedelišće; BRANKO JAKIĆ, OIB 08564858401; VIPnet, društvo s ograničenom odgovornošću za usluge javnih telekomunikacija, OIB 29524210204, Vrtni put 1, 10000 Zagreb; SNJEŽANA DRUGČEVIĆ, OIB 63167410273; BISERKA PAVIĆ, OIB 02668021264; MST d.o.o. za trgovinu i poslovne usluge, OIB 71404234047, Braće Radića 11, 10450 Donja Zdenčina;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85584865987, Ozaljska 105, 10000 Zagreb; VESNA DIOŠ PUTAK, OIB 53763013777; GRAD SPLIT, OIB 78755598868; VEČERNJI LIST novinsko-nakladničko društvo s ograničenom odgovornošću, OIB 92276133102, Oreškovićeva 6H/I, 10000 Zagreb; GRAD ZAGREB, OIB 61817894937, Trg S. Radića 1, 10000 Zagreb; MARIJANA MAVREK, OIB 68410954524</izvorni_sadrzaj>
    <derivirana_varijabla naziv="DomainObject.Predmet.StrankaFormatedWithAdressOIB_1"> CROATIA BANKA, dioničko društvo, OIB 32247795989, Kvaternikov Trg 9, 10000 Zagreb; Općinski sud u Sesvetama, OIB 01252163117; Draško Semren, odvjetnik, OIB 84001590416, Savska 41 PT Zagrepčanka, 10000 Zagreb; NAVA BANKA dioničko društvo u stečaju, OIB 07492912398, Tratinska 27, 10000 Zagreb; GRAD POŽEGA, OIB 95699596710, Trg Svetog Trojstva 1, 34000 Požega; Županijsko državno odvjetništvo u Zagrebu, OIB 16488001145; JOSIP GALIĆ, kupac, OIB 62736271676, Primorska 10, 34000 Požega; TOMA PALIĆ, OIB 17037813074, Beketinačka 7, 10000 Zagreb; TRGOVINA LANA, OIB 96475491256, Maršala Tita 11, 40000 Nedelišće; BRANKO JAKIĆ, OIB 08564858401; VIPnet, društvo s ograničenom odgovornošću za usluge javnih telekomunikacija, OIB 29524210204, Vrtni put 1, 10000 Zagreb; SNJEŽANA DRUGČEVIĆ, OIB 63167410273; BISERKA PAVIĆ, OIB 02668021264; MST d.o.o. za trgovinu i poslovne usluge, OIB 71404234047, Braće Radića 11, 10450 Donja Zdenčina;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85584865987, Ozaljska 105, 10000 Zagreb; VESNA DIOŠ PUTAK, OIB 53763013777; GRAD SPLIT, OIB 78755598868; VEČERNJI LIST novinsko-nakladničko društvo s ograničenom odgovornošću, OIB 92276133102, Oreškovićeva 6H/I, 10000 Zagreb; GRAD ZAGREB, OIB 61817894937, Trg S. Radića 1, 10000 Zagreb; MARIJANA MAVREK, OIB 68410954524</derivirana_varijabla>
  </DomainObject.Predmet.StrankaFormatedWithAdressOIB>
  <DomainObject.Predmet.StrankaWithAdress>
    <izvorni_sadrzaj>CROATIA BANKA, dioničko društvo Kvaternikov Trg 9,10000 Zagreb,Općinski sud u Sesvetama ,Draško Semren, odvjetnik Savska 41 PT Zagrepčanka,10000 Zagreb,NAVA BANKA dioničko društvo u stečaju Tratinska 27,10000 Zagreb,GRAD POŽEGA Trg Svetog Trojstva 1,34000 Požega,Županijsko državno odvjetništvo u Zagrebu ,JOSIP GALIĆ, kupac Primorska 10,34000 Požega,TOMA PALIĆ Beketinačka 7,10000 Zagreb,TRGOVINA LANA Maršala Tita 11,40000 Nedelišće,BRANKO JAKIĆ ,VIPnet, društvo s ograničenom odgovornošću za usluge javnih telekomunikacija Vrtni put 1,10000 Zagreb,SNJEŽANA DRUGČEVIĆ ,BISERKA PAVIĆ ,MST d.o.o. za trgovinu i poslovne usluge Braće Radića 11,10450 Donja Zdenčina,RUŽA DOGAN ,LJUBICA ZGODIĆ ,JASNA MILDE ,ZAGREBAČKI HOLDING, društvo s ograničenom odgovornošću za javni prijevoz, opskrbu vodom, održavanje čistoće, putnička agencija, šport, upravljanje objektima i poslovanje nekretninama Ozaljska 105,10000 Zagreb,VESNA DIOŠ PUTAK ,GRAD SPLIT ,VEČERNJI LIST novinsko-nakladničko društvo s ograničenom odgovornošću Oreškovićeva 6H/I,10000 Zagreb,GRAD ZAGREB Trg S. Radića 1,10000 Zagreb,MARIJANA MAVREK </izvorni_sadrzaj>
    <derivirana_varijabla naziv="DomainObject.Predmet.StrankaWithAdress_1">CROATIA BANKA, dioničko društvo Kvaternikov Trg 9,10000 Zagreb,Općinski sud u Sesvetama ,Draško Semren, odvjetnik Savska 41 PT Zagrepčanka,10000 Zagreb,NAVA BANKA dioničko društvo u stečaju Tratinska 27,10000 Zagreb,GRAD POŽEGA Trg Svetog Trojstva 1,34000 Požega,Županijsko državno odvjetništvo u Zagrebu ,JOSIP GALIĆ, kupac Primorska 10,34000 Požega,TOMA PALIĆ Beketinačka 7,10000 Zagreb,TRGOVINA LANA Maršala Tita 11,40000 Nedelišće,BRANKO JAKIĆ ,VIPnet, društvo s ograničenom odgovornošću za usluge javnih telekomunikacija Vrtni put 1,10000 Zagreb,SNJEŽANA DRUGČEVIĆ ,BISERKA PAVIĆ ,MST d.o.o. za trgovinu i poslovne usluge Braće Radića 11,10450 Donja Zdenčina,RUŽA DOGAN ,LJUBICA ZGODIĆ ,JASNA MILDE ,ZAGREBAČKI HOLDING, društvo s ograničenom odgovornošću za javni prijevoz, opskrbu vodom, održavanje čistoće, putnička agencija, šport, upravljanje objektima i poslovanje nekretninama Ozaljska 105,10000 Zagreb,VESNA DIOŠ PUTAK ,GRAD SPLIT ,VEČERNJI LIST novinsko-nakladničko društvo s ograničenom odgovornošću Oreškovićeva 6H/I,10000 Zagreb,GRAD ZAGREB Trg S. Radića 1,10000 Zagreb,MARIJANA MAVREK </derivirana_varijabla>
  </DomainObject.Predmet.StrankaWithAdress>
  <DomainObject.Predmet.StrankaWithAdressOIB>
    <izvorni_sadrzaj>CROATIA BANKA, dioničko društvo, OIB 32247795989, Kvaternikov Trg 9,10000 Zagreb,Općinski sud u Sesvetama, OIB 01252163117,Draško Semren, odvjetnik, OIB 84001590416, Savska 41 PT Zagrepčanka,10000 Zagreb,NAVA BANKA dioničko društvo u stečaju, OIB 07492912398, Tratinska 27,10000 Zagreb,GRAD POŽEGA, OIB 95699596710, Trg Svetog Trojstva 1,34000 Požega,Županijsko državno odvjetništvo u Zagrebu, OIB 16488001145,JOSIP GALIĆ, kupac, OIB 62736271676, Primorska 10,34000 Požega,TOMA PALIĆ, OIB 17037813074, Beketinačka 7,10000 Zagreb,TRGOVINA LANA, OIB 96475491256, Maršala Tita 11,40000 Nedelišće,BRANKO JAKIĆ, OIB 08564858401,VIPnet, društvo s ograničenom odgovornošću za usluge javnih telekomunikacija, OIB 29524210204, Vrtni put 1,10000 Zagreb,SNJEŽANA DRUGČEVIĆ, OIB 63167410273,BISERKA PAVIĆ, OIB 02668021264,MST d.o.o. za trgovinu i poslovne usluge, OIB 71404234047, Braće Radića 11,10450 Donja Zdenčina,RUŽA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 Ozaljska 105,10000 Zagreb,VESNA DIOŠ PUTAK, OIB 53763013777,GRAD SPLIT, OIB 78755598868,VEČERNJI LIST novinsko-nakladničko društvo s ograničenom odgovornošću, OIB 92276133102, Oreškovićeva 6H/I,10000 Zagreb,GRAD ZAGREB, OIB 61817894937, Trg S. Radića 1,10000 Zagreb,MARIJANA MAVREK, OIB 68410954524</izvorni_sadrzaj>
    <derivirana_varijabla naziv="DomainObject.Predmet.StrankaWithAdressOIB_1">CROATIA BANKA, dioničko društvo, OIB 32247795989, Kvaternikov Trg 9,10000 Zagreb,Općinski sud u Sesvetama, OIB 01252163117,Draško Semren, odvjetnik, OIB 84001590416, Savska 41 PT Zagrepčanka,10000 Zagreb,NAVA BANKA dioničko društvo u stečaju, OIB 07492912398, Tratinska 27,10000 Zagreb,GRAD POŽEGA, OIB 95699596710, Trg Svetog Trojstva 1,34000 Požega,Županijsko državno odvjetništvo u Zagrebu, OIB 16488001145,JOSIP GALIĆ, kupac, OIB 62736271676, Primorska 10,34000 Požega,TOMA PALIĆ, OIB 17037813074, Beketinačka 7,10000 Zagreb,TRGOVINA LANA, OIB 96475491256, Maršala Tita 11,40000 Nedelišće,BRANKO JAKIĆ, OIB 08564858401,VIPnet, društvo s ograničenom odgovornošću za usluge javnih telekomunikacija, OIB 29524210204, Vrtni put 1,10000 Zagreb,SNJEŽANA DRUGČEVIĆ, OIB 63167410273,BISERKA PAVIĆ, OIB 02668021264,MST d.o.o. za trgovinu i poslovne usluge, OIB 71404234047, Braće Radića 11,10450 Donja Zdenčina,RUŽA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 Ozaljska 105,10000 Zagreb,VESNA DIOŠ PUTAK, OIB 53763013777,GRAD SPLIT, OIB 78755598868,VEČERNJI LIST novinsko-nakladničko društvo s ograničenom odgovornošću, OIB 92276133102, Oreškovićeva 6H/I,10000 Zagreb,GRAD ZAGREB, OIB 61817894937, Trg S. Radića 1,10000 Zagreb,MARIJANA MAVREK, OIB 68410954524</derivirana_varijabla>
  </DomainObject.Predmet.StrankaWithAdressOIB>
  <DomainObject.Predmet.StrankaNazivFormated>
    <izvorni_sadrzaj>CROATIA BANKA, dioničko društvo,Općinski sud u Sesvetama,Draško Semren, odvjetnik,NAVA BANKA dioničko društvo u stečaju,GRAD POŽEGA,Županijsko državno odvjetništvo u Zagrebu,JOSIP GALIĆ, kupac,TOMA PALIĆ,TRGOVINA LANA,BRANKO JAKIĆ,VIPnet, društvo s ograničenom odgovornošću za usluge javnih telekomunikacija,SNJEŽANA DRUGČEVIĆ,BISERKA PAVIĆ,MST d.o.o. za trgovinu i poslovne usluge,RUŽA DOGAN,LJUBICA ZGODIĆ,JASNA MILDE,ZAGREBAČKI HOLDING, društvo s ograničenom odgovornošću za javni prijevoz, opskrbu vodom, održavanje čistoće, putnička agencija, šport, upravljanje objektima i poslovanje nekretninama,VESNA DIOŠ PUTAK,GRAD SPLIT,VEČERNJI LIST novinsko-nakladničko društvo s ograničenom odgovornošću,GRAD ZAGREB,MARIJANA MAVREK</izvorni_sadrzaj>
    <derivirana_varijabla naziv="DomainObject.Predmet.StrankaNazivFormated_1">CROATIA BANKA, dioničko društvo,Općinski sud u Sesvetama,Draško Semren, odvjetnik,NAVA BANKA dioničko društvo u stečaju,GRAD POŽEGA,Županijsko državno odvjetništvo u Zagrebu,JOSIP GALIĆ, kupac,TOMA PALIĆ,TRGOVINA LANA,BRANKO JAKIĆ,VIPnet, društvo s ograničenom odgovornošću za usluge javnih telekomunikacija,SNJEŽANA DRUGČEVIĆ,BISERKA PAVIĆ,MST d.o.o. za trgovinu i poslovne usluge,RUŽA DOGAN,LJUBICA ZGODIĆ,JASNA MILDE,ZAGREBAČKI HOLDING, društvo s ograničenom odgovornošću za javni prijevoz, opskrbu vodom, održavanje čistoće, putnička agencija, šport, upravljanje objektima i poslovanje nekretninama,VESNA DIOŠ PUTAK,GRAD SPLIT,VEČERNJI LIST novinsko-nakladničko društvo s ograničenom odgovornošću,GRAD ZAGREB,MARIJANA MAVREK</derivirana_varijabla>
  </DomainObject.Predmet.StrankaNazivFormated>
  <DomainObject.Predmet.StrankaNazivFormatedOIB>
    <izvorni_sadrzaj>CROATIA BANKA, dioničko društvo, OIB 32247795989,Općinski sud u Sesvetama, OIB 01252163117,Draško Semren, odvjetnik, OIB 84001590416,NAVA BANKA dioničko društvo u stečaju, OIB 07492912398,GRAD POŽEGA, OIB 95699596710,Županijsko državno odvjetništvo u Zagrebu, OIB 16488001145,JOSIP GALIĆ, kupac, OIB 62736271676,TOMA PALIĆ, OIB 17037813074,TRGOVINA LANA, OIB 96475491256,BRANKO JAKIĆ, OIB 08564858401,VIPnet, društvo s ograničenom odgovornošću za usluge javnih telekomunikacija, OIB 29524210204,SNJEŽANA DRUGČEVIĆ, OIB 63167410273,BISERKA PAVIĆ, OIB 02668021264,MST d.o.o. za trgovinu i poslovne usluge, OIB 71404234047,RUŽA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85584865987,VESNA DIOŠ PUTAK, OIB 53763013777,GRAD SPLIT, OIB 78755598868,VEČERNJI LIST novinsko-nakladničko društvo s ograničenom odgovornošću, OIB 92276133102,GRAD ZAGREB, OIB 61817894937,MARIJANA MAVREK, OIB 68410954524</izvorni_sadrzaj>
    <derivirana_varijabla naziv="DomainObject.Predmet.StrankaNazivFormatedOIB_1">CROATIA BANKA, dioničko društvo, OIB 32247795989,Općinski sud u Sesvetama, OIB 01252163117,Draško Semren, odvjetnik, OIB 84001590416,NAVA BANKA dioničko društvo u stečaju, OIB 07492912398,GRAD POŽEGA, OIB 95699596710,Županijsko državno odvjetništvo u Zagrebu, OIB 16488001145,JOSIP GALIĆ, kupac, OIB 62736271676,TOMA PALIĆ, OIB 17037813074,TRGOVINA LANA, OIB 96475491256,BRANKO JAKIĆ, OIB 08564858401,VIPnet, društvo s ograničenom odgovornošću za usluge javnih telekomunikacija, OIB 29524210204,SNJEŽANA DRUGČEVIĆ, OIB 63167410273,BISERKA PAVIĆ, OIB 02668021264,MST d.o.o. za trgovinu i poslovne usluge, OIB 71404234047,RUŽA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85584865987,VESNA DIOŠ PUTAK, OIB 53763013777,GRAD SPLIT, OIB 78755598868,VEČERNJI LIST novinsko-nakladničko društvo s ograničenom odgovornošću, OIB 92276133102,GRAD ZAGREB, OIB 61817894937,MARIJANA MAVREK, OIB 68410954524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izvorni_sadrzaj>
    <derivirana_varijabla naziv="DomainObject.Predmet.StrankaListFormated_1"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derivirana_varijabla>
  </DomainObject.Predmet.StrankaListFormated>
  <DomainObject.Predmet.StrankaListFormatedOIB>
    <izvorni_sadrzaj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izvorni_sadrzaj>
    <derivirana_varijabla naziv="DomainObject.Predmet.StrankaListFormatedOIB_1"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derivirana_varijabla>
  </DomainObject.Predmet.StrankaListFormatedOIB>
  <DomainObject.Predmet.StrankaListFormatedWithAdress>
    <izvorni_sadrzaj>
      <item>CROATIA BANKA, dioničko društvo, Kvaternikov Trg 9, 10000 Zagreb</item>
      <item>Općinski sud u Sesvetama</item>
      <item>Draško Semren, odvjetnik, Savska 41 PT Zagrepčanka, 10000 Zagreb</item>
      <item>NAVA BANKA dioničko društvo u stečaju,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LANA, Maršala Tita 11, 40000 Nedelišće</item>
      <item>BRANKO JAKIĆ</item>
      <item>VIPnet, društvo s ograničenom odgovornošću za usluge javnih telekomunikacija, Vrtni put 1, 10000 Zagreb</item>
      <item>SNJEŽANA DRUGČEVIĆ</item>
      <item>BISERKA PAVIĆ</item>
      <item>MST d.o.o. za trgovinu i poslovne usluge, Braće Radića 11, 10450 Donja Zdenčina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nekretninama, Ozaljska 105, 10000 Zagreb</item>
      <item>VESNA DIOŠ PUTAK</item>
      <item>GRAD SPLIT</item>
      <item>VEČERNJI LIST novinsko-nakladničko društvo s ograničenom odgovornošću, Oreškovićeva 6H/I, 10000 Zagreb</item>
      <item>GRAD ZAGREB, Trg S. Radića 1, 10000 Zagreb</item>
      <item>MARIJANA MAVREK</item>
    </izvorni_sadrzaj>
    <derivirana_varijabla naziv="DomainObject.Predmet.StrankaListFormatedWithAdress_1">
      <item>CROATIA BANKA, dioničko društvo, Kvaternikov Trg 9, 10000 Zagreb</item>
      <item>Općinski sud u Sesvetama</item>
      <item>Draško Semren, odvjetnik, Savska 41 PT Zagrepčanka, 10000 Zagreb</item>
      <item>NAVA BANKA dioničko društvo u stečaju,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LANA, Maršala Tita 11, 40000 Nedelišće</item>
      <item>BRANKO JAKIĆ</item>
      <item>VIPnet, društvo s ograničenom odgovornošću za usluge javnih telekomunikacija, Vrtni put 1, 10000 Zagreb</item>
      <item>SNJEŽANA DRUGČEVIĆ</item>
      <item>BISERKA PAVIĆ</item>
      <item>MST d.o.o. za trgovinu i poslovne usluge, Braće Radića 11, 10450 Donja Zdenčina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nekretninama, Ozaljska 105, 10000 Zagreb</item>
      <item>VESNA DIOŠ PUTAK</item>
      <item>GRAD SPLIT</item>
      <item>VEČERNJI LIST novinsko-nakladničko društvo s ograničenom odgovornošću, Oreškovićeva 6H/I, 10000 Zagreb</item>
      <item>GRAD ZAGREB, Trg S. Radića 1, 10000 Zagreb</item>
      <item>MARIJANA MAVREK</item>
    </derivirana_varijabla>
  </DomainObject.Predmet.StrankaListFormatedWithAdress>
  <DomainObject.Predmet.StrankaListFormatedWithAdressOIB>
    <izvorni_sadrzaj>
      <item>CROATIA BANKA, dioničko društvo, OIB 32247795989, Kvaternikov Trg 9, 10000 Zagreb</item>
      <item>Općinski sud u Sesvetama, OIB 01252163117</item>
      <item>Draško Semren, odvjetnik, OIB 84001590416, Savska 41 PT Zagrepčanka, 10000 Zagreb</item>
      <item>NAVA BANKA dioničko društvo u stečaju, OIB 07492912398, Tratinska 27, 10000 Zagreb</item>
      <item>GRAD POŽEGA, OIB 95699596710, Trg Svetog Trojstva 1, 34000 Požega</item>
      <item>Županijsko državno odvjetništvo u Zagrebu, OIB 16488001145</item>
      <item>JOSIP GALIĆ, kupac, OIB 62736271676, Primorska 10, 34000 Požega</item>
      <item>TOMA PALIĆ, OIB 17037813074, Beketinačka 7, 10000 Zagreb</item>
      <item>TRGOVINA LANA, OIB 96475491256, Maršala Tita 11, 40000 Nedelišće</item>
      <item>BRANKO JAKIĆ, OIB 08564858401</item>
      <item>VIPnet, društvo s ograničenom odgovornošću za usluge javnih telekomunikacija, OIB 29524210204, Vrtni put 1, 10000 Zagreb</item>
      <item>SNJEŽANA DRUGČEVIĆ, OIB 63167410273</item>
      <item>BISERKA PAVIĆ, OIB 02668021264</item>
      <item>MST d.o.o. za trgovinu i poslovne usluge, OIB 71404234047, Braće Radića 11, 10450 Donja Zdenčina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 10000 Zagreb</item>
      <item>VESNA DIOŠ PUTAK, OIB 53763013777</item>
      <item>GRAD SPLIT, OIB 78755598868</item>
      <item>VEČERNJI LIST novinsko-nakladničko društvo s ograničenom odgovornošću, OIB 92276133102, Oreškovićeva 6H/I, 10000 Zagreb</item>
      <item>GRAD ZAGREB, OIB 61817894937, Trg S. Radića 1, 10000 Zagreb</item>
      <item>MARIJANA MAVREK, OIB 68410954524</item>
    </izvorni_sadrzaj>
    <derivirana_varijabla naziv="DomainObject.Predmet.StrankaListFormatedWithAdressOIB_1">
      <item>CROATIA BANKA, dioničko društvo, OIB 32247795989, Kvaternikov Trg 9, 10000 Zagreb</item>
      <item>Općinski sud u Sesvetama, OIB 01252163117</item>
      <item>Draško Semren, odvjetnik, OIB 84001590416, Savska 41 PT Zagrepčanka, 10000 Zagreb</item>
      <item>NAVA BANKA dioničko društvo u stečaju, OIB 07492912398, Tratinska 27, 10000 Zagreb</item>
      <item>GRAD POŽEGA, OIB 95699596710, Trg Svetog Trojstva 1, 34000 Požega</item>
      <item>Županijsko državno odvjetništvo u Zagrebu, OIB 16488001145</item>
      <item>JOSIP GALIĆ, kupac, OIB 62736271676, Primorska 10, 34000 Požega</item>
      <item>TOMA PALIĆ, OIB 17037813074, Beketinačka 7, 10000 Zagreb</item>
      <item>TRGOVINA LANA, OIB 96475491256, Maršala Tita 11, 40000 Nedelišće</item>
      <item>BRANKO JAKIĆ, OIB 08564858401</item>
      <item>VIPnet, društvo s ograničenom odgovornošću za usluge javnih telekomunikacija, OIB 29524210204, Vrtni put 1, 10000 Zagreb</item>
      <item>SNJEŽANA DRUGČEVIĆ, OIB 63167410273</item>
      <item>BISERKA PAVIĆ, OIB 02668021264</item>
      <item>MST d.o.o. za trgovinu i poslovne usluge, OIB 71404234047, Braće Radića 11, 10450 Donja Zdenčina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 10000 Zagreb</item>
      <item>VESNA DIOŠ PUTAK, OIB 53763013777</item>
      <item>GRAD SPLIT, OIB 78755598868</item>
      <item>VEČERNJI LIST novinsko-nakladničko društvo s ograničenom odgovornošću, OIB 92276133102, Oreškovićeva 6H/I, 10000 Zagreb</item>
      <item>GRAD ZAGREB, OIB 61817894937, Trg S. Radića 1, 10000 Zagreb</item>
      <item>MARIJANA MAVREK, OIB 68410954524</item>
    </derivirana_varijabla>
  </DomainObject.Predmet.StrankaListFormatedWithAdressOIB>
  <DomainObject.Predmet.StrankaListNazivFormated>
    <izvorni_sadrzaj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izvorni_sadrzaj>
    <derivirana_varijabla naziv="DomainObject.Predmet.StrankaListNazivFormated_1"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derivirana_varijabla>
  </DomainObject.Predmet.StrankaListNazivFormated>
  <DomainObject.Predmet.StrankaListNazivFormatedOIB>
    <izvorni_sadrzaj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izvorni_sadrzaj>
    <derivirana_varijabla naziv="DomainObject.Predmet.StrankaListNazivFormatedOIB_1"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derivirana_varijabla>
  </DomainObject.Predmet.StrankaListNazivFormatedOIB>
  <DomainObject.Predmet.ProtuStrankaListFormated>
    <izvorni_sadrzaj>
      <item>ŠIMECKI-TRGOVINA d.o.o. za trgovinu obućom i odjećom</item>
    </izvorni_sadrzaj>
    <derivirana_varijabla naziv="DomainObject.Predmet.ProtuStrankaListFormated_1">
      <item>ŠIMECKI-TRGOVINA d.o.o. za trgovinu obućom i odjećom</item>
    </derivirana_varijabla>
  </DomainObject.Predmet.ProtuStrankaListFormated>
  <DomainObject.Predmet.ProtuStrankaListFormatedOIB>
    <izvorni_sadrzaj>
      <item>ŠIMECKI-TRGOVINA d.o.o. za trgovinu obućom i odjećom, OIB 07897444082</item>
    </izvorni_sadrzaj>
    <derivirana_varijabla naziv="DomainObject.Predmet.ProtuStrankaListFormatedOIB_1">
      <item>ŠIMECKI-TRGOVINA d.o.o. za trgovinu obućom i odjećom, OIB 07897444082</item>
    </derivirana_varijabla>
  </DomainObject.Predmet.ProtuStrankaListFormatedOIB>
  <DomainObject.Predmet.ProtuStrankaListFormatedWithAdress>
    <izvorni_sadrzaj>
      <item>ŠIMECKI-TRGOVINA d.o.o. za trgovinu obućom i odjećom, Vlaška 126, 10000 Zagreb</item>
    </izvorni_sadrzaj>
    <derivirana_varijabla naziv="DomainObject.Predmet.ProtuStrankaListFormatedWithAdress_1">
      <item>ŠIMECKI-TRGOVINA d.o.o. za trgovinu obućom i odjećom, Vlaška 126, 10000 Zagreb</item>
    </derivirana_varijabla>
  </DomainObject.Predmet.ProtuStrankaListFormatedWithAdress>
  <DomainObject.Predmet.ProtuStrankaListFormatedWithAdressOIB>
    <izvorni_sadrzaj>
      <item>ŠIMECKI-TRGOVINA d.o.o. za trgovinu obućom i odjećom, OIB 07897444082, Vlaška 126, 10000 Zagreb</item>
    </izvorni_sadrzaj>
    <derivirana_varijabla naziv="DomainObject.Predmet.ProtuStrankaListFormatedWithAdressOIB_1">
      <item>ŠIMECKI-TRGOVINA d.o.o. za trgovinu obućom i odjećom, OIB 07897444082, Vlaška 126, 10000 Zagreb</item>
    </derivirana_varijabla>
  </DomainObject.Predmet.ProtuStrankaListFormatedWithAdressOIB>
  <DomainObject.Predmet.ProtuStrankaListNazivFormated>
    <izvorni_sadrzaj>
      <item>ŠIMECKI-TRGOVINA d.o.o. za trgovinu obućom i odjećom</item>
    </izvorni_sadrzaj>
    <derivirana_varijabla naziv="DomainObject.Predmet.ProtuStrankaListNazivFormated_1">
      <item>ŠIMECKI-TRGOVINA d.o.o. za trgovinu obućom i odjećom</item>
    </derivirana_varijabla>
  </DomainObject.Predmet.ProtuStrankaListNazivFormated>
  <DomainObject.Predmet.ProtuStrankaListNazivFormatedOIB>
    <izvorni_sadrzaj>
      <item>ŠIMECKI-TRGOVINA d.o.o. za trgovinu obućom i odjećom, OIB 07897444082</item>
    </izvorni_sadrzaj>
    <derivirana_varijabla naziv="DomainObject.Predmet.ProtuStrankaListNazivFormatedOIB_1">
      <item>ŠIMECKI-TRGOVINA d.o.o. za trgovinu obućom i odjećom, OIB 07897444082</item>
    </derivirana_varijabla>
  </DomainObject.Predmet.ProtuStrankaListNazivFormatedOIB>
  <DomainObject.Predmet.OstaliListFormated>
    <izvorni_sadrzaj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 punomoćnik sudionika u postupku LJUBICA ZGODIĆ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</izvorni_sadrzaj>
    <derivirana_varijabla naziv="DomainObject.Predmet.OstaliListFormated_1"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 punomoćnik sudionika u postupku LJUBICA ZGODIĆ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</derivirana_varijabla>
  </DomainObject.Predmet.OstaliListFormated>
  <DomainObject.Predmet.OstaliListFormatedOIB>
    <izvorni_sadrzaj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  <item>VEČERNJI LIST novinsko-nakladničko društvo s ograničenom odgovornošću, OIB 92276133102</item>
      <item>Marina Lacković, OIB 77915759607</item>
      <item>DAMIR VARGA punomoćnik sudionika u postupku LJUBICA ZGODIĆ</item>
      <item>OPĆINSKI SUD U VUKOVARU, SS VINKOVCI</item>
      <item>Agencija za osiguranje radničkih potraživanja u slučaju stečaja poslodavca, OIB 04323472109</item>
      <item>GRAD VINKOVCI, OIB 67648791479</item>
      <item>CROATIA BANKA, dioničko društvo, OIB 32247795989</item>
      <item>OPĆINSKI SUD U BJELOVARU, OIB 57362618039</item>
      <item>REPUBLIKA HRVATSKA MINISTARSTVO FINANCIJA, OIB 18683136487</item>
    </izvorni_sadrzaj>
    <derivirana_varijabla naziv="DomainObject.Predmet.OstaliListFormatedOIB_1"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  <item>VEČERNJI LIST novinsko-nakladničko društvo s ograničenom odgovornošću, OIB 92276133102</item>
      <item>Marina Lacković, OIB 77915759607</item>
      <item>DAMIR VARGA punomoćnik sudionika u postupku LJUBICA ZGODIĆ</item>
      <item>OPĆINSKI SUD U VUKOVARU, SS VINKOVCI</item>
      <item>Agencija za osiguranje radničkih potraživanja u slučaju stečaja poslodavca, OIB 04323472109</item>
      <item>GRAD VINKOVCI, OIB 67648791479</item>
      <item>CROATIA BANKA, dioničko društvo, OIB 32247795989</item>
      <item>OPĆINSKI SUD U BJELOVARU, OIB 57362618039</item>
      <item>REPUBLIKA HRVATSKA MINISTARSTVO FINANCIJA, OIB 18683136487</item>
    </derivirana_varijabla>
  </DomainObject.Predmet.OstaliListFormatedOIB>
  <DomainObject.Predmet.OstaliListFormatedWithAdress>
    <izvorni_sadrzaj>
      <item>Draško Semren, Savska c. 41 PT Zagrepčanka, 10000 Zagreb</item>
      <item>ŽUPANIJSKO DRŽAVNO ODVJETNIŠTVO U ZAGREBU, Savska Cesta 41, 10000 Zagreb</item>
      <item>Općinski sud u Požegi, zemljišno-knjižni odjel</item>
      <item>javnost</item>
      <item>REPUBLIKA HRVATSKA MINISTARSTVO FINANCIJA, Av. Dubrovnik 32, 10000 Zagreb</item>
      <item>CROATIA LLOYD d.d. za reosiguranje,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Jurja Dalmatinca 7, 10000 Zagreb</item>
      <item>OD Mađarić &amp; Lui, Ilica 191 F, 10000 Zagreb</item>
      <item>GRAD SPLIT, Obala kneza Branimira 17, 21000 Split</item>
      <item>ŠIMECKI d.o.o. u stečaju, Vlaška 126, 10000 Zagreb</item>
      <item>Milorad Zajkovski, Ivana Vencla 32, 10290 Zaprešić</item>
      <item>VIPnet d.o.o., Vrtni put 1, 10000 Zagreb</item>
      <item>OD SUČEVIĆ I PARTNERI d.o.o., Gundulićeva 63/I, 10000 Zagreb</item>
      <item>PORTUNATA d.o.o., Vlaška 78, 10000 Zagreb</item>
      <item>GRAD OSIJEK, Upravni odjel za financije, Kuhačeva 9, 31000 Osijek</item>
      <item>ZAGREBAČKI HOLDING d.o.o., Ul. grada Vukovara 41, 10000 Zagreb</item>
      <item>Branko Jakić, javni bilježnik, Zelinska 3, 10000 Zagreb</item>
      <item>Nedjeljko Grabić, Postrojbi spec. policije Zadra br. 4, 23000 Zadar</item>
      <item>OD Maravić &amp; Maravić j.t.d., Ljudevita Gaja 10, 47300 Ogulin</item>
      <item>ADRIATIC SERVIS d.o.o., A. Hebranga 9, 23000 Zadar</item>
      <item>ADRIATIC SECURITY d.o.o., A. Hebranga 9, 23000 Zadar</item>
      <item>Financijska agencija, Vrtni put 3, 10000 Zagreb</item>
      <item>GRAD ZAGREB, Trg Stjepana Radića 1, 10000 Zagreb</item>
      <item>JURKA d.o.o. u stečaju, Dužice 21, 10000 Zagreb</item>
      <item>Alma Klepac, D. Gervaisa 4, 10000 Zagreb</item>
      <item>ZOU Gordana Prolić Dubroja i Zrinka Širić, Radnička c. 52, 10000 Zagreb</item>
      <item>Marko Praljak, Miramarska c. 30, 10000 Zagreb</item>
      <item>LAVANDA ADC d.o.o. u stečaju, Livadarski put 21, 10360 Sesvete</item>
      <item>Davorka Huljev, Miramarska c. 13d, 10000 Zagreb</item>
      <item>NEZAVISNI HRVATSKI SINDIKATI, Regionalni ured Zagreb, Kneza Mislava 20/I, 10000 Zagreb</item>
      <item>Jana Babić, I. Kozari put, VI. odv. br. 14, 10000 Zagreb</item>
      <item>Jandre Šarić, Bože i Nikole Bionde 1, 10000 Zagreb</item>
      <item>Božica Šola, Bukovac Gornji 131, 10000 Zagreb</item>
      <item>Zdenka Tomić, Side Košutić 14, 10000 Zagreb</item>
      <item>Marijana Tominac, Nova cesta 36, 47300 Ogulin</item>
      <item>Lidija Veić, Ulica vrba 2, 31000 Osijek</item>
      <item>Mirela Vukoja, A. Barca 62, 31207 Tenja</item>
      <item>Ljubica Zgodić, Vatroslava Lisinskog 14, 32100 Vinkovci</item>
      <item>Jasna Živković - Žubrinić, Strane 41, 52100 Medulin</item>
      <item>Mira Strmečki, Bogišićeva 14, 10000 Zagreb</item>
      <item>Maja Vlaisavljević, P. Preradovića 131, 33404 Špišić Bukovica</item>
      <item>Ljubica Čović, I. Gundulića 18a, 10370 Gračec</item>
      <item>Anica Bilić, Lapovečka 26, 32100 Vinkovci</item>
      <item>Pejo Salatović, N. Šopa 1, 10360 Sesvete</item>
      <item>Olivera Bebić, Eugena Kvaternika 12, 20350 Metković</item>
      <item>Mirela Crnadak, Zdihovska 23, 10000 Zagreb</item>
      <item>Ruža Dogan, Sokolgradska 38, 10000 Zagreb</item>
      <item>Snježana Drugčević, Dijankovec 32, 48260 Križevci</item>
      <item>Nevenka Ereš, Put narone 86/I, 20350 Metković</item>
      <item>Jasna Grgić, Ulica kestenova 2, 31000 Osijek</item>
      <item>Ana Ivančić, Bjelovarska 77, 10360 Sesvete</item>
      <item>Filip Ivančić, Bjelovarska 77, 10360 Sesvete</item>
      <item>Ivan Ivančić, Bjelovarska 77, 10360 Sesvete</item>
      <item>Nino Ivančić, Bjelovarska 77, 10360 Sesvete</item>
      <item>Vera Kocijanić Gubić, Letnička 13, 10360 Sesvete</item>
      <item>Marijana Mavrek, Međimurska 25, 10360 Sesvete</item>
      <item>Jasna Milde, A. Starčevića 23, 43500 Daruvar</item>
      <item>Draženka Neralić, Dlakovac 13, 47300 Ogulin</item>
      <item>Đurđica Ovanin, Stari Farkašić 16, 44273 Letovanić</item>
      <item>Biserka Pavić, Kranjčevićeva 23, 10000 Zagreb</item>
      <item>Petra Pleščec, Zelengajska ul. 11, 10360 Sesvete</item>
      <item>Valerija Posavec, J.P. Kamova 9, 10000 Zagreb</item>
      <item>Vesna Putak, Dioš 40, 43500 Končanica</item>
      <item>Darko Mundweil, Šetalište kardinala Šepera 2, 31000 Osijek</item>
      <item>Darko Mundweil, Šetalište kardinala F. Šepera 2, 31000 Osijek</item>
      <item>OPĆINSKO DRŽAVNO ODVJETNIŠTVO U BJELOVARU, Josipa Jelačića 1, 43000 Bjelovar</item>
      <item>VEČERNJI LIST novinsko-nakladničko društvo s ograničenom odgovornošću, Oreškovićeva 6H/1 , 10000 Zagreb</item>
      <item>Marina Lacković, Stjepana Radića 14, 43500 Daruvar</item>
      <item>DAMIR VARGA, V.NAZORA 3, 32100 Vinkovci punomoćnik sudionika u postupku LJUBICA ZGODIĆ</item>
      <item>OPĆINSKI SUD U VUKOVARU, SS VINKOVCI, Trg bana J. Šokčevića 17, 32100 Vinkovci</item>
      <item>Agencija za osiguranje radničkih potraživanja u slučaju stečaja poslodavca, Frankopanska 11, 10000 Zagreb</item>
      <item>GRAD VINKOVCI, Bana Josipa Jelačića 1, 32100 Vinkovci</item>
      <item>CROATIA BANKA, dioničko društvo, Roberta Frangeša Mihanovića 9, 10000 Zagreb</item>
      <item>OPĆINSKI SUD U BJELOVARU, Josipa Jelačića 3, 43000 Bjelovar</item>
      <item>REPUBLIKA HRVATSKA MINISTARSTVO FINANCIJA, Av. Dubrovnik 32, 10000 Zagreb</item>
    </izvorni_sadrzaj>
    <derivirana_varijabla naziv="DomainObject.Predmet.OstaliListFormatedWithAdress_1">
      <item>Draško Semren, Savska c. 41 PT Zagrepčanka, 10000 Zagreb</item>
      <item>ŽUPANIJSKO DRŽAVNO ODVJETNIŠTVO U ZAGREBU, Savska Cesta 41, 10000 Zagreb</item>
      <item>Općinski sud u Požegi, zemljišno-knjižni odjel</item>
      <item>javnost</item>
      <item>REPUBLIKA HRVATSKA MINISTARSTVO FINANCIJA, Av. Dubrovnik 32, 10000 Zagreb</item>
      <item>CROATIA LLOYD d.d. za reosiguranje,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Jurja Dalmatinca 7, 10000 Zagreb</item>
      <item>OD Mađarić &amp; Lui, Ilica 191 F, 10000 Zagreb</item>
      <item>GRAD SPLIT, Obala kneza Branimira 17, 21000 Split</item>
      <item>ŠIMECKI d.o.o. u stečaju, Vlaška 126, 10000 Zagreb</item>
      <item>Milorad Zajkovski, Ivana Vencla 32, 10290 Zaprešić</item>
      <item>VIPnet d.o.o., Vrtni put 1, 10000 Zagreb</item>
      <item>OD SUČEVIĆ I PARTNERI d.o.o., Gundulićeva 63/I, 10000 Zagreb</item>
      <item>PORTUNATA d.o.o., Vlaška 78, 10000 Zagreb</item>
      <item>GRAD OSIJEK, Upravni odjel za financije, Kuhačeva 9, 31000 Osijek</item>
      <item>ZAGREBAČKI HOLDING d.o.o., Ul. grada Vukovara 41, 10000 Zagreb</item>
      <item>Branko Jakić, javni bilježnik, Zelinska 3, 10000 Zagreb</item>
      <item>Nedjeljko Grabić, Postrojbi spec. policije Zadra br. 4, 23000 Zadar</item>
      <item>OD Maravić &amp; Maravić j.t.d., Ljudevita Gaja 10, 47300 Ogulin</item>
      <item>ADRIATIC SERVIS d.o.o., A. Hebranga 9, 23000 Zadar</item>
      <item>ADRIATIC SECURITY d.o.o., A. Hebranga 9, 23000 Zadar</item>
      <item>Financijska agencija, Vrtni put 3, 10000 Zagreb</item>
      <item>GRAD ZAGREB, Trg Stjepana Radića 1, 10000 Zagreb</item>
      <item>JURKA d.o.o. u stečaju, Dužice 21, 10000 Zagreb</item>
      <item>Alma Klepac, D. Gervaisa 4, 10000 Zagreb</item>
      <item>ZOU Gordana Prolić Dubroja i Zrinka Širić, Radnička c. 52, 10000 Zagreb</item>
      <item>Marko Praljak, Miramarska c. 30, 10000 Zagreb</item>
      <item>LAVANDA ADC d.o.o. u stečaju, Livadarski put 21, 10360 Sesvete</item>
      <item>Davorka Huljev, Miramarska c. 13d, 10000 Zagreb</item>
      <item>NEZAVISNI HRVATSKI SINDIKATI, Regionalni ured Zagreb, Kneza Mislava 20/I, 10000 Zagreb</item>
      <item>Jana Babić, I. Kozari put, VI. odv. br. 14, 10000 Zagreb</item>
      <item>Jandre Šarić, Bože i Nikole Bionde 1, 10000 Zagreb</item>
      <item>Božica Šola, Bukovac Gornji 131, 10000 Zagreb</item>
      <item>Zdenka Tomić, Side Košutić 14, 10000 Zagreb</item>
      <item>Marijana Tominac, Nova cesta 36, 47300 Ogulin</item>
      <item>Lidija Veić, Ulica vrba 2, 31000 Osijek</item>
      <item>Mirela Vukoja, A. Barca 62, 31207 Tenja</item>
      <item>Ljubica Zgodić, Vatroslava Lisinskog 14, 32100 Vinkovci</item>
      <item>Jasna Živković - Žubrinić, Strane 41, 52100 Medulin</item>
      <item>Mira Strmečki, Bogišićeva 14, 10000 Zagreb</item>
      <item>Maja Vlaisavljević, P. Preradovića 131, 33404 Špišić Bukovica</item>
      <item>Ljubica Čović, I. Gundulića 18a, 10370 Gračec</item>
      <item>Anica Bilić, Lapovečka 26, 32100 Vinkovci</item>
      <item>Pejo Salatović, N. Šopa 1, 10360 Sesvete</item>
      <item>Olivera Bebić, Eugena Kvaternika 12, 20350 Metković</item>
      <item>Mirela Crnadak, Zdihovska 23, 10000 Zagreb</item>
      <item>Ruža Dogan, Sokolgradska 38, 10000 Zagreb</item>
      <item>Snježana Drugčević, Dijankovec 32, 48260 Križevci</item>
      <item>Nevenka Ereš, Put narone 86/I, 20350 Metković</item>
      <item>Jasna Grgić, Ulica kestenova 2, 31000 Osijek</item>
      <item>Ana Ivančić, Bjelovarska 77, 10360 Sesvete</item>
      <item>Filip Ivančić, Bjelovarska 77, 10360 Sesvete</item>
      <item>Ivan Ivančić, Bjelovarska 77, 10360 Sesvete</item>
      <item>Nino Ivančić, Bjelovarska 77, 10360 Sesvete</item>
      <item>Vera Kocijanić Gubić, Letnička 13, 10360 Sesvete</item>
      <item>Marijana Mavrek, Međimurska 25, 10360 Sesvete</item>
      <item>Jasna Milde, A. Starčevića 23, 43500 Daruvar</item>
      <item>Draženka Neralić, Dlakovac 13, 47300 Ogulin</item>
      <item>Đurđica Ovanin, Stari Farkašić 16, 44273 Letovanić</item>
      <item>Biserka Pavić, Kranjčevićeva 23, 10000 Zagreb</item>
      <item>Petra Pleščec, Zelengajska ul. 11, 10360 Sesvete</item>
      <item>Valerija Posavec, J.P. Kamova 9, 10000 Zagreb</item>
      <item>Vesna Putak, Dioš 40, 43500 Končanica</item>
      <item>Darko Mundweil, Šetalište kardinala Šepera 2, 31000 Osijek</item>
      <item>Darko Mundweil, Šetalište kardinala F. Šepera 2, 31000 Osijek</item>
      <item>OPĆINSKO DRŽAVNO ODVJETNIŠTVO U BJELOVARU, Josipa Jelačića 1, 43000 Bjelovar</item>
      <item>VEČERNJI LIST novinsko-nakladničko društvo s ograničenom odgovornošću, Oreškovićeva 6H/1 , 10000 Zagreb</item>
      <item>Marina Lacković, Stjepana Radića 14, 43500 Daruvar</item>
      <item>DAMIR VARGA, V.NAZORA 3, 32100 Vinkovci punomoćnik sudionika u postupku LJUBICA ZGODIĆ</item>
      <item>OPĆINSKI SUD U VUKOVARU, SS VINKOVCI, Trg bana J. Šokčevića 17, 32100 Vinkovci</item>
      <item>Agencija za osiguranje radničkih potraživanja u slučaju stečaja poslodavca, Frankopanska 11, 10000 Zagreb</item>
      <item>GRAD VINKOVCI, Bana Josipa Jelačića 1, 32100 Vinkovci</item>
      <item>CROATIA BANKA, dioničko društvo, Roberta Frangeša Mihanovića 9, 10000 Zagreb</item>
      <item>OPĆINSKI SUD U BJELOVARU, Josipa Jelačića 3, 43000 Bjelovar</item>
      <item>REPUBLIKA HRVATSKA MINISTARSTVO FINANCIJA, Av. Dubrovnik 32, 10000 Zagreb</item>
    </derivirana_varijabla>
  </DomainObject.Predmet.OstaliListFormatedWithAdress>
  <DomainObject.Predmet.OstaliListFormatedWithAdressOIB>
    <izvorni_sadrzaj>
      <item>Draško Semren, Savska c. 41 PT Zagrepčanka, 10000 Zagreb</item>
      <item>ŽUPANIJSKO DRŽAVNO ODVJETNIŠTVO U ZAGREBU, OIB 16488001145, Savska Cesta 41, 10000 Zagreb</item>
      <item>Općinski sud u Požegi, zemljišno-knjižni odjel</item>
      <item>javnost</item>
      <item>REPUBLIKA HRVATSKA MINISTARSTVO FINANCIJA, OIB 18683136487, Av. Dubrovnik 32, 10000 Zagreb</item>
      <item>CROATIA LLOYD d.d. za reosiguranje, OIB 23508929264,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OIB 54873974132, Jurja Dalmatinca 7, 10000 Zagreb</item>
      <item>OD Mađarić &amp; Lui, OIB , Ilica 191 F, 10000 Zagreb</item>
      <item>GRAD SPLIT, OIB 78755598868, Obala kneza Branimira 17, 21000 Split</item>
      <item>ŠIMECKI d.o.o. u stečaju, OIB 02142010717, Vlaška 126, 10000 Zagreb</item>
      <item>Milorad Zajkovski, OIB 59768013642, Ivana Vencla 32, 10290 Zaprešić</item>
      <item>VIPnet d.o.o., OIB 29524210204, Vrtni put 1, 10000 Zagreb</item>
      <item>OD SUČEVIĆ I PARTNERI d.o.o., OIB 88966484576, Gundulićeva 63/I, 10000 Zagreb</item>
      <item>PORTUNATA d.o.o., OIB 13725174628, Vlaška 78, 10000 Zagreb</item>
      <item>GRAD OSIJEK, Upravni odjel za financije, OIB 30050049642, Kuhačeva 9, 31000 Osijek</item>
      <item>ZAGREBAČKI HOLDING d.o.o., OIB 85584865987, Ul. grada Vukovara 41, 10000 Zagreb</item>
      <item>Branko Jakić, javni bilježnik, OIB 08564858401, Zelinska 3, 10000 Zagreb</item>
      <item>Nedjeljko Grabić, OIB 04787512817, Postrojbi spec. policije Zadra br. 4, 23000 Zadar</item>
      <item>OD Maravić &amp; Maravić j.t.d., OIB 88101407855, Ljudevita Gaja 10, 47300 Ogulin</item>
      <item>ADRIATIC SERVIS d.o.o., OIB 94765037768, A. Hebranga 9, 23000 Zadar</item>
      <item>ADRIATIC SECURITY d.o.o., OIB 44190545321, A. Hebranga 9, 23000 Zadar</item>
      <item>Financijska agencija, OIB 85821130368, Vrtni put 3, 10000 Zagreb</item>
      <item>GRAD ZAGREB, OIB 61817894937, Trg Stjepana Radića 1, 10000 Zagreb</item>
      <item>JURKA d.o.o. u stečaju, OIB 81584877336, Dužice 21, 10000 Zagreb</item>
      <item>Alma Klepac, OIB 20525854329, D. Gervaisa 4, 10000 Zagreb</item>
      <item>ZOU Gordana Prolić Dubroja i Zrinka Širić, Radnička c. 52, 10000 Zagreb</item>
      <item>Marko Praljak, Miramarska c. 30, 10000 Zagreb</item>
      <item>LAVANDA ADC d.o.o. u stečaju, OIB 23291248003, Livadarski put 21, 10360 Sesvete</item>
      <item>Davorka Huljev, OIB 34743014377, Miramarska c. 13d, 10000 Zagreb</item>
      <item>NEZAVISNI HRVATSKI SINDIKATI, Regionalni ured Zagreb, Kneza Mislava 20/I, 10000 Zagreb</item>
      <item>Jana Babić, OIB 40148208052, I. Kozari put, VI. odv. br. 14, 10000 Zagreb</item>
      <item>Jandre Šarić, OIB 32699897022, Bože i Nikole Bionde 1, 10000 Zagreb</item>
      <item>Božica Šola, OIB 08384404621, Bukovac Gornji 131, 10000 Zagreb</item>
      <item>Zdenka Tomić, OIB 60773374807, Side Košutić 14, 10000 Zagreb</item>
      <item>Marijana Tominac, OIB 07017053614, Nova cesta 36, 47300 Ogulin</item>
      <item>Lidija Veić, OIB 84389252365, Ulica vrba 2, 31000 Osijek</item>
      <item>Mirela Vukoja, A. Barca 62, 31207 Tenja</item>
      <item>Ljubica Zgodić, OIB 42568790800, Vatroslava Lisinskog 14, 32100 Vinkovci</item>
      <item>Jasna Živković - Žubrinić, OIB 81102214910, Strane 41, 52100 Medulin</item>
      <item>Mira Strmečki, OIB 75729073280, Bogišićeva 14, 10000 Zagreb</item>
      <item>Maja Vlaisavljević, OIB 72383263610, P. Preradovića 131, 33404 Špišić Bukovica</item>
      <item>Ljubica Čović, OIB 46457126839, I. Gundulića 18a, 10370 Gračec</item>
      <item>Anica Bilić, OIB 46824656226, Lapovečka 26, 32100 Vinkovci</item>
      <item>Pejo Salatović, OIB 53131805687, N. Šopa 1, 10360 Sesvete</item>
      <item>Olivera Bebić, OIB 05037227718, Eugena Kvaternika 12, 20350 Metković</item>
      <item>Mirela Crnadak, OIB 30506980915, Zdihovska 23, 10000 Zagreb</item>
      <item>Ruža Dogan, OIB 04754750511, Sokolgradska 38, 10000 Zagreb</item>
      <item>Snježana Drugčević, OIB 63167410273, Dijankovec 32, 48260 Križevci</item>
      <item>Nevenka Ereš, OIB 82338438655, Put narone 86/I, 20350 Metković</item>
      <item>Jasna Grgić, OIB 85893087633, Ulica kestenova 2, 31000 Osijek</item>
      <item>Ana Ivančić, OIB 41077635584, Bjelovarska 77, 10360 Sesvete</item>
      <item>Filip Ivančić, OIB 36419946839, Bjelovarska 77, 10360 Sesvete</item>
      <item>Ivan Ivančić, OIB 06971970908, Bjelovarska 77, 10360 Sesvete</item>
      <item>Nino Ivančić, OIB 05066261818, Bjelovarska 77, 10360 Sesvete</item>
      <item>Vera Kocijanić Gubić, OIB 40923038207, Letnička 13, 10360 Sesvete</item>
      <item>Marijana Mavrek, OIB 68410954524, Međimurska 25, 10360 Sesvete</item>
      <item>Jasna Milde, OIB 05404656921, A. Starčevića 23, 43500 Daruvar</item>
      <item>Draženka Neralić, OIB 50503793005, Dlakovac 13, 47300 Ogulin</item>
      <item>Đurđica Ovanin, OIB 25331162163, Stari Farkašić 16, 44273 Letovanić</item>
      <item>Biserka Pavić, OIB 02668021264, Kranjčevićeva 23, 10000 Zagreb</item>
      <item>Petra Pleščec, OIB 35459878243, Zelengajska ul. 11, 10360 Sesvete</item>
      <item>Valerija Posavec, OIB 66184057070, J.P. Kamova 9, 10000 Zagreb</item>
      <item>Vesna Putak, OIB 53763013777, Dioš 40, 43500 Končanica</item>
      <item>Darko Mundweil, Šetalište kardinala Šepera 2, 31000 Osijek</item>
      <item>Darko Mundweil, Šetalište kardinala F. Šepera 2, 31000 Osijek</item>
      <item>OPĆINSKO DRŽAVNO ODVJETNIŠTVO U BJELOVARU, OIB 57370630720, Josipa Jelačića 1, 43000 Bjelovar</item>
      <item>VEČERNJI LIST novinsko-nakladničko društvo s ograničenom odgovornošću, OIB 92276133102, Oreškovićeva 6H/1 , 10000 Zagreb</item>
      <item>Marina Lacković, OIB 77915759607, Stjepana Radića 14, 43500 Daruvar</item>
      <item>DAMIR VARGA, V.NAZORA 3, 32100 Vinkovci punomoćnik sudionika u postupku LJUBICA ZGODIĆ</item>
      <item>OPĆINSKI SUD U VUKOVARU, SS VINKOVCI, Trg bana J. Šokčevića 17, 32100 Vinkovci</item>
      <item>Agencija za osiguranje radničkih potraživanja u slučaju stečaja poslodavca, OIB 04323472109, Frankopanska 11, 10000 Zagreb</item>
      <item>GRAD VINKOVCI, OIB 67648791479, Bana Josipa Jelačića 1, 32100 Vinkovci</item>
      <item>CROATIA BANKA, dioničko društvo, OIB 32247795989, Roberta Frangeša Mihanovića 9, 10000 Zagreb</item>
      <item>OPĆINSKI SUD U BJELOVARU, OIB 57362618039, Josipa Jelačića 3, 43000 Bjelovar</item>
      <item>REPUBLIKA HRVATSKA MINISTARSTVO FINANCIJA, OIB 18683136487, Av. Dubrovnik 32, 10000 Zagreb</item>
    </izvorni_sadrzaj>
    <derivirana_varijabla naziv="DomainObject.Predmet.OstaliListFormatedWithAdressOIB_1">
      <item>Draško Semren, Savska c. 41 PT Zagrepčanka, 10000 Zagreb</item>
      <item>ŽUPANIJSKO DRŽAVNO ODVJETNIŠTVO U ZAGREBU, OIB 16488001145, Savska Cesta 41, 10000 Zagreb</item>
      <item>Općinski sud u Požegi, zemljišno-knjižni odjel</item>
      <item>javnost</item>
      <item>REPUBLIKA HRVATSKA MINISTARSTVO FINANCIJA, OIB 18683136487, Av. Dubrovnik 32, 10000 Zagreb</item>
      <item>CROATIA LLOYD d.d. za reosiguranje, OIB 23508929264,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OIB 54873974132, Jurja Dalmatinca 7, 10000 Zagreb</item>
      <item>OD Mađarić &amp; Lui, OIB , Ilica 191 F, 10000 Zagreb</item>
      <item>GRAD SPLIT, OIB 78755598868, Obala kneza Branimira 17, 21000 Split</item>
      <item>ŠIMECKI d.o.o. u stečaju, OIB 02142010717, Vlaška 126, 10000 Zagreb</item>
      <item>Milorad Zajkovski, OIB 59768013642, Ivana Vencla 32, 10290 Zaprešić</item>
      <item>VIPnet d.o.o., OIB 29524210204, Vrtni put 1, 10000 Zagreb</item>
      <item>OD SUČEVIĆ I PARTNERI d.o.o., OIB 88966484576, Gundulićeva 63/I, 10000 Zagreb</item>
      <item>PORTUNATA d.o.o., OIB 13725174628, Vlaška 78, 10000 Zagreb</item>
      <item>GRAD OSIJEK, Upravni odjel za financije, OIB 30050049642, Kuhačeva 9, 31000 Osijek</item>
      <item>ZAGREBAČKI HOLDING d.o.o., OIB 85584865987, Ul. grada Vukovara 41, 10000 Zagreb</item>
      <item>Branko Jakić, javni bilježnik, OIB 08564858401, Zelinska 3, 10000 Zagreb</item>
      <item>Nedjeljko Grabić, OIB 04787512817, Postrojbi spec. policije Zadra br. 4, 23000 Zadar</item>
      <item>OD Maravić &amp; Maravić j.t.d., OIB 88101407855, Ljudevita Gaja 10, 47300 Ogulin</item>
      <item>ADRIATIC SERVIS d.o.o., OIB 94765037768, A. Hebranga 9, 23000 Zadar</item>
      <item>ADRIATIC SECURITY d.o.o., OIB 44190545321, A. Hebranga 9, 23000 Zadar</item>
      <item>Financijska agencija, OIB 85821130368, Vrtni put 3, 10000 Zagreb</item>
      <item>GRAD ZAGREB, OIB 61817894937, Trg Stjepana Radića 1, 10000 Zagreb</item>
      <item>JURKA d.o.o. u stečaju, OIB 81584877336, Dužice 21, 10000 Zagreb</item>
      <item>Alma Klepac, OIB 20525854329, D. Gervaisa 4, 10000 Zagreb</item>
      <item>ZOU Gordana Prolić Dubroja i Zrinka Širić, Radnička c. 52, 10000 Zagreb</item>
      <item>Marko Praljak, Miramarska c. 30, 10000 Zagreb</item>
      <item>LAVANDA ADC d.o.o. u stečaju, OIB 23291248003, Livadarski put 21, 10360 Sesvete</item>
      <item>Davorka Huljev, OIB 34743014377, Miramarska c. 13d, 10000 Zagreb</item>
      <item>NEZAVISNI HRVATSKI SINDIKATI, Regionalni ured Zagreb, Kneza Mislava 20/I, 10000 Zagreb</item>
      <item>Jana Babić, OIB 40148208052, I. Kozari put, VI. odv. br. 14, 10000 Zagreb</item>
      <item>Jandre Šarić, OIB 32699897022, Bože i Nikole Bionde 1, 10000 Zagreb</item>
      <item>Božica Šola, OIB 08384404621, Bukovac Gornji 131, 10000 Zagreb</item>
      <item>Zdenka Tomić, OIB 60773374807, Side Košutić 14, 10000 Zagreb</item>
      <item>Marijana Tominac, OIB 07017053614, Nova cesta 36, 47300 Ogulin</item>
      <item>Lidija Veić, OIB 84389252365, Ulica vrba 2, 31000 Osijek</item>
      <item>Mirela Vukoja, A. Barca 62, 31207 Tenja</item>
      <item>Ljubica Zgodić, OIB 42568790800, Vatroslava Lisinskog 14, 32100 Vinkovci</item>
      <item>Jasna Živković - Žubrinić, OIB 81102214910, Strane 41, 52100 Medulin</item>
      <item>Mira Strmečki, OIB 75729073280, Bogišićeva 14, 10000 Zagreb</item>
      <item>Maja Vlaisavljević, OIB 72383263610, P. Preradovića 131, 33404 Špišić Bukovica</item>
      <item>Ljubica Čović, OIB 46457126839, I. Gundulića 18a, 10370 Gračec</item>
      <item>Anica Bilić, OIB 46824656226, Lapovečka 26, 32100 Vinkovci</item>
      <item>Pejo Salatović, OIB 53131805687, N. Šopa 1, 10360 Sesvete</item>
      <item>Olivera Bebić, OIB 05037227718, Eugena Kvaternika 12, 20350 Metković</item>
      <item>Mirela Crnadak, OIB 30506980915, Zdihovska 23, 10000 Zagreb</item>
      <item>Ruža Dogan, OIB 04754750511, Sokolgradska 38, 10000 Zagreb</item>
      <item>Snježana Drugčević, OIB 63167410273, Dijankovec 32, 48260 Križevci</item>
      <item>Nevenka Ereš, OIB 82338438655, Put narone 86/I, 20350 Metković</item>
      <item>Jasna Grgić, OIB 85893087633, Ulica kestenova 2, 31000 Osijek</item>
      <item>Ana Ivančić, OIB 41077635584, Bjelovarska 77, 10360 Sesvete</item>
      <item>Filip Ivančić, OIB 36419946839, Bjelovarska 77, 10360 Sesvete</item>
      <item>Ivan Ivančić, OIB 06971970908, Bjelovarska 77, 10360 Sesvete</item>
      <item>Nino Ivančić, OIB 05066261818, Bjelovarska 77, 10360 Sesvete</item>
      <item>Vera Kocijanić Gubić, OIB 40923038207, Letnička 13, 10360 Sesvete</item>
      <item>Marijana Mavrek, OIB 68410954524, Međimurska 25, 10360 Sesvete</item>
      <item>Jasna Milde, OIB 05404656921, A. Starčevića 23, 43500 Daruvar</item>
      <item>Draženka Neralić, OIB 50503793005, Dlakovac 13, 47300 Ogulin</item>
      <item>Đurđica Ovanin, OIB 25331162163, Stari Farkašić 16, 44273 Letovanić</item>
      <item>Biserka Pavić, OIB 02668021264, Kranjčevićeva 23, 10000 Zagreb</item>
      <item>Petra Pleščec, OIB 35459878243, Zelengajska ul. 11, 10360 Sesvete</item>
      <item>Valerija Posavec, OIB 66184057070, J.P. Kamova 9, 10000 Zagreb</item>
      <item>Vesna Putak, OIB 53763013777, Dioš 40, 43500 Končanica</item>
      <item>Darko Mundweil, Šetalište kardinala Šepera 2, 31000 Osijek</item>
      <item>Darko Mundweil, Šetalište kardinala F. Šepera 2, 31000 Osijek</item>
      <item>OPĆINSKO DRŽAVNO ODVJETNIŠTVO U BJELOVARU, OIB 57370630720, Josipa Jelačića 1, 43000 Bjelovar</item>
      <item>VEČERNJI LIST novinsko-nakladničko društvo s ograničenom odgovornošću, OIB 92276133102, Oreškovićeva 6H/1 , 10000 Zagreb</item>
      <item>Marina Lacković, OIB 77915759607, Stjepana Radića 14, 43500 Daruvar</item>
      <item>DAMIR VARGA, V.NAZORA 3, 32100 Vinkovci punomoćnik sudionika u postupku LJUBICA ZGODIĆ</item>
      <item>OPĆINSKI SUD U VUKOVARU, SS VINKOVCI, Trg bana J. Šokčevića 17, 32100 Vinkovci</item>
      <item>Agencija za osiguranje radničkih potraživanja u slučaju stečaja poslodavca, OIB 04323472109, Frankopanska 11, 10000 Zagreb</item>
      <item>GRAD VINKOVCI, OIB 67648791479, Bana Josipa Jelačića 1, 32100 Vinkovci</item>
      <item>CROATIA BANKA, dioničko društvo, OIB 32247795989, Roberta Frangeša Mihanovića 9, 10000 Zagreb</item>
      <item>OPĆINSKI SUD U BJELOVARU, OIB 57362618039, Josipa Jelačića 3, 43000 Bjelovar</item>
      <item>REPUBLIKA HRVATSKA MINISTARSTVO FINANCIJA, OIB 18683136487, Av. Dubrovnik 32, 10000 Zagreb</item>
    </derivirana_varijabla>
  </DomainObject.Predmet.OstaliListFormatedWithAdressOIB>
  <DomainObject.Predmet.OstaliListNazivFormated>
    <izvorni_sadrzaj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</izvorni_sadrzaj>
    <derivirana_varijabla naziv="DomainObject.Predmet.OstaliListNazivFormated_1"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</derivirana_varijabla>
  </DomainObject.Predmet.OstaliListNazivFormated>
  <DomainObject.Predmet.OstaliListNazivFormatedOIB>
    <izvorni_sadrzaj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  <item>VEČERNJI LIST novinsko-nakladničko društvo s ograničenom odgovornošću, OIB 92276133102</item>
      <item>Marina Lacković, OIB 77915759607</item>
      <item>DAMIR VARGA</item>
      <item>OPĆINSKI SUD U VUKOVARU, SS VINKOVCI</item>
      <item>Agencija za osiguranje radničkih potraživanja u slučaju stečaja poslodavca, OIB 04323472109</item>
      <item>GRAD VINKOVCI, OIB 67648791479</item>
      <item>CROATIA BANKA, dioničko društvo, OIB 32247795989</item>
      <item>OPĆINSKI SUD U BJELOVARU, OIB 57362618039</item>
      <item>REPUBLIKA HRVATSKA MINISTARSTVO FINANCIJA, OIB 18683136487</item>
    </izvorni_sadrzaj>
    <derivirana_varijabla naziv="DomainObject.Predmet.OstaliListNazivFormatedOIB_1"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  <item>VEČERNJI LIST novinsko-nakladničko društvo s ograničenom odgovornošću, OIB 92276133102</item>
      <item>Marina Lacković, OIB 77915759607</item>
      <item>DAMIR VARGA</item>
      <item>OPĆINSKI SUD U VUKOVARU, SS VINKOVCI</item>
      <item>Agencija za osiguranje radničkih potraživanja u slučaju stečaja poslodavca, OIB 04323472109</item>
      <item>GRAD VINKOVCI, OIB 67648791479</item>
      <item>CROATIA BANKA, dioničko društvo, OIB 32247795989</item>
      <item>OPĆINSKI SUD U BJELOVARU, OIB 57362618039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BANKA, dioničko društvo i dr.</izvorni_sadrzaj>
    <derivirana_varijabla naziv="DomainObject.Predmet.StrankaIDrugi_1">CROATIA BANKA, dioničko društvo i dr.</derivirana_varijabla>
  </DomainObject.Predmet.StrankaIDrugi>
  <DomainObject.Predmet.ProtustrankaIDrugi>
    <izvorni_sadrzaj>ŠIMECKI-TRGOVINA d.o.o. za trgovinu obućom i odjećom</izvorni_sadrzaj>
    <derivirana_varijabla naziv="DomainObject.Predmet.ProtustrankaIDrugi_1">ŠIMECKI-TRGOVINA d.o.o. za trgovinu obućom i odjećom</derivirana_varijabla>
  </DomainObject.Predmet.ProtustrankaIDrugi>
  <DomainObject.Predmet.StrankaIDrugiAdressOIB>
    <izvorni_sadrzaj>CROATIA BANKA, dioničko društvo, OIB 32247795989, Kvaternikov Trg 9, 10000 Zagreb i dr.</izvorni_sadrzaj>
    <derivirana_varijabla naziv="DomainObject.Predmet.StrankaIDrugiAdressOIB_1">CROATIA BANKA, dioničko društvo, OIB 32247795989, Kvaternikov Trg 9, 10000 Zagreb i dr.</derivirana_varijabla>
  </DomainObject.Predmet.StrankaIDrugiAdressOIB>
  <DomainObject.Predmet.ProtustrankaIDrugiAdressOIB>
    <izvorni_sadrzaj>ŠIMECKI-TRGOVINA d.o.o. za trgovinu obućom i odjećom, OIB 07897444082, Vlaška 126, 10000 Zagreb</izvorni_sadrzaj>
    <derivirana_varijabla naziv="DomainObject.Predmet.ProtustrankaIDrugiAdressOIB_1">ŠIMECKI-TRGOVINA d.o.o. za trgovinu obućom i odjećom, OIB 07897444082, Vlaška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ŠIMECKI-TRGOVINA d.o.o. za trgovinu obućom i odjećom</item>
      <item>CROATIA BANKA, dioničko društvo</item>
      <item>Općinski sud u Sesvetama</item>
      <item>Draško Semren, odvjetnik</item>
      <item>Draško Semren</item>
      <item>ŽUPANIJSKO DRŽAVNO ODVJETNIŠTVO U ZAGREBU</item>
      <item>NAVA BANKA dioničko društvo u stečaju</item>
      <item>GRAD POŽEGA</item>
      <item>Županijsko državno odvjetništvo u Zagrebu</item>
      <item>Općinski sud u Požegi, zemljišno-knjižni odjel</item>
      <item>javnost</item>
      <item>JOSIP GALIĆ, kupac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TOMA PALIĆ</item>
      <item>Tomo Palić</item>
      <item>Petar Čubela</item>
      <item>Općinski sud u Šibeniku, zemljišno-knjižni odjel</item>
      <item>TRGOVINA LANA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</izvorni_sadrzaj>
    <derivirana_varijabla naziv="DomainObject.Predmet.SudioniciListNaziv_1">
      <item>ŠIMECKI-TRGOVINA d.o.o. za trgovinu obućom i odjećom</item>
      <item>CROATIA BANKA, dioničko društvo</item>
      <item>Općinski sud u Sesvetama</item>
      <item>Draško Semren, odvjetnik</item>
      <item>Draško Semren</item>
      <item>ŽUPANIJSKO DRŽAVNO ODVJETNIŠTVO U ZAGREBU</item>
      <item>NAVA BANKA dioničko društvo u stečaju</item>
      <item>GRAD POŽEGA</item>
      <item>Županijsko državno odvjetništvo u Zagrebu</item>
      <item>Općinski sud u Požegi, zemljišno-knjižni odjel</item>
      <item>javnost</item>
      <item>JOSIP GALIĆ, kupac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TOMA PALIĆ</item>
      <item>Tomo Palić</item>
      <item>Petar Čubela</item>
      <item>Općinski sud u Šibeniku, zemljišno-knjižni odjel</item>
      <item>TRGOVINA LANA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</derivirana_varijabla>
  </DomainObject.Predmet.SudioniciListNaziv>
  <DomainObject.Predmet.SudioniciListAdressOIB>
    <izvorni_sadrzaj>
      <item>ŠIMECKI-TRGOVINA d.o.o. za trgovinu obućom i odjećom, OIB 07897444082, Vlaška 126,10000 Zagreb</item>
      <item>CROATIA BANKA, dioničko društvo, OIB 32247795989, Kvaternikov Trg 9,10000 Zagreb</item>
      <item>Općinski sud u Sesvetama, OIB 01252163117</item>
      <item>Draško Semren, odvjetnik, OIB 84001590416, Savska 41 PT Zagrepčanka,10000 Zagreb</item>
      <item>Draško Semren, Savska c. 41 PT Zagrepčanka,10000 Zagreb</item>
      <item>ŽUPANIJSKO DRŽAVNO ODVJETNIŠTVO U ZAGREBU, OIB 16488001145, Savska Cesta 41,10000 Zagreb</item>
      <item>NAVA BANKA dioničko društvo u stečaju, OIB 07492912398, Tratinska 27,10000 Zagreb</item>
      <item>GRAD POŽEGA, OIB 95699596710, Trg Svetog Trojstva 1,34000 Požega</item>
      <item>Županijsko državno odvjetništvo u Zagrebu, OIB 16488001145</item>
      <item>Općinski sud u Požegi, zemljišno-knjižni odjel</item>
      <item>javnost</item>
      <item>JOSIP GALIĆ, kupac, OIB 62736271676, Primorska 10,34000 Požega</item>
      <item>REPUBLIKA HRVATSKA MINISTARSTVO FINANCIJA, OIB 18683136487, Av. Dubrovnik 32,10000 Zagreb</item>
      <item>CROATIA LLOYD d.d. za reosiguranje, OIB 23508929264, Ul. grada Vukovara 62,10000 Zagreb</item>
      <item>Općinski sud u Čakovcu, zemljišno-knjižni odjel, x,40000 Čakovec</item>
      <item>OD Rački i kolege, Vlaška 50,10000 Zagreb</item>
      <item>Slavica Gašparac, Dolac 17,34000 Brestovac</item>
      <item>TOMA PALIĆ, OIB 17037813074, Beketinačka 7,10000 Zagreb</item>
      <item>Tomo Palić, Beketinačka 7,10000 Zagreb</item>
      <item>Petar Čubela, Vlaška 72c,10000 Zagreb</item>
      <item>Općinski sud u Šibeniku, zemljišno-knjižni odjel, x,22000 Šibenik</item>
      <item>TRGOVINA LANA, OIB 96475491256, Maršala Tita 11,40000 Nedelišće</item>
      <item>Dušan Horvat, Prhovec 22,40000 Gornji Mihaljevec</item>
      <item>OBRT TRGOVINA LANA, Maršala Tita 11,40000 Nedelišće</item>
      <item>Rajka Jagmarević, OIB 54873974132, Jurja Dalmatinca 7,10000 Zagreb</item>
      <item>OD Mađarić &amp; Lui, OIB , Ilica 191 F,10000 Zagreb</item>
      <item>GRAD SPLIT, OIB 78755598868, Obala kneza Branimira 17,21000 Split</item>
      <item>ŠIMECKI d.o.o. u stečaju, OIB 02142010717, Vlaška 126,10000 Zagreb</item>
      <item>Milorad Zajkovski, OIB 59768013642, Ivana Vencla 32,10290 Zaprešić</item>
      <item>VIPnet d.o.o., OIB 29524210204, Vrtni put 1,10000 Zagreb</item>
      <item>OD SUČEVIĆ I PARTNERI d.o.o., OIB 88966484576, Gundulićeva 63/I,10000 Zagreb</item>
      <item>PORTUNATA d.o.o., OIB 13725174628, Vlaška 78,10000 Zagreb</item>
      <item>GRAD OSIJEK, Upravni odjel za financije, OIB 30050049642, Kuhačeva 9,31000 Osijek</item>
      <item>ZAGREBAČKI HOLDING d.o.o., OIB 85584865987, Ul. grada Vukovara 41,10000 Zagreb</item>
      <item>Branko Jakić, javni bilježnik, OIB 08564858401, Zelinska 3,10000 Zagreb</item>
      <item>Nedjeljko Grabić, OIB 04787512817, Postrojbi spec. policije Zadra br. 4,23000 Zadar</item>
      <item>OD Maravić &amp; Maravić j.t.d., OIB 88101407855, Ljudevita Gaja 10,47300 Ogulin</item>
      <item>ADRIATIC SERVIS d.o.o., OIB 94765037768, A. Hebranga 9,23000 Zadar</item>
      <item>ADRIATIC SECURITY d.o.o., OIB 44190545321, A. Hebranga 9,23000 Zadar</item>
      <item>Financijska agencija, OIB 85821130368, Vrtni put 3,10000 Zagreb</item>
      <item>GRAD ZAGREB, OIB 61817894937, Trg Stjepana Radića 1,10000 Zagreb</item>
      <item>JURKA d.o.o. u stečaju, OIB 81584877336, Dužice 21,10000 Zagreb</item>
      <item>Alma Klepac, OIB 20525854329, D. Gervaisa 4,10000 Zagreb</item>
      <item>ZOU Gordana Prolić Dubroja i Zrinka Širić, Radnička c. 52,10000 Zagreb</item>
      <item>Marko Praljak, Miramarska c. 30,10000 Zagreb</item>
      <item>LAVANDA ADC d.o.o. u stečaju, OIB 23291248003, Livadarski put 21,10360 Sesvete</item>
      <item>Davorka Huljev, OIB 34743014377, Miramarska c. 13d,10000 Zagreb</item>
      <item>NEZAVISNI HRVATSKI SINDIKATI, Regionalni ured Zagreb, Kneza Mislava 20/I,10000 Zagreb</item>
      <item>Jana Babić, OIB 40148208052, I. Kozari put, VI. odv. br. 14,10000 Zagreb</item>
      <item>Jandre Šarić, OIB 32699897022, Bože i Nikole Bionde 1,10000 Zagreb</item>
      <item>Božica Šola, OIB 08384404621, Bukovac Gornji 131,10000 Zagreb</item>
      <item>Zdenka Tomić, OIB 60773374807, Side Košutić 14,10000 Zagreb</item>
      <item>Marijana Tominac, OIB 07017053614, Nova cesta 36,47300 Ogulin</item>
      <item>Lidija Veić, OIB 84389252365, Ulica vrba 2,31000 Osijek</item>
      <item>Mirela Vukoja, A. Barca 62,31207 Tenja</item>
      <item>Ljubica Zgodić, OIB 42568790800, Vatroslava Lisinskog 14,32100 Vinkovci</item>
      <item>Jasna Živković - Žubrinić, OIB 81102214910, Strane 41,52100 Medulin</item>
      <item>Mira Strmečki, OIB 75729073280, Bogišićeva 14,10000 Zagreb</item>
      <item>Maja Vlaisavljević, OIB 72383263610, P. Preradovića 131,33404 Špišić Bukovica</item>
      <item>Ljubica Čović, OIB 46457126839, I. Gundulića 18a,10370 Gračec</item>
      <item>Anica Bilić, OIB 46824656226, Lapovečka 26,32100 Vinkovci</item>
      <item>Pejo Salatović, OIB 53131805687, N. Šopa 1,10360 Sesvete</item>
      <item>Olivera Bebić, OIB 05037227718, Eugena Kvaternika 12,20350 Metković</item>
      <item>Mirela Crnadak, OIB 30506980915, Zdihovska 23,10000 Zagreb</item>
      <item>Ruža Dogan, OIB 04754750511, Sokolgradska 38,10000 Zagreb</item>
      <item>Snježana Drugčević, OIB 63167410273, Dijankovec 32,48260 Križevci</item>
      <item>Nevenka Ereš, OIB 82338438655, Put narone 86/I,20350 Metković</item>
      <item>Jasna Grgić, OIB 85893087633, Ulica kestenova 2,31000 Osijek</item>
      <item>Ana Ivančić, OIB 41077635584, Bjelovarska 77,10360 Sesvete</item>
      <item>Filip Ivančić, OIB 36419946839, Bjelovarska 77,10360 Sesvete</item>
      <item>Ivan Ivančić, OIB 06971970908, Bjelovarska 77,10360 Sesvete</item>
      <item>Nino Ivančić, OIB 05066261818, Bjelovarska 77,10360 Sesvete</item>
      <item>Vera Kocijanić Gubić, OIB 40923038207, Letnička 13,10360 Sesvete</item>
      <item>Marijana Mavrek, OIB 68410954524, Međimurska 25,10360 Sesvete</item>
      <item>Jasna Milde, OIB 05404656921, A. Starčevića 23,43500 Daruvar</item>
      <item>Draženka Neralić, OIB 50503793005, Dlakovac 13,47300 Ogulin</item>
      <item>Đurđica Ovanin, OIB 25331162163, Stari Farkašić 16,44273 Letovanić</item>
      <item>Biserka Pavić, OIB 02668021264, Kranjčevićeva 23,10000 Zagreb</item>
      <item>Petra Pleščec, OIB 35459878243, Zelengajska ul. 11,10360 Sesvete</item>
      <item>Valerija Posavec, OIB 66184057070, J.P. Kamova 9,10000 Zagreb</item>
      <item>Vesna Putak, OIB 53763013777, Dioš 40,43500 Končanica</item>
      <item>BRANKO JAKIĆ, OIB 08564858401</item>
      <item>VIPnet, društvo s ograničenom odgovornošću za usluge javnih telekomunikacija, OIB 29524210204, Vrtni put 1,10000 Zagreb</item>
      <item>SNJEŽANA DRUGČEVIĆ, OIB 63167410273</item>
      <item>BISERKA PAVIĆ, OIB 02668021264</item>
      <item>MST d.o.o. za trgovinu i poslovne usluge, OIB 71404234047, Braće Radića 11,10450 Donja Zdenčina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105,10000 Zagreb</item>
      <item>VESNA DIOŠ PUTAK, OIB 53763013777</item>
      <item>GRAD SPLIT, OIB 78755598868</item>
      <item>VEČERNJI LIST novinsko-nakladničko društvo s ograničenom odgovornošću, OIB 92276133102, Oreškovićeva 6H/I,10000 Zagreb</item>
      <item>GRAD ZAGREB, OIB 61817894937, Trg S. Radića 1,10000 Zagreb</item>
      <item>MARIJANA MAVREK, OIB 68410954524</item>
      <item>Darko Mundweil, Šetalište kardinala Šepera 2,31000 Osijek</item>
      <item>Darko Mundweil, Šetalište kardinala F. Šepera 2,31000 Osijek</item>
      <item>OPĆINSKO DRŽAVNO ODVJETNIŠTVO U BJELOVARU, OIB 57370630720, Josipa Jelačića 1,43000 Bjelovar</item>
      <item>VEČERNJI LIST novinsko-nakladničko društvo s ograničenom odgovornošću, OIB 92276133102, Oreškovićeva 6H/1 ,10000 Zagreb</item>
      <item>Marina Lacković, OIB 77915759607, Stjepana Radića 14,43500 Daruvar</item>
      <item>DAMIR VARGA, V.NAZORA 3,32100 Vinkovci</item>
      <item>OPĆINSKI SUD U VUKOVARU, SS VINKOVCI, Trg bana J. Šokčevića 17,32100 Vinkovci</item>
      <item>Agencija za osiguranje radničkih potraživanja u slučaju stečaja poslodavca, OIB 04323472109, Frankopanska 11,10000 Zagreb</item>
      <item>GRAD VINKOVCI, OIB 67648791479, Bana Josipa Jelačića 1,32100 Vinkovci</item>
      <item>CROATIA BANKA, dioničko društvo, OIB 32247795989, Roberta Frangeša Mihanovića 9,10000 Zagreb</item>
      <item>OPĆINSKI SUD U BJELOVARU, OIB 57362618039, Josipa Jelačića 3,43000 Bjelovar</item>
      <item>REPUBLIKA HRVATSKA MINISTARSTVO FINANCIJA, OIB 18683136487, Av. Dubrovnik 32,10000 Zagreb</item>
    </izvorni_sadrzaj>
    <derivirana_varijabla naziv="DomainObject.Predmet.SudioniciListAdressOIB_1">
      <item>ŠIMECKI-TRGOVINA d.o.o. za trgovinu obućom i odjećom, OIB 07897444082, Vlaška 126,10000 Zagreb</item>
      <item>CROATIA BANKA, dioničko društvo, OIB 32247795989, Kvaternikov Trg 9,10000 Zagreb</item>
      <item>Općinski sud u Sesvetama, OIB 01252163117</item>
      <item>Draško Semren, odvjetnik, OIB 84001590416, Savska 41 PT Zagrepčanka,10000 Zagreb</item>
      <item>Draško Semren, Savska c. 41 PT Zagrepčanka,10000 Zagreb</item>
      <item>ŽUPANIJSKO DRŽAVNO ODVJETNIŠTVO U ZAGREBU, OIB 16488001145, Savska Cesta 41,10000 Zagreb</item>
      <item>NAVA BANKA dioničko društvo u stečaju, OIB 07492912398, Tratinska 27,10000 Zagreb</item>
      <item>GRAD POŽEGA, OIB 95699596710, Trg Svetog Trojstva 1,34000 Požega</item>
      <item>Županijsko državno odvjetništvo u Zagrebu, OIB 16488001145</item>
      <item>Općinski sud u Požegi, zemljišno-knjižni odjel</item>
      <item>javnost</item>
      <item>JOSIP GALIĆ, kupac, OIB 62736271676, Primorska 10,34000 Požega</item>
      <item>REPUBLIKA HRVATSKA MINISTARSTVO FINANCIJA, OIB 18683136487, Av. Dubrovnik 32,10000 Zagreb</item>
      <item>CROATIA LLOYD d.d. za reosiguranje, OIB 23508929264, Ul. grada Vukovara 62,10000 Zagreb</item>
      <item>Općinski sud u Čakovcu, zemljišno-knjižni odjel, x,40000 Čakovec</item>
      <item>OD Rački i kolege, Vlaška 50,10000 Zagreb</item>
      <item>Slavica Gašparac, Dolac 17,34000 Brestovac</item>
      <item>TOMA PALIĆ, OIB 17037813074, Beketinačka 7,10000 Zagreb</item>
      <item>Tomo Palić, Beketinačka 7,10000 Zagreb</item>
      <item>Petar Čubela, Vlaška 72c,10000 Zagreb</item>
      <item>Općinski sud u Šibeniku, zemljišno-knjižni odjel, x,22000 Šibenik</item>
      <item>TRGOVINA LANA, OIB 96475491256, Maršala Tita 11,40000 Nedelišće</item>
      <item>Dušan Horvat, Prhovec 22,40000 Gornji Mihaljevec</item>
      <item>OBRT TRGOVINA LANA, Maršala Tita 11,40000 Nedelišće</item>
      <item>Rajka Jagmarević, OIB 54873974132, Jurja Dalmatinca 7,10000 Zagreb</item>
      <item>OD Mađarić &amp; Lui, OIB , Ilica 191 F,10000 Zagreb</item>
      <item>GRAD SPLIT, OIB 78755598868, Obala kneza Branimira 17,21000 Split</item>
      <item>ŠIMECKI d.o.o. u stečaju, OIB 02142010717, Vlaška 126,10000 Zagreb</item>
      <item>Milorad Zajkovski, OIB 59768013642, Ivana Vencla 32,10290 Zaprešić</item>
      <item>VIPnet d.o.o., OIB 29524210204, Vrtni put 1,10000 Zagreb</item>
      <item>OD SUČEVIĆ I PARTNERI d.o.o., OIB 88966484576, Gundulićeva 63/I,10000 Zagreb</item>
      <item>PORTUNATA d.o.o., OIB 13725174628, Vlaška 78,10000 Zagreb</item>
      <item>GRAD OSIJEK, Upravni odjel za financije, OIB 30050049642, Kuhačeva 9,31000 Osijek</item>
      <item>ZAGREBAČKI HOLDING d.o.o., OIB 85584865987, Ul. grada Vukovara 41,10000 Zagreb</item>
      <item>Branko Jakić, javni bilježnik, OIB 08564858401, Zelinska 3,10000 Zagreb</item>
      <item>Nedjeljko Grabić, OIB 04787512817, Postrojbi spec. policije Zadra br. 4,23000 Zadar</item>
      <item>OD Maravić &amp; Maravić j.t.d., OIB 88101407855, Ljudevita Gaja 10,47300 Ogulin</item>
      <item>ADRIATIC SERVIS d.o.o., OIB 94765037768, A. Hebranga 9,23000 Zadar</item>
      <item>ADRIATIC SECURITY d.o.o., OIB 44190545321, A. Hebranga 9,23000 Zadar</item>
      <item>Financijska agencija, OIB 85821130368, Vrtni put 3,10000 Zagreb</item>
      <item>GRAD ZAGREB, OIB 61817894937, Trg Stjepana Radića 1,10000 Zagreb</item>
      <item>JURKA d.o.o. u stečaju, OIB 81584877336, Dužice 21,10000 Zagreb</item>
      <item>Alma Klepac, OIB 20525854329, D. Gervaisa 4,10000 Zagreb</item>
      <item>ZOU Gordana Prolić Dubroja i Zrinka Širić, Radnička c. 52,10000 Zagreb</item>
      <item>Marko Praljak, Miramarska c. 30,10000 Zagreb</item>
      <item>LAVANDA ADC d.o.o. u stečaju, OIB 23291248003, Livadarski put 21,10360 Sesvete</item>
      <item>Davorka Huljev, OIB 34743014377, Miramarska c. 13d,10000 Zagreb</item>
      <item>NEZAVISNI HRVATSKI SINDIKATI, Regionalni ured Zagreb, Kneza Mislava 20/I,10000 Zagreb</item>
      <item>Jana Babić, OIB 40148208052, I. Kozari put, VI. odv. br. 14,10000 Zagreb</item>
      <item>Jandre Šarić, OIB 32699897022, Bože i Nikole Bionde 1,10000 Zagreb</item>
      <item>Božica Šola, OIB 08384404621, Bukovac Gornji 131,10000 Zagreb</item>
      <item>Zdenka Tomić, OIB 60773374807, Side Košutić 14,10000 Zagreb</item>
      <item>Marijana Tominac, OIB 07017053614, Nova cesta 36,47300 Ogulin</item>
      <item>Lidija Veić, OIB 84389252365, Ulica vrba 2,31000 Osijek</item>
      <item>Mirela Vukoja, A. Barca 62,31207 Tenja</item>
      <item>Ljubica Zgodić, OIB 42568790800, Vatroslava Lisinskog 14,32100 Vinkovci</item>
      <item>Jasna Živković - Žubrinić, OIB 81102214910, Strane 41,52100 Medulin</item>
      <item>Mira Strmečki, OIB 75729073280, Bogišićeva 14,10000 Zagreb</item>
      <item>Maja Vlaisavljević, OIB 72383263610, P. Preradovića 131,33404 Špišić Bukovica</item>
      <item>Ljubica Čović, OIB 46457126839, I. Gundulića 18a,10370 Gračec</item>
      <item>Anica Bilić, OIB 46824656226, Lapovečka 26,32100 Vinkovci</item>
      <item>Pejo Salatović, OIB 53131805687, N. Šopa 1,10360 Sesvete</item>
      <item>Olivera Bebić, OIB 05037227718, Eugena Kvaternika 12,20350 Metković</item>
      <item>Mirela Crnadak, OIB 30506980915, Zdihovska 23,10000 Zagreb</item>
      <item>Ruža Dogan, OIB 04754750511, Sokolgradska 38,10000 Zagreb</item>
      <item>Snježana Drugčević, OIB 63167410273, Dijankovec 32,48260 Križevci</item>
      <item>Nevenka Ereš, OIB 82338438655, Put narone 86/I,20350 Metković</item>
      <item>Jasna Grgić, OIB 85893087633, Ulica kestenova 2,31000 Osijek</item>
      <item>Ana Ivančić, OIB 41077635584, Bjelovarska 77,10360 Sesvete</item>
      <item>Filip Ivančić, OIB 36419946839, Bjelovarska 77,10360 Sesvete</item>
      <item>Ivan Ivančić, OIB 06971970908, Bjelovarska 77,10360 Sesvete</item>
      <item>Nino Ivančić, OIB 05066261818, Bjelovarska 77,10360 Sesvete</item>
      <item>Vera Kocijanić Gubić, OIB 40923038207, Letnička 13,10360 Sesvete</item>
      <item>Marijana Mavrek, OIB 68410954524, Međimurska 25,10360 Sesvete</item>
      <item>Jasna Milde, OIB 05404656921, A. Starčevića 23,43500 Daruvar</item>
      <item>Draženka Neralić, OIB 50503793005, Dlakovac 13,47300 Ogulin</item>
      <item>Đurđica Ovanin, OIB 25331162163, Stari Farkašić 16,44273 Letovanić</item>
      <item>Biserka Pavić, OIB 02668021264, Kranjčevićeva 23,10000 Zagreb</item>
      <item>Petra Pleščec, OIB 35459878243, Zelengajska ul. 11,10360 Sesvete</item>
      <item>Valerija Posavec, OIB 66184057070, J.P. Kamova 9,10000 Zagreb</item>
      <item>Vesna Putak, OIB 53763013777, Dioš 40,43500 Končanica</item>
      <item>BRANKO JAKIĆ, OIB 08564858401</item>
      <item>VIPnet, društvo s ograničenom odgovornošću za usluge javnih telekomunikacija, OIB 29524210204, Vrtni put 1,10000 Zagreb</item>
      <item>SNJEŽANA DRUGČEVIĆ, OIB 63167410273</item>
      <item>BISERKA PAVIĆ, OIB 02668021264</item>
      <item>MST d.o.o. za trgovinu i poslovne usluge, OIB 71404234047, Braće Radića 11,10450 Donja Zdenčina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105,10000 Zagreb</item>
      <item>VESNA DIOŠ PUTAK, OIB 53763013777</item>
      <item>GRAD SPLIT, OIB 78755598868</item>
      <item>VEČERNJI LIST novinsko-nakladničko društvo s ograničenom odgovornošću, OIB 92276133102, Oreškovićeva 6H/I,10000 Zagreb</item>
      <item>GRAD ZAGREB, OIB 61817894937, Trg S. Radića 1,10000 Zagreb</item>
      <item>MARIJANA MAVREK, OIB 68410954524</item>
      <item>Darko Mundweil, Šetalište kardinala Šepera 2,31000 Osijek</item>
      <item>Darko Mundweil, Šetalište kardinala F. Šepera 2,31000 Osijek</item>
      <item>OPĆINSKO DRŽAVNO ODVJETNIŠTVO U BJELOVARU, OIB 57370630720, Josipa Jelačića 1,43000 Bjelovar</item>
      <item>VEČERNJI LIST novinsko-nakladničko društvo s ograničenom odgovornošću, OIB 92276133102, Oreškovićeva 6H/1 ,10000 Zagreb</item>
      <item>Marina Lacković, OIB 77915759607, Stjepana Radića 14,43500 Daruvar</item>
      <item>DAMIR VARGA, V.NAZORA 3,32100 Vinkovci</item>
      <item>OPĆINSKI SUD U VUKOVARU, SS VINKOVCI, Trg bana J. Šokčevića 17,32100 Vinkovci</item>
      <item>Agencija za osiguranje radničkih potraživanja u slučaju stečaja poslodavca, OIB 04323472109, Frankopanska 11,10000 Zagreb</item>
      <item>GRAD VINKOVCI, OIB 67648791479, Bana Josipa Jelačića 1,32100 Vinkovci</item>
      <item>CROATIA BANKA, dioničko društvo, OIB 32247795989, Roberta Frangeša Mihanovića 9,10000 Zagreb</item>
      <item>OPĆINSKI SUD U BJELOVARU, OIB 57362618039, Josipa Jelačića 3,43000 Bjelovar</item>
      <item>REPUBLIKA HRVATSKA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07897444082</item>
      <item>, OIB 32247795989</item>
      <item>, OIB 01252163117</item>
      <item>, OIB 84001590416</item>
      <item>, OIB null</item>
      <item>, OIB 16488001145</item>
      <item>, OIB 07492912398</item>
      <item>, OIB 95699596710</item>
      <item>, OIB 16488001145</item>
      <item>, OIB null</item>
      <item>, OIB null</item>
      <item>, OIB 62736271676</item>
      <item>, OIB 18683136487</item>
      <item>, OIB 23508929264</item>
      <item>, OIB null</item>
      <item>, OIB null</item>
      <item>, OIB null</item>
      <item>, OIB 17037813074</item>
      <item>, OIB null</item>
      <item>, OIB null</item>
      <item>, OIB null</item>
      <item>, OIB 96475491256</item>
      <item>, OIB null</item>
      <item>, OIB null</item>
      <item>, OIB 54873974132</item>
      <item>, OIB </item>
      <item>, OIB 78755598868</item>
      <item>, OIB 02142010717</item>
      <item>, OIB 59768013642</item>
      <item>, OIB 29524210204</item>
      <item>, OIB 88966484576</item>
      <item>, OIB 13725174628</item>
      <item>, OIB 30050049642</item>
      <item>, OIB 85584865987</item>
      <item>, OIB 08564858401</item>
      <item>, OIB 04787512817</item>
      <item>, OIB 88101407855</item>
      <item>, OIB 94765037768</item>
      <item>, OIB 44190545321</item>
      <item>, OIB 61817894937</item>
      <item>, OIB 81584877336</item>
      <item>, OIB 20525854329</item>
      <item>, OIB null</item>
      <item>, OIB null</item>
      <item>, OIB 23291248003</item>
      <item>, OIB 34743014377</item>
      <item>, OIB null</item>
      <item>, OIB 40148208052</item>
      <item>, OIB 32699897022</item>
      <item>, OIB 08384404621</item>
      <item>, OIB 60773374807</item>
      <item>, OIB 07017053614</item>
      <item>, OIB 84389252365</item>
      <item>, OIB null</item>
      <item>, OIB 42568790800</item>
      <item>, OIB 81102214910</item>
      <item>, OIB 75729073280</item>
      <item>, OIB 72383263610</item>
      <item>, OIB 46457126839</item>
      <item>, OIB 46824656226</item>
      <item>, OIB 53131805687</item>
      <item>, OIB 05037227718</item>
      <item>, OIB 30506980915</item>
      <item>, OIB 04754750511</item>
      <item>, OIB 63167410273</item>
      <item>, OIB 82338438655</item>
      <item>, OIB 85893087633</item>
      <item>, OIB 41077635584</item>
      <item>, OIB 36419946839</item>
      <item>, OIB 06971970908</item>
      <item>, OIB 05066261818</item>
      <item>, OIB 40923038207</item>
      <item>, OIB 68410954524</item>
      <item>, OIB 05404656921</item>
      <item>, OIB 50503793005</item>
      <item>, OIB 25331162163</item>
      <item>, OIB 02668021264</item>
      <item>, OIB 35459878243</item>
      <item>, OIB 66184057070</item>
      <item>, OIB 53763013777</item>
      <item>, OIB 08564858401</item>
      <item>, OIB 29524210204</item>
      <item>, OIB 63167410273</item>
      <item>, OIB 02668021264</item>
      <item>, OIB 71404234047</item>
      <item>, OIB 04754750511</item>
      <item>, OIB 42568790800</item>
      <item>, OIB 05404656921</item>
      <item>, OIB 85584865987</item>
      <item>, OIB 53763013777</item>
      <item>, OIB 78755598868</item>
      <item>, OIB 92276133102</item>
      <item>, OIB 61817894937</item>
      <item>, OIB 68410954524</item>
      <item>, OIB null</item>
      <item>, OIB null</item>
      <item>, OIB 57370630720</item>
      <item>, OIB 92276133102</item>
      <item>, OIB 77915759607</item>
      <item>, OIB null</item>
      <item>, OIB null</item>
      <item>, OIB 04323472109</item>
      <item>, OIB 67648791479</item>
      <item>, OIB 32247795989</item>
      <item>, OIB 57362618039</item>
      <item>, OIB 18683136487</item>
    </izvorni_sadrzaj>
    <derivirana_varijabla naziv="DomainObject.Predmet.SudioniciListNazivOIB_1">
      <item>, OIB 85821130368</item>
      <item>, OIB 07897444082</item>
      <item>, OIB 32247795989</item>
      <item>, OIB 01252163117</item>
      <item>, OIB 84001590416</item>
      <item>, OIB null</item>
      <item>, OIB 16488001145</item>
      <item>, OIB 07492912398</item>
      <item>, OIB 95699596710</item>
      <item>, OIB 16488001145</item>
      <item>, OIB null</item>
      <item>, OIB null</item>
      <item>, OIB 62736271676</item>
      <item>, OIB 18683136487</item>
      <item>, OIB 23508929264</item>
      <item>, OIB null</item>
      <item>, OIB null</item>
      <item>, OIB null</item>
      <item>, OIB 17037813074</item>
      <item>, OIB null</item>
      <item>, OIB null</item>
      <item>, OIB null</item>
      <item>, OIB 96475491256</item>
      <item>, OIB null</item>
      <item>, OIB null</item>
      <item>, OIB 54873974132</item>
      <item>, OIB </item>
      <item>, OIB 78755598868</item>
      <item>, OIB 02142010717</item>
      <item>, OIB 59768013642</item>
      <item>, OIB 29524210204</item>
      <item>, OIB 88966484576</item>
      <item>, OIB 13725174628</item>
      <item>, OIB 30050049642</item>
      <item>, OIB 85584865987</item>
      <item>, OIB 08564858401</item>
      <item>, OIB 04787512817</item>
      <item>, OIB 88101407855</item>
      <item>, OIB 94765037768</item>
      <item>, OIB 44190545321</item>
      <item>, OIB 61817894937</item>
      <item>, OIB 81584877336</item>
      <item>, OIB 20525854329</item>
      <item>, OIB null</item>
      <item>, OIB null</item>
      <item>, OIB 23291248003</item>
      <item>, OIB 34743014377</item>
      <item>, OIB null</item>
      <item>, OIB 40148208052</item>
      <item>, OIB 32699897022</item>
      <item>, OIB 08384404621</item>
      <item>, OIB 60773374807</item>
      <item>, OIB 07017053614</item>
      <item>, OIB 84389252365</item>
      <item>, OIB null</item>
      <item>, OIB 42568790800</item>
      <item>, OIB 81102214910</item>
      <item>, OIB 75729073280</item>
      <item>, OIB 72383263610</item>
      <item>, OIB 46457126839</item>
      <item>, OIB 46824656226</item>
      <item>, OIB 53131805687</item>
      <item>, OIB 05037227718</item>
      <item>, OIB 30506980915</item>
      <item>, OIB 04754750511</item>
      <item>, OIB 63167410273</item>
      <item>, OIB 82338438655</item>
      <item>, OIB 85893087633</item>
      <item>, OIB 41077635584</item>
      <item>, OIB 36419946839</item>
      <item>, OIB 06971970908</item>
      <item>, OIB 05066261818</item>
      <item>, OIB 40923038207</item>
      <item>, OIB 68410954524</item>
      <item>, OIB 05404656921</item>
      <item>, OIB 50503793005</item>
      <item>, OIB 25331162163</item>
      <item>, OIB 02668021264</item>
      <item>, OIB 35459878243</item>
      <item>, OIB 66184057070</item>
      <item>, OIB 53763013777</item>
      <item>, OIB 08564858401</item>
      <item>, OIB 29524210204</item>
      <item>, OIB 63167410273</item>
      <item>, OIB 02668021264</item>
      <item>, OIB 71404234047</item>
      <item>, OIB 04754750511</item>
      <item>, OIB 42568790800</item>
      <item>, OIB 05404656921</item>
      <item>, OIB 85584865987</item>
      <item>, OIB 53763013777</item>
      <item>, OIB 78755598868</item>
      <item>, OIB 92276133102</item>
      <item>, OIB 61817894937</item>
      <item>, OIB 68410954524</item>
      <item>, OIB null</item>
      <item>, OIB null</item>
      <item>, OIB 57370630720</item>
      <item>, OIB 92276133102</item>
      <item>, OIB 77915759607</item>
      <item>, OIB null</item>
      <item>, OIB null</item>
      <item>, OIB 04323472109</item>
      <item>, OIB 67648791479</item>
      <item>, OIB 32247795989</item>
      <item>, OIB 57362618039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41591A-2BD2-4FD4-8979-F5C12F4775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797</properties:Words>
  <properties:Characters>4381</properties:Characters>
  <properties:Lines>151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2018-02-26T12:07:00Z</dcterms:created>
  <dc:creator>BISERKA CALIC</dc:creator>
  <cp:lastModifiedBy>Jadranka Zelić</cp:lastModifiedBy>
  <cp:lastPrinted>2018-02-26T12:07:00Z</cp:lastPrinted>
  <dcterms:modified xmlns:xsi="http://www.w3.org/2001/XMLSchema-instance" xsi:type="dcterms:W3CDTF">2018-02-26T12:11:00Z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(14. zaključak o prodaji - NOVO- šimecki trgovina križevci zk tijelo 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