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ded4" w14:paraId="0bfded4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3F4D7A">
        <w:t xml:space="preserve">DM DESIGN j.d.o.o., Osijek, </w:t>
      </w:r>
      <w:proofErr w:type="spellStart"/>
      <w:r w:rsidR="003F4D7A">
        <w:t>Krndije</w:t>
      </w:r>
      <w:proofErr w:type="spellEnd"/>
      <w:r w:rsidR="003F4D7A">
        <w:t xml:space="preserve"> 29, MBS: 030165628, OIB: 26761456814</w:t>
      </w:r>
      <w:r w:rsidR="00A16C5A">
        <w:rPr>
          <w:color w:val="000000"/>
        </w:rPr>
        <w:t xml:space="preserve">, dana </w:t>
      </w:r>
      <w:r w:rsidR="003F4D7A">
        <w:rPr>
          <w:color w:val="000000"/>
        </w:rPr>
        <w:t>5. studenog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610CEC">
        <w:t xml:space="preserve">DM DESIGN j.d.o.o., Osijek, </w:t>
      </w:r>
      <w:proofErr w:type="spellStart"/>
      <w:r w:rsidR="00610CEC">
        <w:t>Krndije</w:t>
      </w:r>
      <w:proofErr w:type="spellEnd"/>
      <w:r w:rsidR="00610CEC">
        <w:t xml:space="preserve"> 29, MBS: 030165628, OIB: 26761456814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610CE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E3004B">
      <w:pPr>
        <w:jc w:val="both"/>
      </w:pPr>
      <w:r>
        <w:t>-zakonski zastupnik dužnika</w:t>
      </w:r>
      <w:r w:rsidR="005368E5">
        <w:t xml:space="preserve"> – direktor </w:t>
      </w:r>
      <w:r w:rsidR="00F97B03" w:rsidRPr="00F97B03">
        <w:t xml:space="preserve">Dario </w:t>
      </w:r>
      <w:proofErr w:type="spellStart"/>
      <w:r w:rsidR="00F97B03" w:rsidRPr="00F97B03">
        <w:t>Madžar</w:t>
      </w:r>
      <w:proofErr w:type="spellEnd"/>
      <w:r w:rsidR="00F97B03" w:rsidRPr="00F97B03">
        <w:t>, OIB: 75381946732</w:t>
      </w:r>
      <w:r w:rsidR="005368E5">
        <w:t xml:space="preserve">, </w:t>
      </w:r>
      <w:r w:rsidR="00F97B03" w:rsidRPr="00F97B03">
        <w:t xml:space="preserve">Osijek, </w:t>
      </w:r>
      <w:proofErr w:type="spellStart"/>
      <w:r w:rsidR="00F97B03" w:rsidRPr="00F97B03">
        <w:t>Krndije</w:t>
      </w:r>
      <w:proofErr w:type="spellEnd"/>
      <w:r w:rsidR="00F97B03" w:rsidRPr="00F97B03">
        <w:t xml:space="preserve"> 29</w:t>
      </w:r>
    </w:p>
    <w:p w:rsidRDefault="00C810B6" w:rsidP="00A170A4" w:rsidR="00C810B6">
      <w:pPr>
        <w:jc w:val="both"/>
      </w:pPr>
    </w:p>
    <w:p w:rsidRDefault="00686C3F" w:rsidP="00A170A4" w:rsidR="00686C3F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5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97B03" w:rsidR="00F97B03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>zakonski zastupnik</w:t>
      </w:r>
      <w:r w:rsidR="00527AA7" w:rsidRPr="00F97B03">
        <w:rPr>
          <w:color w:val="000000"/>
        </w:rPr>
        <w:t xml:space="preserve"> dužnika</w:t>
      </w:r>
      <w:r w:rsidR="00C342B1" w:rsidRPr="00C342B1">
        <w:t xml:space="preserve"> </w:t>
      </w:r>
      <w:r w:rsidR="00F97B03">
        <w:t xml:space="preserve">Dario </w:t>
      </w:r>
      <w:proofErr w:type="spellStart"/>
      <w:r w:rsidR="00F97B03">
        <w:t>Madžar</w:t>
      </w:r>
      <w:proofErr w:type="spellEnd"/>
      <w:r w:rsidR="00FC3A6F" w:rsidRPr="009022CC">
        <w:t xml:space="preserve">, </w:t>
      </w:r>
      <w:r w:rsidR="00F97B03" w:rsidRPr="00F97B03">
        <w:t xml:space="preserve">Osijek, </w:t>
      </w:r>
      <w:proofErr w:type="spellStart"/>
      <w:r w:rsidR="00F97B03" w:rsidRPr="00F97B03">
        <w:t>Krndije</w:t>
      </w:r>
      <w:proofErr w:type="spellEnd"/>
      <w:r w:rsidR="00F97B03" w:rsidRPr="00F97B03">
        <w:t xml:space="preserve"> 29 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F97B03">
        <w:rPr>
          <w:color w:val="000000"/>
        </w:rPr>
        <w:t>29</w:t>
      </w:r>
      <w:r w:rsidR="0044216B" w:rsidRPr="00F97B03">
        <w:rPr>
          <w:color w:val="000000"/>
        </w:rPr>
        <w:t>.11.2018</w:t>
      </w:r>
      <w:r w:rsidRPr="00F97B03">
        <w:rPr>
          <w:color w:val="000000"/>
        </w:rPr>
        <w:t xml:space="preserve">. u </w:t>
      </w:r>
      <w:r w:rsidR="007A0C77" w:rsidRPr="00F97B03">
        <w:rPr>
          <w:color w:val="000000"/>
        </w:rPr>
        <w:t>9</w:t>
      </w:r>
      <w:r w:rsidR="00FC3A6F" w:rsidRPr="00F97B03">
        <w:rPr>
          <w:color w:val="000000"/>
        </w:rPr>
        <w:t>,</w:t>
      </w:r>
      <w:r w:rsidR="00F97B03">
        <w:rPr>
          <w:color w:val="000000"/>
        </w:rPr>
        <w:t>45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51A" w:rsidR="004D351A">
      <w:r>
        <w:separator/>
      </w:r>
    </w:p>
  </w:endnote>
  <w:endnote w:id="0" w:type="continuationSeparator">
    <w:p w:rsidRDefault="004D351A" w:rsidR="004D3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51A" w:rsidR="004D351A">
      <w:r>
        <w:separator/>
      </w:r>
    </w:p>
  </w:footnote>
  <w:footnote w:id="0" w:type="continuationSeparator">
    <w:p w:rsidRDefault="004D351A" w:rsidR="004D35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D7A" w:rsidP="003F4D7A" w:rsidR="003F4D7A">
    <w:pPr>
      <w:jc w:val="right"/>
    </w:pPr>
    <w:r>
      <w:t>7 St-1038/18-8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351A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528C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2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D52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52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2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2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2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D52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52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2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2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St-1038/2018</izvorni_sadrzaj>
    <derivirana_varijabla naziv="DomainObject.Predmet.OznakaBroj_1">St-1038/2018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DM DESIGN j.d.o.o. za trgovinu i usluge</izvorni_sadrzaj>
    <derivirana_varijabla naziv="DomainObject.Predmet.ProtustrankaFormated_1">  DM DESIGN j.d.o.o. za trgovinu i usluge</derivirana_varijabla>
  </DomainObject.Predmet.ProtustrankaFormated>
  <DomainObject.Predmet.ProtustrankaFormatedOIB>
    <izvorni_sadrzaj>  DM DESIGN j.d.o.o. za trgovinu i usluge, OIB 26761456814</izvorni_sadrzaj>
    <derivirana_varijabla naziv="DomainObject.Predmet.ProtustrankaFormatedOIB_1">  DM DESIGN j.d.o.o. za trgovinu i usluge, OIB 26761456814</derivirana_varijabla>
  </DomainObject.Predmet.ProtustrankaFormatedOIB>
  <DomainObject.Predmet.ProtustrankaFormatedWithAdress>
    <izvorni_sadrzaj> DM DESIGN j.d.o.o. za trgovinu i usluge, Krndije 29, 31000 Osijek</izvorni_sadrzaj>
    <derivirana_varijabla naziv="DomainObject.Predmet.ProtustrankaFormatedWithAdress_1"> DM DESIGN j.d.o.o. za trgovinu i usluge, Krndije 29, 31000 Osijek</derivirana_varijabla>
  </DomainObject.Predmet.ProtustrankaFormatedWithAdress>
  <DomainObject.Predmet.ProtustrankaFormatedWithAdressOIB>
    <izvorni_sadrzaj> DM DESIGN j.d.o.o. za trgovinu i usluge, OIB 26761456814, Krndije 29, 31000 Osijek</izvorni_sadrzaj>
    <derivirana_varijabla naziv="DomainObject.Predmet.ProtustrankaFormatedWithAdressOIB_1"> DM DESIGN j.d.o.o. za trgovinu i usluge, OIB 26761456814, Krndije 29, 31000 Osijek</derivirana_varijabla>
  </DomainObject.Predmet.ProtustrankaFormatedWithAdressOIB>
  <DomainObject.Predmet.ProtustrankaWithAdress>
    <izvorni_sadrzaj>DM DESIGN j.d.o.o. za trgovinu i usluge Krndije 29, 31000 Osijek</izvorni_sadrzaj>
    <derivirana_varijabla naziv="DomainObject.Predmet.ProtustrankaWithAdress_1">DM DESIGN j.d.o.o. za trgovinu i usluge Krndije 29, 31000 Osijek</derivirana_varijabla>
  </DomainObject.Predmet.ProtustrankaWithAdress>
  <DomainObject.Predmet.ProtustrankaWithAdressOIB>
    <izvorni_sadrzaj>DM DESIGN j.d.o.o. za trgovinu i usluge, OIB 26761456814, Krndije 29, 31000 Osijek</izvorni_sadrzaj>
    <derivirana_varijabla naziv="DomainObject.Predmet.ProtustrankaWithAdressOIB_1">DM DESIGN j.d.o.o. za trgovinu i usluge, OIB 26761456814, Krndije 29, 31000 Osijek</derivirana_varijabla>
  </DomainObject.Predmet.ProtustrankaWithAdressOIB>
  <DomainObject.Predmet.ProtustrankaNazivFormated>
    <izvorni_sadrzaj>DM DESIGN j.d.o.o. za trgovinu i usluge</izvorni_sadrzaj>
    <derivirana_varijabla naziv="DomainObject.Predmet.ProtustrankaNazivFormated_1">DM DESIGN j.d.o.o. za trgovinu i usluge</derivirana_varijabla>
  </DomainObject.Predmet.ProtustrankaNazivFormated>
  <DomainObject.Predmet.ProtustrankaNazivFormatedOIB>
    <izvorni_sadrzaj>DM DESIGN j.d.o.o. za trgovinu i usluge, OIB 26761456814</izvorni_sadrzaj>
    <derivirana_varijabla naziv="DomainObject.Predmet.ProtustrankaNazivFormatedOIB_1">DM DESIGN j.d.o.o. za trgovinu i usluge, OIB 26761456814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DM DESIGN j.d.o.o. za trgovinu i usluge</item>
    </izvorni_sadrzaj>
    <derivirana_varijabla naziv="DomainObject.Predmet.ProtuStrankaListFormated_1">
      <item>DM DESIGN j.d.o.o. za trgovinu i usluge</item>
    </derivirana_varijabla>
  </DomainObject.Predmet.ProtuStrankaListFormated>
  <DomainObject.Predmet.ProtuStrankaListFormatedOIB>
    <izvorni_sadrzaj>
      <item>DM DESIGN j.d.o.o. za trgovinu i usluge, OIB 26761456814</item>
    </izvorni_sadrzaj>
    <derivirana_varijabla naziv="DomainObject.Predmet.ProtuStrankaListFormatedOIB_1">
      <item>DM DESIGN j.d.o.o. za trgovinu i usluge, OIB 26761456814</item>
    </derivirana_varijabla>
  </DomainObject.Predmet.ProtuStrankaListFormatedOIB>
  <DomainObject.Predmet.ProtuStrankaListFormatedWithAdress>
    <izvorni_sadrzaj>
      <item>DM DESIGN j.d.o.o. za trgovinu i usluge, Krndije 29, 31000 Osijek</item>
    </izvorni_sadrzaj>
    <derivirana_varijabla naziv="DomainObject.Predmet.ProtuStrankaListFormatedWithAdress_1">
      <item>DM DESIGN j.d.o.o. za trgovinu i usluge, Krndije 29, 31000 Osijek</item>
    </derivirana_varijabla>
  </DomainObject.Predmet.ProtuStrankaListFormatedWithAdress>
  <DomainObject.Predmet.ProtuStrankaListFormatedWithAdressOIB>
    <izvorni_sadrzaj>
      <item>DM DESIGN j.d.o.o. za trgovinu i usluge, OIB 26761456814, Krndije 29, 31000 Osijek</item>
    </izvorni_sadrzaj>
    <derivirana_varijabla naziv="DomainObject.Predmet.ProtuStrankaListFormatedWithAdressOIB_1">
      <item>DM DESIGN j.d.o.o. za trgovinu i usluge, OIB 26761456814, Krndije 29, 31000 Osijek</item>
    </derivirana_varijabla>
  </DomainObject.Predmet.ProtuStrankaListFormatedWithAdressOIB>
  <DomainObject.Predmet.ProtuStrankaListNazivFormated>
    <izvorni_sadrzaj>
      <item>DM DESIGN j.d.o.o. za trgovinu i usluge</item>
    </izvorni_sadrzaj>
    <derivirana_varijabla naziv="DomainObject.Predmet.ProtuStrankaListNazivFormated_1">
      <item>DM DESIGN j.d.o.o. za trgovinu i usluge</item>
    </derivirana_varijabla>
  </DomainObject.Predmet.ProtuStrankaListNazivFormated>
  <DomainObject.Predmet.ProtuStrankaListNazivFormatedOIB>
    <izvorni_sadrzaj>
      <item>DM DESIGN j.d.o.o. za trgovinu i usluge, OIB 26761456814</item>
    </izvorni_sadrzaj>
    <derivirana_varijabla naziv="DomainObject.Predmet.ProtuStrankaListNazivFormatedOIB_1">
      <item>DM DESIGN j.d.o.o. za trgovinu i usluge, OIB 26761456814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DM DESIGN j.d.o.o. za trgovinu i usluge</izvorni_sadrzaj>
    <derivirana_varijabla naziv="DomainObject.Predmet.ProtustrankaIDrugi_1">DM DESIGN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DM DESIGN j.d.o.o. za trgovinu i usluge, OIB 26761456814, Krndije 29, 31000 Osijek</izvorni_sadrzaj>
    <derivirana_varijabla naziv="DomainObject.Predmet.ProtustrankaIDrugiAdressOIB_1">DM DESIGN j.d.o.o. za trgovinu i usluge, OIB 26761456814, Krndije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 DESIGN j.d.o.o. za trgovinu i usluge</item>
      <item>FINA RC OSIJEK</item>
    </izvorni_sadrzaj>
    <derivirana_varijabla naziv="DomainObject.Predmet.SudioniciListNaziv_1">
      <item>DM DESIGN j.d.o.o. za trgovinu i usluge</item>
      <item>FINA RC OSIJEK</item>
    </derivirana_varijabla>
  </DomainObject.Predmet.SudioniciListNaziv>
  <DomainObject.Predmet.SudioniciListAdressOIB>
    <izvorni_sadrzaj>
      <item>DM DESIGN j.d.o.o. za trgovinu i usluge, OIB 26761456814, Krndije 29,31000 Osijek</item>
      <item>FINA RC OSIJEK, OIB 85821130368</item>
    </izvorni_sadrzaj>
    <derivirana_varijabla naziv="DomainObject.Predmet.SudioniciListAdressOIB_1">
      <item>DM DESIGN j.d.o.o. za trgovinu i usluge, OIB 26761456814, Krndije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26761456814</item>
      <item>, OIB 85821130368</item>
    </izvorni_sadrzaj>
    <derivirana_varijabla naziv="DomainObject.Predmet.SudioniciListNazivOIB_1">
      <item>, OIB 26761456814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St-1038/2018-6</izvorni_sadrzaj>
    <derivirana_varijabla naziv="DomainObject.PredzadnjaOdlukaIzPredmeta.Oznaka_1">St-1038/2018-6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184</properties:Words>
  <properties:Characters>986</properties:Characters>
  <properties:Lines>45</properties:Lines>
  <properties:Paragraphs>23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2018-11-06T06:14:00Z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