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1551d" w14:paraId="3d1551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54738E" w:rsidR="00AE649C" w:rsidRPr="00B76F3C">
      <w:pPr>
        <w:pStyle w:val="IzvornikNacrt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738E" w:rsidP="0054738E" w:rsidR="0054738E">
      <w:pPr>
        <w:pStyle w:val="IzvornikNacrt"/>
        <w:rPr>
          <w:b/>
        </w:rPr>
      </w:pPr>
      <w:r>
        <w:rPr>
          <w:b/>
          <w:bCs/>
        </w:rPr>
        <w:t xml:space="preserve">     REPUBLIKA HRVATSKA                                               </w:t>
      </w:r>
      <w:r>
        <w:rPr>
          <w:b/>
        </w:rPr>
        <w:t>Broj: 14. St-508/2017.</w:t>
      </w:r>
    </w:p>
    <w:p w:rsidRDefault="0054738E" w:rsidP="0054738E" w:rsidR="0054738E">
      <w:pPr>
        <w:pStyle w:val="IzvornikNacrt"/>
      </w:pPr>
      <w:r>
        <w:rPr>
          <w:b/>
          <w:bCs/>
        </w:rPr>
        <w:t xml:space="preserve">  TRGOVAČKI SUD U SPLITU</w:t>
      </w:r>
    </w:p>
    <w:p w:rsidRDefault="0054738E" w:rsidP="0054738E" w:rsidR="0054738E">
      <w:pPr>
        <w:pStyle w:val="IzvornikNacrt"/>
        <w:rPr>
          <w:b/>
        </w:rPr>
      </w:pPr>
      <w:r>
        <w:rPr>
          <w:b/>
        </w:rPr>
        <w:t xml:space="preserve"> Sukoišanska 6. - 21 000  S P L I T</w:t>
      </w:r>
    </w:p>
    <w:p w:rsidRDefault="0054738E" w:rsidP="0054738E" w:rsidR="0054738E">
      <w:pPr>
        <w:jc w:val="both"/>
      </w:pPr>
    </w:p>
    <w:p w:rsidRDefault="0054738E" w:rsidP="0054738E" w:rsidR="0054738E">
      <w:pPr>
        <w:jc w:val="both"/>
      </w:pPr>
      <w:r>
        <w:rPr>
          <w:lang w:val="en-US"/>
        </w:rPr>
        <w:tab/>
      </w:r>
      <w:r>
        <w:rPr>
          <w:lang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JAKA SILA j.d.o.o. za trgovinu i usluge, Split, Karlovačka 30., OIB: 84997762157, MBS: 060291033, dana 21. travnja 2017. godine, temeljem čl. 430. Stečajnog zakona (Narodne novine broj: 71/15) objavljuje slijedeći</w:t>
      </w:r>
    </w:p>
    <w:p w:rsidRDefault="0054738E" w:rsidP="0054738E" w:rsidR="0054738E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54738E" w:rsidP="0054738E" w:rsidR="0054738E">
      <w:pPr>
        <w:pStyle w:val="Bezproreda"/>
        <w:jc w:val="both"/>
      </w:pPr>
    </w:p>
    <w:p w:rsidRDefault="0054738E" w:rsidP="0054738E" w:rsidR="0054738E">
      <w:pPr>
        <w:pStyle w:val="Bezproreda"/>
        <w:ind w:firstLine="708"/>
        <w:jc w:val="both"/>
      </w:pPr>
      <w:r>
        <w:rPr>
          <w:b/>
        </w:rPr>
        <w:t>1)</w:t>
      </w:r>
      <w:r>
        <w:t xml:space="preserve">  Dužnik:</w:t>
      </w:r>
      <w:r>
        <w:rPr>
          <w:lang w:val="en-US"/>
        </w:rPr>
        <w:t xml:space="preserve"> JAKA SILA j.d.o.o. za trgovinu i usluge, Split, Karlovačka 30., OIB: 84997762157, MBS: 060291033,., na dan 13. travnja 2017. godine u </w:t>
      </w:r>
      <w:r>
        <w:t xml:space="preserve">Očevidniku redoslijeda osnova za plaćanje ima, u  neprekinutom razdoblju od 120. dana, evidentiran dug na temelju neizvršenih osnova za plaćanje u ukupnom iznosu od: 11.484,95 kuna. </w:t>
      </w:r>
    </w:p>
    <w:p w:rsidRDefault="0054738E" w:rsidP="0054738E" w:rsidR="0054738E">
      <w:pPr>
        <w:pStyle w:val="Bezproreda"/>
        <w:ind w:firstLine="708"/>
        <w:jc w:val="both"/>
      </w:pPr>
      <w:r>
        <w:rPr>
          <w:b/>
        </w:rPr>
        <w:t>2)</w:t>
      </w:r>
      <w: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4738E" w:rsidP="0054738E" w:rsidR="0054738E">
      <w:pPr>
        <w:pStyle w:val="Bezproreda"/>
        <w:ind w:firstLine="708"/>
        <w:jc w:val="both"/>
      </w:pPr>
      <w:r>
        <w:rPr>
          <w:b/>
        </w:rPr>
        <w:t>3)</w:t>
      </w:r>
      <w: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4738E" w:rsidP="0054738E" w:rsidR="0054738E">
      <w:pPr>
        <w:pStyle w:val="Bezproreda"/>
        <w:ind w:firstLine="708"/>
        <w:jc w:val="both"/>
      </w:pPr>
      <w:r>
        <w:rPr>
          <w:b/>
        </w:rPr>
        <w:t>4)</w:t>
      </w:r>
      <w: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4738E" w:rsidP="0054738E" w:rsidR="0054738E">
      <w:pPr>
        <w:pStyle w:val="Bezproreda"/>
        <w:ind w:firstLine="708"/>
        <w:jc w:val="both"/>
      </w:pPr>
      <w:r>
        <w:rPr>
          <w:b/>
        </w:rPr>
        <w:t>5)</w:t>
      </w:r>
      <w:r>
        <w:t xml:space="preserve">  Vjerovnike koji predlože otvaranje stečajnog postupka nad istim Dužnikom, Sud će pozvati na solidarno plaćanje predujma za namirenje troškova stečajnog postupka.</w:t>
      </w:r>
    </w:p>
    <w:p w:rsidRDefault="0054738E" w:rsidP="0054738E" w:rsidR="0054738E">
      <w:pPr>
        <w:jc w:val="center"/>
        <w:rPr>
          <w:rFonts w:cs="Times New Roman"/>
        </w:rPr>
      </w:pPr>
    </w:p>
    <w:p w:rsidRDefault="0054738E" w:rsidP="0054738E" w:rsidR="0054738E">
      <w:pPr>
        <w:jc w:val="center"/>
      </w:pPr>
      <w:r>
        <w:t>(Oglas broj: 14. St-508/2017., od 21. travnja 2017. godine.).</w:t>
      </w:r>
    </w:p>
    <w:p w:rsidRDefault="0054738E" w:rsidP="0054738E" w:rsidR="0054738E">
      <w:pPr>
        <w:pStyle w:val="IzvornikNacrt"/>
      </w:pPr>
    </w:p>
    <w:p w:rsidRDefault="0054738E" w:rsidP="0054738E" w:rsidR="0054738E">
      <w:pPr>
        <w:pStyle w:val="IzvornikNacrt"/>
      </w:pPr>
      <w:r>
        <w:t xml:space="preserve">DNA:  </w:t>
      </w:r>
      <w:r>
        <w:rPr>
          <w:b/>
        </w:rPr>
        <w:t>1)</w:t>
      </w:r>
      <w:r>
        <w:t xml:space="preserve">  e-Oglasna ploča Suda – rok 55. dana,</w:t>
      </w:r>
    </w:p>
    <w:p w:rsidRDefault="0054738E" w:rsidP="0054738E" w:rsidR="0054738E">
      <w:pPr>
        <w:pStyle w:val="IzvornikNacrt"/>
      </w:pPr>
      <w:r>
        <w:t xml:space="preserve">            </w:t>
      </w:r>
      <w:r>
        <w:rPr>
          <w:b/>
        </w:rPr>
        <w:t>2)</w:t>
      </w:r>
      <w:r>
        <w:t xml:space="preserve">  Spis.                                                                                    S U D A C:</w:t>
      </w:r>
    </w:p>
    <w:p w:rsidRDefault="0054738E" w:rsidP="0054738E" w:rsidR="0054738E">
      <w:pPr>
        <w:jc w:val="both"/>
      </w:pPr>
      <w:r>
        <w:t xml:space="preserve">                                                                                                             Jozo Ćaleta</w:t>
      </w:r>
    </w:p>
    <w:p w:rsidRDefault="0054738E" w:rsidP="0054738E" w:rsidR="0054738E">
      <w:pPr>
        <w:jc w:val="both"/>
      </w:pPr>
    </w:p>
    <w:p w:rsidRDefault="0054738E" w:rsidP="0054738E" w:rsidR="0054738E">
      <w:pPr>
        <w:jc w:val="both"/>
      </w:pPr>
    </w:p>
    <w:p w:rsidRDefault="0054738E" w:rsidP="0054738E" w:rsidR="0054738E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38E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367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St-508/2017-4</izvorni_sadrzaj>
    <derivirana_varijabla naziv="DomainObject.Oznaka_1">St-508/2017-4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JAKA SILA j.d.o.o. za trgovinu i usluge</izvorni_sadrzaj>
    <derivirana_varijabla naziv="DomainObject.Predmet.ProtustrankaFormated_1">  JAKA SILA j.d.o.o. za trgovinu i usluge</derivirana_varijabla>
  </DomainObject.Predmet.ProtustrankaFormated>
  <DomainObject.Predmet.ProtustrankaFormatedOIB>
    <izvorni_sadrzaj>  JAKA SILA j.d.o.o. za trgovinu i usluge, OIB 84997762157</izvorni_sadrzaj>
    <derivirana_varijabla naziv="DomainObject.Predmet.ProtustrankaFormatedOIB_1">  JAKA SILA j.d.o.o. za trgovinu i usluge, OIB 84997762157</derivirana_varijabla>
  </DomainObject.Predmet.ProtustrankaFormatedOIB>
  <DomainObject.Predmet.ProtustrankaFormatedWithAdress>
    <izvorni_sadrzaj> JAKA SILA j.d.o.o. za trgovinu i usluge, Karlovačka 30, 21000 Split</izvorni_sadrzaj>
    <derivirana_varijabla naziv="DomainObject.Predmet.ProtustrankaFormatedWithAdress_1"> JAKA SILA j.d.o.o. za trgovinu i usluge, Karlovačka 30, 21000 Split</derivirana_varijabla>
  </DomainObject.Predmet.ProtustrankaFormatedWithAdress>
  <DomainObject.Predmet.ProtustrankaFormatedWithAdressOIB>
    <izvorni_sadrzaj> JAKA SILA j.d.o.o. za trgovinu i usluge, OIB 84997762157, Karlovačka 30, 21000 Split</izvorni_sadrzaj>
    <derivirana_varijabla naziv="DomainObject.Predmet.ProtustrankaFormatedWithAdressOIB_1"> JAKA SILA j.d.o.o. za trgovinu i usluge, OIB 84997762157, Karlovačka 30, 21000 Split</derivirana_varijabla>
  </DomainObject.Predmet.ProtustrankaFormatedWithAdressOIB>
  <DomainObject.Predmet.ProtustrankaWithAdress>
    <izvorni_sadrzaj>JAKA SILA j.d.o.o. za trgovinu i usluge Karlovačka 30, 21000 Split</izvorni_sadrzaj>
    <derivirana_varijabla naziv="DomainObject.Predmet.ProtustrankaWithAdress_1">JAKA SILA j.d.o.o. za trgovinu i usluge Karlovačka 30, 21000 Split</derivirana_varijabla>
  </DomainObject.Predmet.ProtustrankaWithAdress>
  <DomainObject.Predmet.ProtustrankaWithAdressOIB>
    <izvorni_sadrzaj>JAKA SILA j.d.o.o. za trgovinu i usluge, OIB 84997762157, Karlovačka 30, 21000 Split</izvorni_sadrzaj>
    <derivirana_varijabla naziv="DomainObject.Predmet.ProtustrankaWithAdressOIB_1">JAKA SILA j.d.o.o. za trgovinu i usluge, OIB 84997762157, Karlovačka 30, 21000 Split</derivirana_varijabla>
  </DomainObject.Predmet.ProtustrankaWithAdressOIB>
  <DomainObject.Predmet.ProtustrankaNazivFormated>
    <izvorni_sadrzaj>JAKA SILA j.d.o.o. za trgovinu i usluge</izvorni_sadrzaj>
    <derivirana_varijabla naziv="DomainObject.Predmet.ProtustrankaNazivFormated_1">JAKA SILA j.d.o.o. za trgovinu i usluge</derivirana_varijabla>
  </DomainObject.Predmet.ProtustrankaNazivFormated>
  <DomainObject.Predmet.ProtustrankaNazivFormatedOIB>
    <izvorni_sadrzaj>JAKA SILA j.d.o.o. za trgovinu i usluge, OIB 84997762157</izvorni_sadrzaj>
    <derivirana_varijabla naziv="DomainObject.Predmet.ProtustrankaNazivFormatedOIB_1">JAKA SILA j.d.o.o. za trgovinu i usluge, OIB 84997762157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11484.95</izvorni_sadrzaj>
    <derivirana_varijabla naziv="DomainObject.Predmet.TrenutnaVrijednost_1">11484.95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JAKA SILA j.d.o.o. za trgovinu i usluge</item>
    </izvorni_sadrzaj>
    <derivirana_varijabla naziv="DomainObject.Predmet.ProtuStrankaListFormated_1">
      <item>JAKA SILA j.d.o.o. za trgovinu i usluge</item>
    </derivirana_varijabla>
  </DomainObject.Predmet.ProtuStrankaListFormated>
  <DomainObject.Predmet.ProtuStrankaListFormatedOIB>
    <izvorni_sadrzaj>
      <item>JAKA SILA j.d.o.o. za trgovinu i usluge, OIB 84997762157</item>
    </izvorni_sadrzaj>
    <derivirana_varijabla naziv="DomainObject.Predmet.ProtuStrankaListFormatedOIB_1">
      <item>JAKA SILA j.d.o.o. za trgovinu i usluge, OIB 84997762157</item>
    </derivirana_varijabla>
  </DomainObject.Predmet.ProtuStrankaListFormatedOIB>
  <DomainObject.Predmet.ProtuStrankaListFormatedWithAdress>
    <izvorni_sadrzaj>
      <item>JAKA SILA j.d.o.o. za trgovinu i usluge, Karlovačka 30, 21000 Split</item>
    </izvorni_sadrzaj>
    <derivirana_varijabla naziv="DomainObject.Predmet.ProtuStrankaListFormatedWithAdress_1">
      <item>JAKA SILA j.d.o.o. za trgovinu i usluge, Karlovačka 30, 21000 Split</item>
    </derivirana_varijabla>
  </DomainObject.Predmet.ProtuStrankaListFormatedWithAdress>
  <DomainObject.Predmet.ProtuStrankaListFormatedWithAdressOIB>
    <izvorni_sadrzaj>
      <item>JAKA SILA j.d.o.o. za trgovinu i usluge, OIB 84997762157, Karlovačka 30, 21000 Split</item>
    </izvorni_sadrzaj>
    <derivirana_varijabla naziv="DomainObject.Predmet.ProtuStrankaListFormatedWithAdressOIB_1">
      <item>JAKA SILA j.d.o.o. za trgovinu i usluge, OIB 84997762157, Karlovačka 30, 21000 Split</item>
    </derivirana_varijabla>
  </DomainObject.Predmet.ProtuStrankaListFormatedWithAdressOIB>
  <DomainObject.Predmet.ProtuStrankaListNazivFormated>
    <izvorni_sadrzaj>
      <item>JAKA SILA j.d.o.o. za trgovinu i usluge</item>
    </izvorni_sadrzaj>
    <derivirana_varijabla naziv="DomainObject.Predmet.ProtuStrankaListNazivFormated_1">
      <item>JAKA SILA j.d.o.o. za trgovinu i usluge</item>
    </derivirana_varijabla>
  </DomainObject.Predmet.ProtuStrankaListNazivFormated>
  <DomainObject.Predmet.ProtuStrankaListNazivFormatedOIB>
    <izvorni_sadrzaj>
      <item>JAKA SILA j.d.o.o. za trgovinu i usluge, OIB 84997762157</item>
    </izvorni_sadrzaj>
    <derivirana_varijabla naziv="DomainObject.Predmet.ProtuStrankaListNazivFormatedOIB_1">
      <item>JAKA SILA j.d.o.o. za trgovinu i usluge, OIB 84997762157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St-508/2017-4</izvorni_sadrzaj>
    <derivirana_varijabla naziv="DomainObject.PoslovniBrojDokumenta_1">St-508/2017-4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JAKA SILA j.d.o.o. za trgovinu i usluge</izvorni_sadrzaj>
    <derivirana_varijabla naziv="DomainObject.Predmet.ProtustrankaIDrugi_1">JAKA SILA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JAKA SILA j.d.o.o. za trgovinu i usluge, OIB 84997762157, Karlovačka 30, 21000 Split</izvorni_sadrzaj>
    <derivirana_varijabla naziv="DomainObject.Predmet.ProtustrankaIDrugiAdressOIB_1">JAKA SILA j.d.o.o. za trgovinu i usluge, OIB 84997762157, Karlovačka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JAKA SILA j.d.o.o. za trgovinu i usluge</item>
      <item>FINANCIJSKA AGENCIJA, RC SPLIT</item>
    </izvorni_sadrzaj>
    <derivirana_varijabla naziv="DomainObject.Predmet.SudioniciListNaziv_1">
      <item>JAKA SILA j.d.o.o. za trgovinu i usluge</item>
      <item>FINANCIJSKA AGENCIJA, RC SPLIT</item>
    </derivirana_varijabla>
  </DomainObject.Predmet.SudioniciListNaziv>
  <DomainObject.Predmet.SudioniciListAdressOIB>
    <izvorni_sadrzaj>
      <item>JAKA SILA j.d.o.o. za trgovinu i usluge, OIB 84997762157, Karlovačka 30,21000 Split</item>
      <item>FINANCIJSKA AGENCIJA, RC SPLIT, OIB 85821130368, Mažuranićevo šetalište 24 b,21000 Split</item>
    </izvorni_sadrzaj>
    <derivirana_varijabla naziv="DomainObject.Predmet.SudioniciListAdressOIB_1">
      <item>JAKA SILA j.d.o.o. za trgovinu i usluge, OIB 84997762157, Karlovačka 30,21000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0259AA-C363-4CC0-A2F1-4AAF518CB0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2129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2017-04-21T09:59:00Z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St-508/2017-4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