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04a69a" w14:paraId="e04a69a" w:rsidRDefault="00913AAE" w:rsidP="00913AAE" w:rsidR="00913AAE">
      <w:pPr>
        <w:jc w:val="both"/>
        <w15:collapsed w:val="false"/>
        <w:rPr>
          <w:b/>
          <w:szCs w:val="20"/>
        </w:rPr>
      </w:pPr>
      <w:bookmarkStart w:name="_GoBack" w:id="0"/>
      <w:bookmarkEnd w:id="0"/>
      <w:r>
        <w:rPr>
          <w:b/>
          <w:szCs w:val="20"/>
        </w:rPr>
        <w:t>REPUBLIKA HRVATSKA                                                                   14.  St-48/2007</w:t>
      </w:r>
    </w:p>
    <w:p w:rsidRDefault="00913AAE" w:rsidP="00913AAE" w:rsidR="00913AAE">
      <w:pPr>
        <w:jc w:val="both"/>
        <w:rPr>
          <w:b/>
          <w:szCs w:val="20"/>
        </w:rPr>
      </w:pPr>
      <w:r>
        <w:rPr>
          <w:b/>
          <w:szCs w:val="20"/>
        </w:rPr>
        <w:t>TRGOVAČKI SUD U SPLITU</w:t>
      </w:r>
    </w:p>
    <w:p w:rsidRDefault="00913AAE" w:rsidP="00913AAE" w:rsidR="00913AAE">
      <w:pPr>
        <w:jc w:val="both"/>
        <w:rPr>
          <w:b/>
          <w:szCs w:val="20"/>
        </w:rPr>
      </w:pPr>
    </w:p>
    <w:p w:rsidRDefault="00913AAE" w:rsidP="00913AAE" w:rsidR="00913AAE">
      <w:pPr>
        <w:jc w:val="center"/>
        <w:rPr>
          <w:b/>
          <w:szCs w:val="20"/>
        </w:rPr>
      </w:pPr>
      <w:r>
        <w:rPr>
          <w:b/>
          <w:szCs w:val="20"/>
        </w:rPr>
        <w:t>Z A P I S N I K</w:t>
      </w:r>
    </w:p>
    <w:p w:rsidRDefault="00913AAE" w:rsidP="00913AAE" w:rsidR="00913AAE">
      <w:pPr>
        <w:jc w:val="both"/>
        <w:rPr>
          <w:b/>
          <w:szCs w:val="20"/>
        </w:rPr>
      </w:pPr>
    </w:p>
    <w:p w:rsidRDefault="00913AAE" w:rsidP="00913AAE" w:rsidR="00913AAE" w:rsidRPr="00126F35">
      <w:pPr>
        <w:jc w:val="both"/>
      </w:pPr>
      <w:r w:rsidRPr="00F114CE">
        <w:t>sa</w:t>
      </w:r>
      <w:r>
        <w:t xml:space="preserve"> </w:t>
      </w:r>
      <w:r w:rsidRPr="0076345D">
        <w:t>Skupštine</w:t>
      </w:r>
      <w:r>
        <w:t xml:space="preserve"> </w:t>
      </w:r>
      <w:r w:rsidRPr="0076345D">
        <w:t>vjerovnika</w:t>
      </w:r>
      <w:r>
        <w:t>, održanog kod Trgovačkog suda u Splitu, dana 19. siječnja 2017. g., s početkom u 09,00 sati, u stečajnom postupku nad stečajnim Dužnikom:</w:t>
      </w:r>
      <w:r w:rsidRPr="001242EF">
        <w:t xml:space="preserve"> </w:t>
      </w:r>
      <w:r w:rsidRPr="007C6F55">
        <w:rPr>
          <w:b/>
        </w:rPr>
        <w:t>M.P.</w:t>
      </w:r>
      <w:r>
        <w:t xml:space="preserve"> </w:t>
      </w:r>
      <w:r w:rsidRPr="001242EF">
        <w:rPr>
          <w:b/>
        </w:rPr>
        <w:t xml:space="preserve">JAHTE, d.o.o., u stečaju, Dugopolje (Općina Dugopolje), </w:t>
      </w:r>
      <w:r>
        <w:rPr>
          <w:b/>
        </w:rPr>
        <w:t xml:space="preserve">Bana Jelačića 6., </w:t>
      </w:r>
      <w:r w:rsidRPr="001242EF">
        <w:rPr>
          <w:b/>
        </w:rPr>
        <w:t>OIB: 02877519826</w:t>
      </w:r>
      <w:r>
        <w:t>.</w:t>
      </w:r>
    </w:p>
    <w:p w:rsidRDefault="00913AAE" w:rsidP="00913AAE" w:rsidR="00913AAE">
      <w:pPr>
        <w:jc w:val="both"/>
      </w:pPr>
    </w:p>
    <w:p w:rsidRDefault="00913AAE" w:rsidP="00913AAE" w:rsidR="00913AAE">
      <w:pPr>
        <w:jc w:val="both"/>
      </w:pPr>
      <w:r>
        <w:t xml:space="preserve"> NAZOČNI OD SUDA:</w:t>
      </w:r>
    </w:p>
    <w:p w:rsidRDefault="00913AAE" w:rsidP="00913AAE" w:rsidR="00913AAE">
      <w:pPr>
        <w:jc w:val="both"/>
      </w:pPr>
      <w:r>
        <w:t>Stečajni sudac: JOZO ĆALETA.</w:t>
      </w:r>
    </w:p>
    <w:p w:rsidRDefault="00913AAE" w:rsidP="00913AAE" w:rsidR="00913AAE">
      <w:pPr>
        <w:jc w:val="both"/>
      </w:pPr>
      <w:r>
        <w:t>Zapisničar: VESNA KATIĆ.</w:t>
      </w:r>
    </w:p>
    <w:p w:rsidRDefault="00913AAE" w:rsidP="00913AAE" w:rsidR="00913AAE">
      <w:pPr>
        <w:jc w:val="both"/>
      </w:pPr>
    </w:p>
    <w:p w:rsidRDefault="00913AAE" w:rsidP="00913AAE" w:rsidR="00913AAE">
      <w:pPr>
        <w:jc w:val="both"/>
      </w:pPr>
      <w:r>
        <w:t xml:space="preserve">Stečajni upravitelj  BERISLAV BUŠELIĆ </w:t>
      </w:r>
    </w:p>
    <w:p w:rsidRDefault="00913AAE" w:rsidP="00913AAE" w:rsidR="00913AAE">
      <w:pPr>
        <w:jc w:val="both"/>
      </w:pPr>
    </w:p>
    <w:p w:rsidRDefault="00913AAE" w:rsidP="00913AAE" w:rsidR="00913AAE">
      <w:pPr>
        <w:jc w:val="both"/>
      </w:pPr>
      <w:r>
        <w:t>Utvrđuje se kako su pristupili:</w:t>
      </w:r>
    </w:p>
    <w:p w:rsidRDefault="00913AAE" w:rsidP="00913AAE" w:rsidR="00913AAE" w:rsidRPr="007B2E2B">
      <w:pPr>
        <w:pStyle w:val="Odlomakpopisa"/>
        <w:numPr>
          <w:ilvl w:val="0"/>
          <w:numId w:val="2"/>
        </w:numPr>
        <w:jc w:val="both"/>
        <w:rPr>
          <w:lang w:val="en-US"/>
        </w:rPr>
      </w:pPr>
      <w:r>
        <w:t>Dario Jukić, zastupnik za zakonu RH o od ostalih nitko nije pristupio</w:t>
      </w:r>
    </w:p>
    <w:p w:rsidRDefault="00913AAE" w:rsidP="00913AAE" w:rsidR="00913AAE">
      <w:pPr>
        <w:jc w:val="both"/>
        <w:rPr>
          <w:lang w:val="en-US"/>
        </w:rPr>
      </w:pPr>
    </w:p>
    <w:p w:rsidRDefault="00913AAE" w:rsidP="00913AAE" w:rsidR="00913AAE">
      <w:pPr>
        <w:jc w:val="both"/>
      </w:pPr>
      <w:r>
        <w:t>Utvrđuje se kako je predmet današnje Skupštine vjerovnika sukladno oglasu objavljeno u  NN broj 108/16 od 25. studenog 2016. godine na str. 43. sa tamo navedenim Dnevnim im redom a isti oglas je bio objavljen i na e-oglasnoj ploči suda. Sve navedeno je bilo objavljeno odnosno oglašeno za Skupštinu vjerovnika zakazano za dan 13. prosinca 2016. godine  s početkom u 12,00 sati koja tada nije održana već je odgođena za danas.</w:t>
      </w:r>
    </w:p>
    <w:p w:rsidRDefault="00913AAE" w:rsidP="00913AAE" w:rsidR="00913AAE">
      <w:pPr>
        <w:jc w:val="both"/>
      </w:pPr>
    </w:p>
    <w:p w:rsidRDefault="00913AAE" w:rsidP="00913AAE" w:rsidR="00913AAE">
      <w:pPr>
        <w:numPr>
          <w:ilvl w:val="0"/>
          <w:numId w:val="1"/>
        </w:numPr>
        <w:jc w:val="both"/>
      </w:pPr>
      <w:r>
        <w:t xml:space="preserve">Prelazi se na prvu točku Dnevnog reda pa se stečajni upr. poziva podnijeti  Izvješće sukladno istoj točki Dnevnog reda, nakon čega ista iznosi sukladno svom pismenom Izvješću koje je dostavila sudu dana 10. siječnja 2017. godine, koje je tog dana bilo objavljeno na mrežnoj stranici sudova. </w:t>
      </w:r>
    </w:p>
    <w:p w:rsidRDefault="00913AAE" w:rsidP="00913AAE" w:rsidR="00913AAE">
      <w:pPr>
        <w:jc w:val="both"/>
      </w:pPr>
    </w:p>
    <w:p w:rsidRDefault="00913AAE" w:rsidP="00913AAE" w:rsidR="00913AAE">
      <w:pPr>
        <w:jc w:val="both"/>
      </w:pPr>
      <w:r>
        <w:t>Na postavljeno pitanje stečajnog suca stečajni upr. ističe kako nema više imovine za unovčenje, sva je imovina Dužnika unovčena. Na daljnje pitanje ističe kako nema ni tražbina za ispitivanje. Ističe kako je raspoloživa stečajna masa Dužnika unovčeno u ovom stečajnom postupku u iznosu za koji se sada ne može izjasniti.</w:t>
      </w:r>
    </w:p>
    <w:p w:rsidRDefault="00913AAE" w:rsidP="00913AAE" w:rsidR="00913AAE">
      <w:pPr>
        <w:jc w:val="both"/>
      </w:pPr>
    </w:p>
    <w:p w:rsidRDefault="00913AAE" w:rsidP="00913AAE" w:rsidR="00913AAE">
      <w:pPr>
        <w:jc w:val="both"/>
      </w:pPr>
      <w:r>
        <w:t xml:space="preserve">Stečajni upr. ističe kako se u svom pismenom Izvješću rukovodio sa stanjem novčanih sredstava koja su za ovog stečajnog Dužnika deponirana na depozitni račun suda. Nakon što mu je stečajni sudac predočio činjenicu kako je prije otvaranje ovog stečajnog postupka Predlagatelj pozvan uplatiti predujam od 10.000,00 kuna za troškove postupka, stečajni upr. ističe kako u ovom trenutku ne može se izjasniti o visini unovčene stečajne mase a to će moći učiniti u vrlo kratkom roku. Ističe kako će  u unovčenu stečajnu masu neće uračunavati iznos koji su predlagatelji ovog  stečajnog postupka eventualno platili za troškove postupka već će u stečajnu masu samo uzeti u obzir iznos unovčene stečajne mase, bilo materijalne bilo nematerijalne stečajne mase. Također ističe kako će za slijedeću Skupštinu vjerovnika precizno precizirati troškove stečajnog postupka, ostale obveze stečajne mase i ako bude raspoloživih novčanih sredstava za namirenje stečajnih vjerovnika. Međutim i sada ističe kako je mala vjerovatnost za namirenje  tražbina stečajnih vjerovnika, jer će, nakon što se iz stečajne mase namire troškovi stečajnog postupka i ostale obveze stečajne mase, ostati možda neznatan iznos novca koji ne bi imao svoju svrhu za razdiobu stečajnim vjerovnicima utvrđenih tražbina, imajući u vidu neznatan iznos koji bi im možda pripao. Zato će eventualni višak stečajne mase predložiti sudu i vjerovnicima uplatiti u Fond iz čl. 39 A Starog SZ-a. </w:t>
      </w:r>
    </w:p>
    <w:p w:rsidRDefault="00913AAE" w:rsidP="00913AAE" w:rsidR="00913AAE">
      <w:pPr>
        <w:jc w:val="center"/>
      </w:pPr>
      <w:r>
        <w:lastRenderedPageBreak/>
        <w:t>-2-</w:t>
      </w:r>
    </w:p>
    <w:p w:rsidRDefault="00913AAE" w:rsidP="00913AAE" w:rsidR="00913AAE">
      <w:pPr>
        <w:jc w:val="both"/>
      </w:pPr>
    </w:p>
    <w:p w:rsidRDefault="00913AAE" w:rsidP="00913AAE" w:rsidR="00913AAE">
      <w:pPr>
        <w:jc w:val="both"/>
      </w:pPr>
      <w:r>
        <w:t>Stoga stečajni upr. predlaže današnju Skupštinu odgoditi na neodređeno vrijem o on će u roku od 15 dana dostaviti sudu precizno Izvješće sa stanjem unovčenje stečajne mase, prijedlogom razdiobe unovčene stečajne mase i prijedlogom za zaključenje ovog stečajnog postupka.</w:t>
      </w:r>
    </w:p>
    <w:p w:rsidRDefault="00913AAE" w:rsidP="00913AAE" w:rsidR="00913AAE">
      <w:pPr>
        <w:jc w:val="both"/>
      </w:pPr>
    </w:p>
    <w:p w:rsidRDefault="00913AAE" w:rsidP="00913AAE" w:rsidR="00913AAE">
      <w:pPr>
        <w:jc w:val="both"/>
      </w:pPr>
      <w:r>
        <w:t>Prisutni zastupnik po zakonu RH ističe da je suglasan sa prijedlogom.</w:t>
      </w:r>
    </w:p>
    <w:p w:rsidRDefault="00913AAE" w:rsidP="00913AAE" w:rsidR="00913AAE">
      <w:pPr>
        <w:jc w:val="both"/>
      </w:pPr>
    </w:p>
    <w:p w:rsidRDefault="00913AAE" w:rsidP="00913AAE" w:rsidR="00913AAE">
      <w:pPr>
        <w:jc w:val="both"/>
      </w:pPr>
      <w:r>
        <w:t>Sud donosi</w:t>
      </w:r>
    </w:p>
    <w:p w:rsidRDefault="00913AAE" w:rsidP="00913AAE" w:rsidR="00913AAE">
      <w:pPr>
        <w:jc w:val="both"/>
      </w:pPr>
    </w:p>
    <w:p w:rsidRDefault="00913AAE" w:rsidP="00913AAE" w:rsidR="00913AAE">
      <w:pPr>
        <w:jc w:val="center"/>
      </w:pPr>
      <w:r>
        <w:t>ZAKLJUČAK</w:t>
      </w:r>
    </w:p>
    <w:p w:rsidRDefault="00913AAE" w:rsidP="00913AAE" w:rsidR="00913AAE">
      <w:pPr>
        <w:jc w:val="both"/>
      </w:pPr>
    </w:p>
    <w:p w:rsidRDefault="00913AAE" w:rsidP="00913AAE" w:rsidR="00913AAE">
      <w:pPr>
        <w:jc w:val="both"/>
      </w:pPr>
      <w:r>
        <w:t>Nalaže se stečajno upr. u roku od 15 dana dostaviti sud  detaljno pismeno Izvješće o svoj unovčenoj materijalnoj stečajnoj masi, o svim naplaćenim novčanim tražbinama stečajnog Dužnika bilo u ovršnim postupcima bilo izvansudskih postupaka, o svim sudskim postupcima koji su bili u tijeku i koji su još u tijeku ako ih ima o odvjetnika koji ih zastupa u postupcima. Istom se nalaže predložiti razdiobu unovčene stečajne mase na način što će u toj razdiobi predložiti najprije namirenje troškova stečajnog postupak i ostalih obveza stečajne mase a eventualni ostatak, koji obzirom na iznos neće biti svrsishodno raspodjelivati stečajnim vjerovnicima utvrđenih tražbina, isti se upućuje predložiti uplatu tog iznos u Fond dodatne sudske pristoje iz čl. 39a starog SZ-a. Stečajnom upr. se također nalaže sa tim detaljnim Izvješćem i prijedlogom razdiobe unovčene stečajne mase predložiti sudu zakazivanje Završnog ročišta vjerovnika.</w:t>
      </w:r>
    </w:p>
    <w:p w:rsidRDefault="00913AAE" w:rsidP="00913AAE" w:rsidR="00913AAE">
      <w:pPr>
        <w:jc w:val="both"/>
      </w:pPr>
    </w:p>
    <w:p w:rsidRDefault="00913AAE" w:rsidP="00913AAE" w:rsidR="00913AAE">
      <w:pPr>
        <w:jc w:val="both"/>
      </w:pPr>
      <w:r>
        <w:t xml:space="preserve">Nakon što stečajni upr. udovolji svemu gore navedenom i sudu sve dostavi sud će zakazati Skupštinu vjerovnika-Završno ročište vjerovnika o čemu će se stečajni vjerovnici obavijestit na način propisan zakonom. </w:t>
      </w:r>
    </w:p>
    <w:p w:rsidRDefault="00913AAE" w:rsidP="00913AAE" w:rsidR="00913AAE">
      <w:pPr>
        <w:jc w:val="both"/>
      </w:pPr>
    </w:p>
    <w:p w:rsidRDefault="00913AAE" w:rsidP="00913AAE" w:rsidR="00913AAE">
      <w:pPr>
        <w:jc w:val="both"/>
      </w:pPr>
      <w:r>
        <w:t>Pitanja i primjedbi nema.</w:t>
      </w:r>
    </w:p>
    <w:p w:rsidRDefault="00913AAE" w:rsidP="00913AAE" w:rsidR="00913AAE">
      <w:pPr>
        <w:jc w:val="both"/>
      </w:pPr>
    </w:p>
    <w:p w:rsidRDefault="00913AAE" w:rsidP="00913AAE" w:rsidR="00913AAE">
      <w:pPr>
        <w:jc w:val="both"/>
      </w:pPr>
      <w:r>
        <w:t>Dovršeno u 09,20 sati.</w:t>
      </w:r>
    </w:p>
    <w:p w:rsidRDefault="00913AAE" w:rsidP="00913AAE" w:rsidR="00913AAE">
      <w:pPr>
        <w:jc w:val="both"/>
      </w:pPr>
      <w:r>
        <w:t xml:space="preserve">  </w:t>
      </w:r>
    </w:p>
    <w:p w:rsidRDefault="00913AAE" w:rsidP="00913AAE" w:rsidR="00913AAE">
      <w:pPr>
        <w:jc w:val="both"/>
      </w:pPr>
      <w:r>
        <w:t>Zapisničar                   Stečajni sudac                Stečajni upravitelj                 Stranke</w:t>
      </w:r>
    </w:p>
    <w:p w:rsidRDefault="00913AAE" w:rsidP="00913AAE" w:rsidR="00913AAE">
      <w:pPr>
        <w:jc w:val="both"/>
      </w:pPr>
    </w:p>
    <w:p w:rsidRDefault="00913AAE" w:rsidP="00913AAE" w:rsidR="00913AAE">
      <w:pPr>
        <w:jc w:val="both"/>
      </w:pPr>
    </w:p>
    <w:p w:rsidRDefault="00913AAE" w:rsidP="00913AAE" w:rsidR="00913AAE">
      <w:pPr>
        <w:jc w:val="both"/>
      </w:pPr>
    </w:p>
    <w:p w:rsidRDefault="00913AAE" w:rsidP="00913AAE" w:rsidR="00913AAE">
      <w:pPr>
        <w:jc w:val="both"/>
      </w:pPr>
    </w:p>
    <w:p w:rsidRDefault="00913AAE" w:rsidP="00913AAE" w:rsidR="00913AAE">
      <w:pPr>
        <w:jc w:val="both"/>
      </w:pPr>
    </w:p>
    <w:p w:rsidRDefault="00913AAE" w:rsidP="00913AAE" w:rsidR="00913AAE">
      <w:pPr>
        <w:rPr>
          <w:b/>
          <w:bCs/>
        </w:rPr>
      </w:pPr>
      <w:r>
        <w:rPr>
          <w:noProof/>
        </w:rPr>
        <w:t xml:space="preserve">               </w:t>
      </w:r>
    </w:p>
    <w:p w:rsidRDefault="00913AAE" w:rsidP="00913AAE" w:rsidR="00913AAE">
      <w:pPr>
        <w:rPr>
          <w:b/>
          <w:bCs/>
        </w:rPr>
      </w:pPr>
    </w:p>
    <w:p w:rsidRDefault="00913AAE" w:rsidP="00913AAE" w:rsidR="00913AAE">
      <w:pPr>
        <w:rPr>
          <w:b/>
          <w:bCs/>
        </w:rPr>
      </w:pPr>
    </w:p>
    <w:p w:rsidRDefault="00913AAE" w:rsidP="00913AAE" w:rsidR="00913AAE">
      <w:pPr>
        <w:rPr>
          <w:b/>
          <w:bCs/>
        </w:rPr>
      </w:pPr>
    </w:p>
    <w:p w:rsidRDefault="00913AAE" w:rsidP="00913AAE" w:rsidR="00913AAE">
      <w:pPr>
        <w:rPr>
          <w:b/>
          <w:bCs/>
        </w:rPr>
      </w:pPr>
    </w:p>
    <w:p w:rsidRDefault="00913AAE" w:rsidP="00913AAE" w:rsidR="00913AAE">
      <w:pPr>
        <w:rPr>
          <w:b/>
          <w:bCs/>
        </w:rPr>
      </w:pPr>
    </w:p>
    <w:p w:rsidRDefault="00913AAE" w:rsidP="00913AAE" w:rsidR="00913AAE">
      <w:pPr>
        <w:rPr>
          <w:b/>
          <w:bCs/>
        </w:rPr>
      </w:pPr>
    </w:p>
    <w:p w:rsidRDefault="00913AAE" w:rsidP="00913AAE" w:rsidR="00913AAE">
      <w:pPr>
        <w:rPr>
          <w:b/>
          <w:bCs/>
        </w:rPr>
      </w:pPr>
    </w:p>
    <w:p w:rsidRDefault="00913AAE" w:rsidP="00913AAE" w:rsidR="00913AAE">
      <w:pPr>
        <w:rPr>
          <w:b/>
          <w:bCs/>
        </w:rPr>
      </w:pPr>
    </w:p>
    <w:p w:rsidRDefault="00913AAE" w:rsidP="00913AAE" w:rsidR="00913AAE">
      <w:pPr>
        <w:rPr>
          <w:b/>
          <w:bCs/>
        </w:rPr>
      </w:pPr>
    </w:p>
    <w:p w:rsidRDefault="00913AAE" w:rsidP="00913AAE" w:rsidR="00913AAE">
      <w:pPr>
        <w:rPr>
          <w:b/>
          <w:bCs/>
        </w:rPr>
      </w:pPr>
    </w:p>
    <w:p w:rsidRDefault="00913AAE" w:rsidP="00913AAE" w:rsidR="00913AAE">
      <w:pPr>
        <w:rPr>
          <w:b/>
          <w:bCs/>
        </w:rPr>
      </w:pPr>
    </w:p>
    <w:p w:rsidRDefault="00913AAE" w:rsidP="00913AAE" w:rsidR="00913AAE">
      <w:pPr>
        <w:rPr>
          <w:b/>
          <w:bCs/>
        </w:rPr>
      </w:pPr>
    </w:p>
    <w:p w:rsidRDefault="00913AAE" w:rsidP="00913AAE" w:rsidR="00913AAE">
      <w:pPr>
        <w:rPr>
          <w:b/>
          <w:bCs/>
        </w:rPr>
      </w:pPr>
    </w:p>
    <w:p w:rsidRDefault="00913AAE" w:rsidP="00913AAE" w:rsidR="00913AAE">
      <w:pPr>
        <w:rPr>
          <w:b/>
          <w:bCs/>
        </w:rPr>
      </w:pPr>
    </w:p>
    <w:p w:rsidRDefault="00913AAE" w:rsidP="00913AAE" w:rsidR="00913AAE">
      <w:pPr>
        <w:rPr>
          <w:b/>
          <w:bCs/>
        </w:rPr>
      </w:pPr>
    </w:p>
    <w:p w:rsidRDefault="00704E2C" w:rsidR="00704E2C"/>
    <w:sectPr w:rsidR="00704E2C">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7405D6"/>
    <w:multiLevelType w:val="hybridMultilevel"/>
    <w:tmpl w:val="2A94FA8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D7F1ED0"/>
    <w:multiLevelType w:val="hybridMultilevel"/>
    <w:tmpl w:val="150A7CB6"/>
    <w:lvl w:tplc="DE3AF5DE" w:ilvl="0">
      <w:start w:val="1"/>
      <w:numFmt w:val="decimal"/>
      <w:lvlText w:val="%1."/>
      <w:lvlJc w:val="left"/>
      <w:pPr>
        <w:ind w:hanging="360" w:left="360"/>
      </w:pPr>
      <w:rPr>
        <w:b w:val="false"/>
        <w:i w:val="false"/>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13AAE"/>
    <w:rsid w:val="00704E2C"/>
    <w:rsid w:val="00913AAE"/>
    <w:rsid w:val="00EE5D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13AAE"/>
    <w:rPr>
      <w:rFonts w:cs="Times New Roman" w:eastAsia="Times New Roman"/>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913AAE"/>
    <w:pPr>
      <w:ind w:left="720"/>
      <w:contextualSpacing/>
    </w:pPr>
  </w:style>
  <w:style w:styleId="Tekstrezerviranogmjesta" w:type="character">
    <w:name w:val="Placeholder Text"/>
    <w:basedOn w:val="Zadanifontodlomka"/>
    <w:uiPriority w:val="99"/>
    <w:semiHidden/>
    <w:rsid w:val="00EE5D9E"/>
    <w:rPr>
      <w:color w:val="808080"/>
      <w:bdr w:space="0" w:sz="0" w:color="auto" w:val="none"/>
      <w:shd w:fill="auto" w:color="auto" w:val="clear"/>
    </w:rPr>
  </w:style>
  <w:style w:customStyle="true" w:styleId="eSPISCCParagraphDefaultFont" w:type="character">
    <w:name w:val="eSPIS_CC_Paragraph Default Font"/>
    <w:basedOn w:val="Zadanifontodlomka"/>
    <w:rsid w:val="00EE5D9E"/>
    <w:rPr>
      <w:rFonts w:cs="Times New Roman" w:hAnsi="Times New Roman" w:ascii="Times New Roman"/>
      <w:b/>
      <w:sz w:val="24"/>
      <w:szCs w:val="20"/>
      <w:bdr w:space="0" w:sz="0" w:color="auto" w:val="none"/>
      <w:shd w:fill="auto" w:color="auto" w:val="clear"/>
      <w:lang w:val="hr-HR"/>
    </w:rPr>
  </w:style>
  <w:style w:customStyle="true" w:styleId="PozadinaSvijetloZuta" w:type="character">
    <w:name w:val="Pozadina_SvijetloZuta"/>
    <w:basedOn w:val="Zadanifontodlomka"/>
    <w:rsid w:val="00EE5D9E"/>
    <w:rPr>
      <w:b/>
      <w:szCs w:val="20"/>
      <w:bdr w:space="0" w:sz="0" w:color="auto" w:val="none"/>
      <w:shd w:fill="FFFFCC" w:color="auto" w:val="clear"/>
      <w:lang w:val="hr-HR"/>
    </w:rPr>
  </w:style>
  <w:style w:customStyle="true" w:styleId="PozadinaSvijetloCrvena" w:type="character">
    <w:name w:val="Pozadina_SvijetloCrvena"/>
    <w:basedOn w:val="eSPISCCParagraphDefaultFont"/>
    <w:rsid w:val="00EE5D9E"/>
    <w:rPr>
      <w:rFonts w:cs="Times New Roman" w:hAnsi="Times New Roman" w:ascii="Times New Roman"/>
      <w:b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EE5D9E"/>
    <w:rPr>
      <w:rFonts w:cs="Times New Roman" w:hAnsi="Times New Roman" w:ascii="Times New Roman"/>
      <w:b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13AAE"/>
    <w:rPr>
      <w:rFonts w:cs="Times New Roman" w:eastAsia="Times New Roman"/>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913AAE"/>
    <w:pPr>
      <w:ind w:left="720"/>
      <w:contextualSpacing/>
    </w:pPr>
  </w:style>
  <w:style w:styleId="Tekstrezerviranogmjesta" w:type="character">
    <w:name w:val="Placeholder Text"/>
    <w:basedOn w:val="Zadanifontodlomka"/>
    <w:uiPriority w:val="99"/>
    <w:semiHidden/>
    <w:rsid w:val="00EE5D9E"/>
    <w:rPr>
      <w:color w:val="808080"/>
      <w:bdr w:color="auto" w:space="0" w:sz="0" w:val="none"/>
      <w:shd w:color="auto" w:fill="auto" w:val="clear"/>
    </w:rPr>
  </w:style>
  <w:style w:customStyle="1" w:styleId="eSPISCCParagraphDefaultFont" w:type="character">
    <w:name w:val="eSPIS_CC_Paragraph Default Font"/>
    <w:basedOn w:val="Zadanifontodlomka"/>
    <w:rsid w:val="00EE5D9E"/>
    <w:rPr>
      <w:rFonts w:ascii="Times New Roman" w:cs="Times New Roman" w:hAnsi="Times New Roman"/>
      <w:b/>
      <w:sz w:val="24"/>
      <w:szCs w:val="20"/>
      <w:bdr w:color="auto" w:space="0" w:sz="0" w:val="none"/>
      <w:shd w:color="auto" w:fill="auto" w:val="clear"/>
      <w:lang w:val="hr-HR"/>
    </w:rPr>
  </w:style>
  <w:style w:customStyle="1" w:styleId="PozadinaSvijetloZuta" w:type="character">
    <w:name w:val="Pozadina_SvijetloZuta"/>
    <w:basedOn w:val="Zadanifontodlomka"/>
    <w:rsid w:val="00EE5D9E"/>
    <w:rPr>
      <w:b/>
      <w:szCs w:val="20"/>
      <w:bdr w:color="auto" w:space="0" w:sz="0" w:val="none"/>
      <w:shd w:color="auto" w:fill="FFFFCC" w:val="clear"/>
      <w:lang w:val="hr-HR"/>
    </w:rPr>
  </w:style>
  <w:style w:customStyle="1" w:styleId="PozadinaSvijetloCrvena" w:type="character">
    <w:name w:val="Pozadina_SvijetloCrvena"/>
    <w:basedOn w:val="eSPISCCParagraphDefaultFont"/>
    <w:rsid w:val="00EE5D9E"/>
    <w:rPr>
      <w:rFonts w:ascii="Times New Roman" w:cs="Times New Roman" w:hAnsi="Times New Roman"/>
      <w:b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EE5D9E"/>
    <w:rPr>
      <w:rFonts w:ascii="Times New Roman" w:cs="Times New Roman" w:hAnsi="Times New Roman"/>
      <w:b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izvorni_sadrzaj>
    <derivirana_varijabla naziv="DomainObject.Prostorija.Naziv_1">Sudnica</derivirana_varijabla>
  </DomainObject.Prostorija.Naziv>
  <DomainObject.Prostorija.Oznaka>
    <izvorni_sadrzaj>121</izvorni_sadrzaj>
    <derivirana_varijabla naziv="DomainObject.Prostorija.Oznaka_1">121</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19. siječnja 2017.</izvorni_sadrzaj>
    <derivirana_varijabla naziv="DomainObject.PlaniraniZavrsetakDatum_1">19. siječnja 2017.</derivirana_varijabla>
  </DomainObject.PlaniraniZavrsetakDatum>
  <DomainObject.PlaniraniPocetakDatum>
    <izvorni_sadrzaj>19. siječnja 2017.</izvorni_sadrzaj>
    <derivirana_varijabla naziv="DomainObject.PlaniraniPocetakDatum_1">19. siječnja 2017.</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izvorni_sadrzaj>
    <derivirana_varijabla naziv="DomainObject.Predmet.Broj_1">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studenog 2007.</izvorni_sadrzaj>
    <derivirana_varijabla naziv="DomainObject.Predmet.DatumOsnivanja_1">7. studenog 2007.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St-48/2007</izvorni_sadrzaj>
    <derivirana_varijabla naziv="DomainObject.Predmet.OznakaBroj_1">St-48/2007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M.P. JAHTE d.o.o. brodogradnja i trgovina "u stečaju"</izvorni_sadrzaj>
    <derivirana_varijabla naziv="DomainObject.Predmet.ProtustrankaFormated_1">  M.P. JAHTE d.o.o. brodogradnja i trgovina "u stečaju"</derivirana_varijabla>
  </DomainObject.Predmet.ProtustrankaFormated>
  <DomainObject.Predmet.ProtustrankaFormatedOIB>
    <izvorni_sadrzaj>  M.P. JAHTE d.o.o. brodogradnja i trgovina "u stečaju", OIB 02877519826</izvorni_sadrzaj>
    <derivirana_varijabla naziv="DomainObject.Predmet.ProtustrankaFormatedOIB_1">  M.P. JAHTE d.o.o. brodogradnja i trgovina "u stečaju", OIB 02877519826</derivirana_varijabla>
  </DomainObject.Predmet.ProtustrankaFormatedOIB>
  <DomainObject.Predmet.ProtustrankaFormatedWithAdress>
    <izvorni_sadrzaj> M.P. JAHTE d.o.o. brodogradnja i trgovina "u stečaju", Bana Jelačića 6, Dugopolje</izvorni_sadrzaj>
    <derivirana_varijabla naziv="DomainObject.Predmet.ProtustrankaFormatedWithAdress_1"> M.P. JAHTE d.o.o. brodogradnja i trgovina "u stečaju", Bana Jelačića 6, Dugopolje</derivirana_varijabla>
  </DomainObject.Predmet.ProtustrankaFormatedWithAdress>
  <DomainObject.Predmet.ProtustrankaFormatedWithAdressOIB>
    <izvorni_sadrzaj> M.P. JAHTE d.o.o. brodogradnja i trgovina "u stečaju", OIB 02877519826, Bana Jelačića 6, Dugopolje</izvorni_sadrzaj>
    <derivirana_varijabla naziv="DomainObject.Predmet.ProtustrankaFormatedWithAdressOIB_1"> M.P. JAHTE d.o.o. brodogradnja i trgovina "u stečaju", OIB 02877519826, Bana Jelačića 6, Dugopolje</derivirana_varijabla>
  </DomainObject.Predmet.ProtustrankaFormatedWithAdressOIB>
  <DomainObject.Predmet.ProtustrankaWithAdress>
    <izvorni_sadrzaj>M.P. JAHTE d.o.o. brodogradnja i trgovina "u stečaju" Bana Jelačića 6, Dugopolje</izvorni_sadrzaj>
    <derivirana_varijabla naziv="DomainObject.Predmet.ProtustrankaWithAdress_1">M.P. JAHTE d.o.o. brodogradnja i trgovina "u stečaju" Bana Jelačića 6, Dugopolje</derivirana_varijabla>
  </DomainObject.Predmet.ProtustrankaWithAdress>
  <DomainObject.Predmet.ProtustrankaWithAdressOIB>
    <izvorni_sadrzaj>M.P. JAHTE d.o.o. brodogradnja i trgovina "u stečaju", OIB 02877519826, Bana Jelačića 6, Dugopolje</izvorni_sadrzaj>
    <derivirana_varijabla naziv="DomainObject.Predmet.ProtustrankaWithAdressOIB_1">M.P. JAHTE d.o.o. brodogradnja i trgovina "u stečaju", OIB 02877519826, Bana Jelačića 6, Dugopolje</derivirana_varijabla>
  </DomainObject.Predmet.ProtustrankaWithAdressOIB>
  <DomainObject.Predmet.ProtustrankaNazivFormated>
    <izvorni_sadrzaj>M.P. JAHTE d.o.o. brodogradnja i trgovina "u stečaju"</izvorni_sadrzaj>
    <derivirana_varijabla naziv="DomainObject.Predmet.ProtustrankaNazivFormated_1">M.P. JAHTE d.o.o. brodogradnja i trgovina "u stečaju"</derivirana_varijabla>
  </DomainObject.Predmet.ProtustrankaNazivFormated>
  <DomainObject.Predmet.ProtustrankaNazivFormatedOIB>
    <izvorni_sadrzaj>M.P. JAHTE d.o.o. brodogradnja i trgovina "u stečaju", OIB 02877519826</izvorni_sadrzaj>
    <derivirana_varijabla naziv="DomainObject.Predmet.ProtustrankaNazivFormatedOIB_1">M.P. JAHTE d.o.o. brodogradnja i trgovina "u stečaju", OIB 02877519826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PROMOS s.r.l. zona industriale; LEO FRANCHI; ALDI d.o.o. za trgovinu i proizvodnju; INTEREUROPA, logističke usluge, društvo s ograničenom odgovornošću; CHEMOLUX-ŠARIĆ, d.o.o. trgovina, zastupanje i usluge; ČULIĆ d.o.o. za trgovinu na veliko i malo, turizam, izvoz-uvoz; Hrvatski Telekom d.d.; PEGAZ TRADE d.o.o. za trgovinu na veliko i malo, vanjsku trgovinu, turizam i cestovni prijevoz robe; ČISTOĆA društvo s ograničenom odgovornošću za obavljanje komunalnih djelatnosti održavanja čistoće i odlaganja komunaln; PEGAZ TRADE d.o.o. za trgovinu na veliko i malo, vanjsku trgovinu, turizam i cestovni prijevoz robe; J.u.A. Frischeis društvo s ograničenom odgovornošću za trgovinu i usluge; DRAGAN ŠERIĆ</izvorni_sadrzaj>
    <derivirana_varijabla naziv="DomainObject.Predmet.StrankaFormated_1">  PROMOS s.r.l. zona industriale; LEO FRANCHI; ALDI d.o.o. za trgovinu i proizvodnju; INTEREUROPA, logističke usluge, društvo s ograničenom odgovornošću; CHEMOLUX-ŠARIĆ, d.o.o. trgovina, zastupanje i usluge; ČULIĆ d.o.o. za trgovinu na veliko i malo, turizam, izvoz-uvoz; Hrvatski Telekom d.d.; PEGAZ TRADE d.o.o. za trgovinu na veliko i malo, vanjsku trgovinu, turizam i cestovni prijevoz robe; ČISTOĆA društvo s ograničenom odgovornošću za obavljanje komunalnih djelatnosti održavanja čistoće i odlaganja komunaln; PEGAZ TRADE d.o.o. za trgovinu na veliko i malo, vanjsku trgovinu, turizam i cestovni prijevoz robe; J.u.A. Frischeis društvo s ograničenom odgovornošću za trgovinu i usluge; DRAGAN ŠERIĆ</derivirana_varijabla>
  </DomainObject.Predmet.StrankaFormated>
  <DomainObject.Predmet.StrankaFormatedOIB>
    <izvorni_sadrzaj>  PROMOS s.r.l. zona industriale; LEO FRANCHI; ALDI d.o.o. za trgovinu i proizvodnju, OIB 66918533489; INTEREUROPA, logističke usluge, društvo s ograničenom odgovornošću, OIB 85514716931; CHEMOLUX-ŠARIĆ, d.o.o. trgovina, zastupanje i usluge, OIB 60241889279; ČULIĆ d.o.o. za trgovinu na veliko i malo, turizam, izvoz-uvoz, OIB 92205581575; Hrvatski Telekom d.d., OIB 81793146560; PEGAZ TRADE d.o.o. za trgovinu na veliko i malo, vanjsku trgovinu, turizam i cestovni prijevoz robe, OIB 59135140533; ČISTOĆA društvo s ograničenom odgovornošću za obavljanje komunalnih djelatnosti održavanja čistoće i odlaganja komunaln, OIB 38812451417; PEGAZ TRADE d.o.o. za trgovinu na veliko i malo, vanjsku trgovinu, turizam i cestovni prijevoz robe, OIB 59135140533; J.u.A. Frischeis društvo s ograničenom odgovornošću za trgovinu i usluge, OIB 18918947938; DRAGAN ŠERIĆ</izvorni_sadrzaj>
    <derivirana_varijabla naziv="DomainObject.Predmet.StrankaFormatedOIB_1">  PROMOS s.r.l. zona industriale; LEO FRANCHI; ALDI d.o.o. za trgovinu i proizvodnju, OIB 66918533489; INTEREUROPA, logističke usluge, društvo s ograničenom odgovornošću, OIB 85514716931; CHEMOLUX-ŠARIĆ, d.o.o. trgovina, zastupanje i usluge, OIB 60241889279; ČULIĆ d.o.o. za trgovinu na veliko i malo, turizam, izvoz-uvoz, OIB 92205581575; Hrvatski Telekom d.d., OIB 81793146560; PEGAZ TRADE d.o.o. za trgovinu na veliko i malo, vanjsku trgovinu, turizam i cestovni prijevoz robe, OIB 59135140533; ČISTOĆA društvo s ograničenom odgovornošću za obavljanje komunalnih djelatnosti održavanja čistoće i odlaganja komunaln, OIB 38812451417; PEGAZ TRADE d.o.o. za trgovinu na veliko i malo, vanjsku trgovinu, turizam i cestovni prijevoz robe, OIB 59135140533; J.u.A. Frischeis društvo s ograničenom odgovornošću za trgovinu i usluge, OIB 18918947938; DRAGAN ŠERIĆ</derivirana_varijabla>
  </DomainObject.Predmet.StrankaFormatedOIB>
  <DomainObject.Predmet.StrankaFormatedWithAdress>
    <izvorni_sadrzaj> PROMOS s.r.l. zona industriale, NOTARESCO (TERAMO), PIANE VOMANO; LEO FRANCHI, VIA ADUA 1, ROSETO DEGLI ABRUZZI; ALDI d.o.o. za trgovinu i proizvodnju, Don Frane Bulića 183/A, Solin; INTEREUROPA, logističke usluge, društvo s ograničenom odgovornošću, Josipa Lončara 3, 10000 Zagreb; CHEMOLUX-ŠARIĆ, d.o.o. trgovina, zastupanje i usluge, Žrtava rata 21/A, Kaštel Novi; ČULIĆ d.o.o. za trgovinu na veliko i malo, turizam, izvoz-uvoz, Ante Starčevića 12, Mravince; Hrvatski Telekom d.d., Savska cesta 32, 10000 Zagreb; PEGAZ TRADE d.o.o. za trgovinu na veliko i malo, vanjsku trgovinu, turizam i cestovni prijevoz robe, Stepinčeva 15, Split; ČISTOĆA društvo s ograničenom odgovornošću za obavljanje komunalnih djelatnosti održavanja čistoće i odlaganja komunaln, Put Plokita 81, Split; PEGAZ TRADE d.o.o. za trgovinu na veliko i malo, vanjsku trgovinu, turizam i cestovni prijevoz robe, Stepinčeva 15, Split; J.u.A. Frischeis društvo s ograničenom odgovornošću za trgovinu i usluge, Ljudevita Posavskog 49, Velika Gorica; DRAGAN ŠERIĆ</izvorni_sadrzaj>
    <derivirana_varijabla naziv="DomainObject.Predmet.StrankaFormatedWithAdress_1"> PROMOS s.r.l. zona industriale, NOTARESCO (TERAMO), PIANE VOMANO; LEO FRANCHI, VIA ADUA 1, ROSETO DEGLI ABRUZZI; ALDI d.o.o. za trgovinu i proizvodnju, Don Frane Bulića 183/A, Solin; INTEREUROPA, logističke usluge, društvo s ograničenom odgovornošću, Josipa Lončara 3, 10000 Zagreb; CHEMOLUX-ŠARIĆ, d.o.o. trgovina, zastupanje i usluge, Žrtava rata 21/A, Kaštel Novi; ČULIĆ d.o.o. za trgovinu na veliko i malo, turizam, izvoz-uvoz, Ante Starčevića 12, Mravince; Hrvatski Telekom d.d., Savska cesta 32, 10000 Zagreb; PEGAZ TRADE d.o.o. za trgovinu na veliko i malo, vanjsku trgovinu, turizam i cestovni prijevoz robe, Stepinčeva 15, Split; ČISTOĆA društvo s ograničenom odgovornošću za obavljanje komunalnih djelatnosti održavanja čistoće i odlaganja komunaln, Put Plokita 81, Split; PEGAZ TRADE d.o.o. za trgovinu na veliko i malo, vanjsku trgovinu, turizam i cestovni prijevoz robe, Stepinčeva 15, Split; J.u.A. Frischeis društvo s ograničenom odgovornošću za trgovinu i usluge, Ljudevita Posavskog 49, Velika Gorica; DRAGAN ŠERIĆ</derivirana_varijabla>
  </DomainObject.Predmet.StrankaFormatedWithAdress>
  <DomainObject.Predmet.StrankaFormatedWithAdressOIB>
    <izvorni_sadrzaj> PROMOS s.r.l. zona industriale, NOTARESCO (TERAMO), PIANE VOMANO; LEO FRANCHI, VIA ADUA 1, ROSETO DEGLI ABRUZZI; ALDI d.o.o. za trgovinu i proizvodnju, OIB 66918533489, Don Frane Bulića 183/A, Solin; INTEREUROPA, logističke usluge, društvo s ograničenom odgovornošću, OIB 85514716931, Josipa Lončara 3, 10000 Zagreb; CHEMOLUX-ŠARIĆ, d.o.o. trgovina, zastupanje i usluge, OIB 60241889279, Žrtava rata 21/A, Kaštel Novi; ČULIĆ d.o.o. za trgovinu na veliko i malo, turizam, izvoz-uvoz, OIB 92205581575, Ante Starčevića 12, Mravince; Hrvatski Telekom d.d., OIB 81793146560, Savska cesta 32, 10000 Zagreb; PEGAZ TRADE d.o.o. za trgovinu na veliko i malo, vanjsku trgovinu, turizam i cestovni prijevoz robe, OIB 59135140533, Stepinčeva 15, Split; ČISTOĆA društvo s ograničenom odgovornošću za obavljanje komunalnih djelatnosti održavanja čistoće i odlaganja komunaln, OIB 38812451417, Put Plokita 81, Split; PEGAZ TRADE d.o.o. za trgovinu na veliko i malo, vanjsku trgovinu, turizam i cestovni prijevoz robe, OIB 59135140533, Stepinčeva 15, Split; J.u.A. Frischeis društvo s ograničenom odgovornošću za trgovinu i usluge, OIB 18918947938, Ljudevita Posavskog 49, Velika Gorica; DRAGAN ŠERIĆ</izvorni_sadrzaj>
    <derivirana_varijabla naziv="DomainObject.Predmet.StrankaFormatedWithAdressOIB_1"> PROMOS s.r.l. zona industriale, NOTARESCO (TERAMO), PIANE VOMANO; LEO FRANCHI, VIA ADUA 1, ROSETO DEGLI ABRUZZI; ALDI d.o.o. za trgovinu i proizvodnju, OIB 66918533489, Don Frane Bulića 183/A, Solin; INTEREUROPA, logističke usluge, društvo s ograničenom odgovornošću, OIB 85514716931, Josipa Lončara 3, 10000 Zagreb; CHEMOLUX-ŠARIĆ, d.o.o. trgovina, zastupanje i usluge, OIB 60241889279, Žrtava rata 21/A, Kaštel Novi; ČULIĆ d.o.o. za trgovinu na veliko i malo, turizam, izvoz-uvoz, OIB 92205581575, Ante Starčevića 12, Mravince; Hrvatski Telekom d.d., OIB 81793146560, Savska cesta 32, 10000 Zagreb; PEGAZ TRADE d.o.o. za trgovinu na veliko i malo, vanjsku trgovinu, turizam i cestovni prijevoz robe, OIB 59135140533, Stepinčeva 15, Split; ČISTOĆA društvo s ograničenom odgovornošću za obavljanje komunalnih djelatnosti održavanja čistoće i odlaganja komunaln, OIB 38812451417, Put Plokita 81, Split; PEGAZ TRADE d.o.o. za trgovinu na veliko i malo, vanjsku trgovinu, turizam i cestovni prijevoz robe, OIB 59135140533, Stepinčeva 15, Split; J.u.A. Frischeis društvo s ograničenom odgovornošću za trgovinu i usluge, OIB 18918947938, Ljudevita Posavskog 49, Velika Gorica; DRAGAN ŠERIĆ</derivirana_varijabla>
  </DomainObject.Predmet.StrankaFormatedWithAdressOIB>
  <DomainObject.Predmet.StrankaWithAdress>
    <izvorni_sadrzaj>PROMOS s.r.l. zona industriale NOTARESCO (TERAMO),PIANE VOMANO,LEO FRANCHI VIA ADUA 1,ROSETO DEGLI ABRUZZI,ALDI d.o.o. za trgovinu i proizvodnju Don Frane Bulića 183/A,Solin,INTEREUROPA, logističke usluge, društvo s ograničenom odgovornošću Josipa Lončara 3,10000 Zagreb,CHEMOLUX-ŠARIĆ, d.o.o. trgovina, zastupanje i usluge Žrtava rata 21/A,Kaštel Novi,ČULIĆ d.o.o. za trgovinu na veliko i malo, turizam, izvoz-uvoz Ante Starčevića 12,Mravince,Hrvatski Telekom d.d. Savska cesta 32,10000 Zagreb,PEGAZ TRADE d.o.o. za trgovinu na veliko i malo, vanjsku trgovinu, turizam i cestovni prijevoz robe Stepinčeva 15,Split,ČISTOĆA društvo s ograničenom odgovornošću za obavljanje komunalnih djelatnosti održavanja čistoće i odlaganja komunaln Put Plokita 81,Split,PEGAZ TRADE d.o.o. za trgovinu na veliko i malo, vanjsku trgovinu, turizam i cestovni prijevoz robe Stepinčeva 15,Split,J.u.A. Frischeis društvo s ograničenom odgovornošću za trgovinu i usluge Ljudevita Posavskog 49,Velika Gorica,DRAGAN ŠERIĆ </izvorni_sadrzaj>
    <derivirana_varijabla naziv="DomainObject.Predmet.StrankaWithAdress_1">PROMOS s.r.l. zona industriale NOTARESCO (TERAMO),PIANE VOMANO,LEO FRANCHI VIA ADUA 1,ROSETO DEGLI ABRUZZI,ALDI d.o.o. za trgovinu i proizvodnju Don Frane Bulića 183/A,Solin,INTEREUROPA, logističke usluge, društvo s ograničenom odgovornošću Josipa Lončara 3,10000 Zagreb,CHEMOLUX-ŠARIĆ, d.o.o. trgovina, zastupanje i usluge Žrtava rata 21/A,Kaštel Novi,ČULIĆ d.o.o. za trgovinu na veliko i malo, turizam, izvoz-uvoz Ante Starčevića 12,Mravince,Hrvatski Telekom d.d. Savska cesta 32,10000 Zagreb,PEGAZ TRADE d.o.o. za trgovinu na veliko i malo, vanjsku trgovinu, turizam i cestovni prijevoz robe Stepinčeva 15,Split,ČISTOĆA društvo s ograničenom odgovornošću za obavljanje komunalnih djelatnosti održavanja čistoće i odlaganja komunaln Put Plokita 81,Split,PEGAZ TRADE d.o.o. za trgovinu na veliko i malo, vanjsku trgovinu, turizam i cestovni prijevoz robe Stepinčeva 15,Split,J.u.A. Frischeis društvo s ograničenom odgovornošću za trgovinu i usluge Ljudevita Posavskog 49,Velika Gorica,DRAGAN ŠERIĆ </derivirana_varijabla>
  </DomainObject.Predmet.StrankaWithAdress>
  <DomainObject.Predmet.StrankaWithAdressOIB>
    <izvorni_sadrzaj>PROMOS s.r.l. zona industriale, NOTARESCO (TERAMO),PIANE VOMANO,LEO FRANCHI, VIA ADUA 1,ROSETO DEGLI ABRUZZI,ALDI d.o.o. za trgovinu i proizvodnju, OIB 66918533489, Don Frane Bulića 183/A,Solin,INTEREUROPA, logističke usluge, društvo s ograničenom odgovornošću, OIB 85514716931, Josipa Lončara 3,10000 Zagreb,CHEMOLUX-ŠARIĆ, d.o.o. trgovina, zastupanje i usluge, OIB 60241889279, Žrtava rata 21/A,Kaštel Novi,ČULIĆ d.o.o. za trgovinu na veliko i malo, turizam, izvoz-uvoz, OIB 92205581575, Ante Starčevića 12,Mravince,Hrvatski Telekom d.d., OIB 81793146560, Savska cesta 32,10000 Zagreb,PEGAZ TRADE d.o.o. za trgovinu na veliko i malo, vanjsku trgovinu, turizam i cestovni prijevoz robe, OIB 59135140533, Stepinčeva 15,Split,ČISTOĆA društvo s ograničenom odgovornošću za obavljanje komunalnih djelatnosti održavanja čistoće i odlaganja komunaln, OIB 38812451417, Put Plokita 81,Split,PEGAZ TRADE d.o.o. za trgovinu na veliko i malo, vanjsku trgovinu, turizam i cestovni prijevoz robe, OIB 59135140533, Stepinčeva 15,Split,J.u.A. Frischeis društvo s ograničenom odgovornošću za trgovinu i usluge, OIB 18918947938, Ljudevita Posavskog 49,Velika Gorica,DRAGAN ŠERIĆ</izvorni_sadrzaj>
    <derivirana_varijabla naziv="DomainObject.Predmet.StrankaWithAdressOIB_1">PROMOS s.r.l. zona industriale, NOTARESCO (TERAMO),PIANE VOMANO,LEO FRANCHI, VIA ADUA 1,ROSETO DEGLI ABRUZZI,ALDI d.o.o. za trgovinu i proizvodnju, OIB 66918533489, Don Frane Bulića 183/A,Solin,INTEREUROPA, logističke usluge, društvo s ograničenom odgovornošću, OIB 85514716931, Josipa Lončara 3,10000 Zagreb,CHEMOLUX-ŠARIĆ, d.o.o. trgovina, zastupanje i usluge, OIB 60241889279, Žrtava rata 21/A,Kaštel Novi,ČULIĆ d.o.o. za trgovinu na veliko i malo, turizam, izvoz-uvoz, OIB 92205581575, Ante Starčevića 12,Mravince,Hrvatski Telekom d.d., OIB 81793146560, Savska cesta 32,10000 Zagreb,PEGAZ TRADE d.o.o. za trgovinu na veliko i malo, vanjsku trgovinu, turizam i cestovni prijevoz robe, OIB 59135140533, Stepinčeva 15,Split,ČISTOĆA društvo s ograničenom odgovornošću za obavljanje komunalnih djelatnosti održavanja čistoće i odlaganja komunaln, OIB 38812451417, Put Plokita 81,Split,PEGAZ TRADE d.o.o. za trgovinu na veliko i malo, vanjsku trgovinu, turizam i cestovni prijevoz robe, OIB 59135140533, Stepinčeva 15,Split,J.u.A. Frischeis društvo s ograničenom odgovornošću za trgovinu i usluge, OIB 18918947938, Ljudevita Posavskog 49,Velika Gorica,DRAGAN ŠERIĆ</derivirana_varijabla>
  </DomainObject.Predmet.StrankaWithAdressOIB>
  <DomainObject.Predmet.StrankaNazivFormated>
    <izvorni_sadrzaj>PROMOS s.r.l. zona industriale,LEO FRANCHI,ALDI d.o.o. za trgovinu i proizvodnju,INTEREUROPA, logističke usluge, društvo s ograničenom odgovornošću,CHEMOLUX-ŠARIĆ, d.o.o. trgovina, zastupanje i usluge,ČULIĆ d.o.o. za trgovinu na veliko i malo, turizam, izvoz-uvoz,Hrvatski Telekom d.d.,PEGAZ TRADE d.o.o. za trgovinu na veliko i malo, vanjsku trgovinu, turizam i cestovni prijevoz robe,ČISTOĆA društvo s ograničenom odgovornošću za obavljanje komunalnih djelatnosti održavanja čistoće i odlaganja komunaln,PEGAZ TRADE d.o.o. za trgovinu na veliko i malo, vanjsku trgovinu, turizam i cestovni prijevoz robe,J.u.A. Frischeis društvo s ograničenom odgovornošću za trgovinu i usluge,DRAGAN ŠERIĆ</izvorni_sadrzaj>
    <derivirana_varijabla naziv="DomainObject.Predmet.StrankaNazivFormated_1">PROMOS s.r.l. zona industriale,LEO FRANCHI,ALDI d.o.o. za trgovinu i proizvodnju,INTEREUROPA, logističke usluge, društvo s ograničenom odgovornošću,CHEMOLUX-ŠARIĆ, d.o.o. trgovina, zastupanje i usluge,ČULIĆ d.o.o. za trgovinu na veliko i malo, turizam, izvoz-uvoz,Hrvatski Telekom d.d.,PEGAZ TRADE d.o.o. za trgovinu na veliko i malo, vanjsku trgovinu, turizam i cestovni prijevoz robe,ČISTOĆA društvo s ograničenom odgovornošću za obavljanje komunalnih djelatnosti održavanja čistoće i odlaganja komunaln,PEGAZ TRADE d.o.o. za trgovinu na veliko i malo, vanjsku trgovinu, turizam i cestovni prijevoz robe,J.u.A. Frischeis društvo s ograničenom odgovornošću za trgovinu i usluge,DRAGAN ŠERIĆ</derivirana_varijabla>
  </DomainObject.Predmet.StrankaNazivFormated>
  <DomainObject.Predmet.StrankaNazivFormatedOIB>
    <izvorni_sadrzaj>PROMOS s.r.l. zona industriale,LEO FRANCHI,ALDI d.o.o. za trgovinu i proizvodnju, OIB 66918533489,INTEREUROPA, logističke usluge, društvo s ograničenom odgovornošću, OIB 85514716931,CHEMOLUX-ŠARIĆ, d.o.o. trgovina, zastupanje i usluge, OIB 60241889279,ČULIĆ d.o.o. za trgovinu na veliko i malo, turizam, izvoz-uvoz, OIB 92205581575,Hrvatski Telekom d.d., OIB 81793146560,PEGAZ TRADE d.o.o. za trgovinu na veliko i malo, vanjsku trgovinu, turizam i cestovni prijevoz robe, OIB 59135140533,ČISTOĆA društvo s ograničenom odgovornošću za obavljanje komunalnih djelatnosti održavanja čistoće i odlaganja komunaln, OIB 38812451417,PEGAZ TRADE d.o.o. za trgovinu na veliko i malo, vanjsku trgovinu, turizam i cestovni prijevoz robe, OIB 59135140533,J.u.A. Frischeis društvo s ograničenom odgovornošću za trgovinu i usluge, OIB 18918947938,DRAGAN ŠERIĆ</izvorni_sadrzaj>
    <derivirana_varijabla naziv="DomainObject.Predmet.StrankaNazivFormatedOIB_1">PROMOS s.r.l. zona industriale,LEO FRANCHI,ALDI d.o.o. za trgovinu i proizvodnju, OIB 66918533489,INTEREUROPA, logističke usluge, društvo s ograničenom odgovornošću, OIB 85514716931,CHEMOLUX-ŠARIĆ, d.o.o. trgovina, zastupanje i usluge, OIB 60241889279,ČULIĆ d.o.o. za trgovinu na veliko i malo, turizam, izvoz-uvoz, OIB 92205581575,Hrvatski Telekom d.d., OIB 81793146560,PEGAZ TRADE d.o.o. za trgovinu na veliko i malo, vanjsku trgovinu, turizam i cestovni prijevoz robe, OIB 59135140533,ČISTOĆA društvo s ograničenom odgovornošću za obavljanje komunalnih djelatnosti održavanja čistoće i odlaganja komunaln, OIB 38812451417,PEGAZ TRADE d.o.o. za trgovinu na veliko i malo, vanjsku trgovinu, turizam i cestovni prijevoz robe, OIB 59135140533,J.u.A. Frischeis društvo s ograničenom odgovornošću za trgovinu i usluge, OIB 18918947938,DRAGAN ŠERIĆ</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PROMOS s.r.l. zona industriale</item>
      <item>LEO FRANCHI</item>
      <item>ALDI d.o.o. za trgovinu i proizvodnju</item>
      <item>INTEREUROPA, logističke usluge, društvo s ograničenom odgovornošću</item>
      <item>CHEMOLUX-ŠARIĆ, d.o.o. trgovina, zastupanje i usluge</item>
      <item>ČULIĆ d.o.o. za trgovinu na veliko i malo, turizam, izvoz-uvoz</item>
      <item>Hrvatski Telekom d.d.</item>
      <item>PEGAZ TRADE d.o.o. za trgovinu na veliko i malo, vanjsku trgovinu, turizam i cestovni prijevoz robe</item>
      <item>ČISTOĆA društvo s ograničenom odgovornošću za obavljanje komunalnih djelatnosti održavanja čistoće i odlaganja komunaln</item>
      <item>PEGAZ TRADE d.o.o. za trgovinu na veliko i malo, vanjsku trgovinu, turizam i cestovni prijevoz robe</item>
      <item>J.u.A. Frischeis društvo s ograničenom odgovornošću za trgovinu i usluge</item>
      <item>DRAGAN ŠERIĆ</item>
    </izvorni_sadrzaj>
    <derivirana_varijabla naziv="DomainObject.Predmet.StrankaListFormated_1">
      <item>PROMOS s.r.l. zona industriale</item>
      <item>LEO FRANCHI</item>
      <item>ALDI d.o.o. za trgovinu i proizvodnju</item>
      <item>INTEREUROPA, logističke usluge, društvo s ograničenom odgovornošću</item>
      <item>CHEMOLUX-ŠARIĆ, d.o.o. trgovina, zastupanje i usluge</item>
      <item>ČULIĆ d.o.o. za trgovinu na veliko i malo, turizam, izvoz-uvoz</item>
      <item>Hrvatski Telekom d.d.</item>
      <item>PEGAZ TRADE d.o.o. za trgovinu na veliko i malo, vanjsku trgovinu, turizam i cestovni prijevoz robe</item>
      <item>ČISTOĆA društvo s ograničenom odgovornošću za obavljanje komunalnih djelatnosti održavanja čistoće i odlaganja komunaln</item>
      <item>PEGAZ TRADE d.o.o. za trgovinu na veliko i malo, vanjsku trgovinu, turizam i cestovni prijevoz robe</item>
      <item>J.u.A. Frischeis društvo s ograničenom odgovornošću za trgovinu i usluge</item>
      <item>DRAGAN ŠERIĆ</item>
    </derivirana_varijabla>
  </DomainObject.Predmet.StrankaListFormated>
  <DomainObject.Predmet.StrankaListFormatedOIB>
    <izvorni_sadrzaj>
      <item>PROMOS s.r.l. zona industriale</item>
      <item>LEO FRANCHI</item>
      <item>ALDI d.o.o. za trgovinu i proizvodnju, OIB 66918533489</item>
      <item>INTEREUROPA, logističke usluge, društvo s ograničenom odgovornošću, OIB 85514716931</item>
      <item>CHEMOLUX-ŠARIĆ, d.o.o. trgovina, zastupanje i usluge, OIB 60241889279</item>
      <item>ČULIĆ d.o.o. za trgovinu na veliko i malo, turizam, izvoz-uvoz, OIB 92205581575</item>
      <item>Hrvatski Telekom d.d., OIB 81793146560</item>
      <item>PEGAZ TRADE d.o.o. za trgovinu na veliko i malo, vanjsku trgovinu, turizam i cestovni prijevoz robe, OIB 59135140533</item>
      <item>ČISTOĆA društvo s ograničenom odgovornošću za obavljanje komunalnih djelatnosti održavanja čistoće i odlaganja komunaln, OIB 38812451417</item>
      <item>PEGAZ TRADE d.o.o. za trgovinu na veliko i malo, vanjsku trgovinu, turizam i cestovni prijevoz robe, OIB 59135140533</item>
      <item>J.u.A. Frischeis društvo s ograničenom odgovornošću za trgovinu i usluge, OIB 18918947938</item>
      <item>DRAGAN ŠERIĆ</item>
    </izvorni_sadrzaj>
    <derivirana_varijabla naziv="DomainObject.Predmet.StrankaListFormatedOIB_1">
      <item>PROMOS s.r.l. zona industriale</item>
      <item>LEO FRANCHI</item>
      <item>ALDI d.o.o. za trgovinu i proizvodnju, OIB 66918533489</item>
      <item>INTEREUROPA, logističke usluge, društvo s ograničenom odgovornošću, OIB 85514716931</item>
      <item>CHEMOLUX-ŠARIĆ, d.o.o. trgovina, zastupanje i usluge, OIB 60241889279</item>
      <item>ČULIĆ d.o.o. za trgovinu na veliko i malo, turizam, izvoz-uvoz, OIB 92205581575</item>
      <item>Hrvatski Telekom d.d., OIB 81793146560</item>
      <item>PEGAZ TRADE d.o.o. za trgovinu na veliko i malo, vanjsku trgovinu, turizam i cestovni prijevoz robe, OIB 59135140533</item>
      <item>ČISTOĆA društvo s ograničenom odgovornošću za obavljanje komunalnih djelatnosti održavanja čistoće i odlaganja komunaln, OIB 38812451417</item>
      <item>PEGAZ TRADE d.o.o. za trgovinu na veliko i malo, vanjsku trgovinu, turizam i cestovni prijevoz robe, OIB 59135140533</item>
      <item>J.u.A. Frischeis društvo s ograničenom odgovornošću za trgovinu i usluge, OIB 18918947938</item>
      <item>DRAGAN ŠERIĆ</item>
    </derivirana_varijabla>
  </DomainObject.Predmet.StrankaListFormatedOIB>
  <DomainObject.Predmet.StrankaListFormatedWithAdress>
    <izvorni_sadrzaj>
      <item>PROMOS s.r.l. zona industriale, NOTARESCO (TERAMO), PIANE VOMANO</item>
      <item>LEO FRANCHI, VIA ADUA 1, ROSETO DEGLI ABRUZZI</item>
      <item>ALDI d.o.o. za trgovinu i proizvodnju, Don Frane Bulića 183/A, Solin</item>
      <item>INTEREUROPA, logističke usluge, društvo s ograničenom odgovornošću, Josipa Lončara 3, 10000 Zagreb</item>
      <item>CHEMOLUX-ŠARIĆ, d.o.o. trgovina, zastupanje i usluge, Žrtava rata 21/A, Kaštel Novi</item>
      <item>ČULIĆ d.o.o. za trgovinu na veliko i malo, turizam, izvoz-uvoz, Ante Starčevića 12, Mravince</item>
      <item>Hrvatski Telekom d.d., Savska cesta 32, 10000 Zagreb</item>
      <item>PEGAZ TRADE d.o.o. za trgovinu na veliko i malo, vanjsku trgovinu, turizam i cestovni prijevoz robe, Stepinčeva 15, Split</item>
      <item>ČISTOĆA društvo s ograničenom odgovornošću za obavljanje komunalnih djelatnosti održavanja čistoće i odlaganja komunaln, Put Plokita 81, Split</item>
      <item>PEGAZ TRADE d.o.o. za trgovinu na veliko i malo, vanjsku trgovinu, turizam i cestovni prijevoz robe, Stepinčeva 15, Split</item>
      <item>J.u.A. Frischeis društvo s ograničenom odgovornošću za trgovinu i usluge, Ljudevita Posavskog 49, Velika Gorica</item>
      <item>DRAGAN ŠERIĆ</item>
    </izvorni_sadrzaj>
    <derivirana_varijabla naziv="DomainObject.Predmet.StrankaListFormatedWithAdress_1">
      <item>PROMOS s.r.l. zona industriale, NOTARESCO (TERAMO), PIANE VOMANO</item>
      <item>LEO FRANCHI, VIA ADUA 1, ROSETO DEGLI ABRUZZI</item>
      <item>ALDI d.o.o. za trgovinu i proizvodnju, Don Frane Bulića 183/A, Solin</item>
      <item>INTEREUROPA, logističke usluge, društvo s ograničenom odgovornošću, Josipa Lončara 3, 10000 Zagreb</item>
      <item>CHEMOLUX-ŠARIĆ, d.o.o. trgovina, zastupanje i usluge, Žrtava rata 21/A, Kaštel Novi</item>
      <item>ČULIĆ d.o.o. za trgovinu na veliko i malo, turizam, izvoz-uvoz, Ante Starčevića 12, Mravince</item>
      <item>Hrvatski Telekom d.d., Savska cesta 32, 10000 Zagreb</item>
      <item>PEGAZ TRADE d.o.o. za trgovinu na veliko i malo, vanjsku trgovinu, turizam i cestovni prijevoz robe, Stepinčeva 15, Split</item>
      <item>ČISTOĆA društvo s ograničenom odgovornošću za obavljanje komunalnih djelatnosti održavanja čistoće i odlaganja komunaln, Put Plokita 81, Split</item>
      <item>PEGAZ TRADE d.o.o. za trgovinu na veliko i malo, vanjsku trgovinu, turizam i cestovni prijevoz robe, Stepinčeva 15, Split</item>
      <item>J.u.A. Frischeis društvo s ograničenom odgovornošću za trgovinu i usluge, Ljudevita Posavskog 49, Velika Gorica</item>
      <item>DRAGAN ŠERIĆ</item>
    </derivirana_varijabla>
  </DomainObject.Predmet.StrankaListFormatedWithAdress>
  <DomainObject.Predmet.StrankaListFormatedWithAdressOIB>
    <izvorni_sadrzaj>
      <item>PROMOS s.r.l. zona industriale, NOTARESCO (TERAMO), PIANE VOMANO</item>
      <item>LEO FRANCHI, VIA ADUA 1, ROSETO DEGLI ABRUZZI</item>
      <item>ALDI d.o.o. za trgovinu i proizvodnju, OIB 66918533489, Don Frane Bulića 183/A, Solin</item>
      <item>INTEREUROPA, logističke usluge, društvo s ograničenom odgovornošću, OIB 85514716931, Josipa Lončara 3, 10000 Zagreb</item>
      <item>CHEMOLUX-ŠARIĆ, d.o.o. trgovina, zastupanje i usluge, OIB 60241889279, Žrtava rata 21/A, Kaštel Novi</item>
      <item>ČULIĆ d.o.o. za trgovinu na veliko i malo, turizam, izvoz-uvoz, OIB 92205581575, Ante Starčevića 12, Mravince</item>
      <item>Hrvatski Telekom d.d., OIB 81793146560, Savska cesta 32, 10000 Zagreb</item>
      <item>PEGAZ TRADE d.o.o. za trgovinu na veliko i malo, vanjsku trgovinu, turizam i cestovni prijevoz robe, OIB 59135140533, Stepinčeva 15, Split</item>
      <item>ČISTOĆA društvo s ograničenom odgovornošću za obavljanje komunalnih djelatnosti održavanja čistoće i odlaganja komunaln, OIB 38812451417, Put Plokita 81, Split</item>
      <item>PEGAZ TRADE d.o.o. za trgovinu na veliko i malo, vanjsku trgovinu, turizam i cestovni prijevoz robe, OIB 59135140533, Stepinčeva 15, Split</item>
      <item>J.u.A. Frischeis društvo s ograničenom odgovornošću za trgovinu i usluge, OIB 18918947938, Ljudevita Posavskog 49, Velika Gorica</item>
      <item>DRAGAN ŠERIĆ</item>
    </izvorni_sadrzaj>
    <derivirana_varijabla naziv="DomainObject.Predmet.StrankaListFormatedWithAdressOIB_1">
      <item>PROMOS s.r.l. zona industriale, NOTARESCO (TERAMO), PIANE VOMANO</item>
      <item>LEO FRANCHI, VIA ADUA 1, ROSETO DEGLI ABRUZZI</item>
      <item>ALDI d.o.o. za trgovinu i proizvodnju, OIB 66918533489, Don Frane Bulića 183/A, Solin</item>
      <item>INTEREUROPA, logističke usluge, društvo s ograničenom odgovornošću, OIB 85514716931, Josipa Lončara 3, 10000 Zagreb</item>
      <item>CHEMOLUX-ŠARIĆ, d.o.o. trgovina, zastupanje i usluge, OIB 60241889279, Žrtava rata 21/A, Kaštel Novi</item>
      <item>ČULIĆ d.o.o. za trgovinu na veliko i malo, turizam, izvoz-uvoz, OIB 92205581575, Ante Starčevića 12, Mravince</item>
      <item>Hrvatski Telekom d.d., OIB 81793146560, Savska cesta 32, 10000 Zagreb</item>
      <item>PEGAZ TRADE d.o.o. za trgovinu na veliko i malo, vanjsku trgovinu, turizam i cestovni prijevoz robe, OIB 59135140533, Stepinčeva 15, Split</item>
      <item>ČISTOĆA društvo s ograničenom odgovornošću za obavljanje komunalnih djelatnosti održavanja čistoće i odlaganja komunaln, OIB 38812451417, Put Plokita 81, Split</item>
      <item>PEGAZ TRADE d.o.o. za trgovinu na veliko i malo, vanjsku trgovinu, turizam i cestovni prijevoz robe, OIB 59135140533, Stepinčeva 15, Split</item>
      <item>J.u.A. Frischeis društvo s ograničenom odgovornošću za trgovinu i usluge, OIB 18918947938, Ljudevita Posavskog 49, Velika Gorica</item>
      <item>DRAGAN ŠERIĆ</item>
    </derivirana_varijabla>
  </DomainObject.Predmet.StrankaListFormatedWithAdressOIB>
  <DomainObject.Predmet.StrankaListNazivFormated>
    <izvorni_sadrzaj>
      <item>PROMOS s.r.l. zona industriale</item>
      <item>LEO FRANCHI</item>
      <item>ALDI d.o.o. za trgovinu i proizvodnju</item>
      <item>INTEREUROPA, logističke usluge, društvo s ograničenom odgovornošću</item>
      <item>CHEMOLUX-ŠARIĆ, d.o.o. trgovina, zastupanje i usluge</item>
      <item>ČULIĆ d.o.o. za trgovinu na veliko i malo, turizam, izvoz-uvoz</item>
      <item>Hrvatski Telekom d.d.</item>
      <item>PEGAZ TRADE d.o.o. za trgovinu na veliko i malo, vanjsku trgovinu, turizam i cestovni prijevoz robe</item>
      <item>ČISTOĆA društvo s ograničenom odgovornošću za obavljanje komunalnih djelatnosti održavanja čistoće i odlaganja komunaln</item>
      <item>PEGAZ TRADE d.o.o. za trgovinu na veliko i malo, vanjsku trgovinu, turizam i cestovni prijevoz robe</item>
      <item>J.u.A. Frischeis društvo s ograničenom odgovornošću za trgovinu i usluge</item>
      <item>DRAGAN ŠERIĆ</item>
    </izvorni_sadrzaj>
    <derivirana_varijabla naziv="DomainObject.Predmet.StrankaListNazivFormated_1">
      <item>PROMOS s.r.l. zona industriale</item>
      <item>LEO FRANCHI</item>
      <item>ALDI d.o.o. za trgovinu i proizvodnju</item>
      <item>INTEREUROPA, logističke usluge, društvo s ograničenom odgovornošću</item>
      <item>CHEMOLUX-ŠARIĆ, d.o.o. trgovina, zastupanje i usluge</item>
      <item>ČULIĆ d.o.o. za trgovinu na veliko i malo, turizam, izvoz-uvoz</item>
      <item>Hrvatski Telekom d.d.</item>
      <item>PEGAZ TRADE d.o.o. za trgovinu na veliko i malo, vanjsku trgovinu, turizam i cestovni prijevoz robe</item>
      <item>ČISTOĆA društvo s ograničenom odgovornošću za obavljanje komunalnih djelatnosti održavanja čistoće i odlaganja komunaln</item>
      <item>PEGAZ TRADE d.o.o. za trgovinu na veliko i malo, vanjsku trgovinu, turizam i cestovni prijevoz robe</item>
      <item>J.u.A. Frischeis društvo s ograničenom odgovornošću za trgovinu i usluge</item>
      <item>DRAGAN ŠERIĆ</item>
    </derivirana_varijabla>
  </DomainObject.Predmet.StrankaListNazivFormated>
  <DomainObject.Predmet.StrankaListNazivFormatedOIB>
    <izvorni_sadrzaj>
      <item>PROMOS s.r.l. zona industriale</item>
      <item>LEO FRANCHI</item>
      <item>ALDI d.o.o. za trgovinu i proizvodnju, OIB 66918533489</item>
      <item>INTEREUROPA, logističke usluge, društvo s ograničenom odgovornošću, OIB 85514716931</item>
      <item>CHEMOLUX-ŠARIĆ, d.o.o. trgovina, zastupanje i usluge, OIB 60241889279</item>
      <item>ČULIĆ d.o.o. za trgovinu na veliko i malo, turizam, izvoz-uvoz, OIB 92205581575</item>
      <item>Hrvatski Telekom d.d., OIB 81793146560</item>
      <item>PEGAZ TRADE d.o.o. za trgovinu na veliko i malo, vanjsku trgovinu, turizam i cestovni prijevoz robe, OIB 59135140533</item>
      <item>ČISTOĆA društvo s ograničenom odgovornošću za obavljanje komunalnih djelatnosti održavanja čistoće i odlaganja komunaln, OIB 38812451417</item>
      <item>PEGAZ TRADE d.o.o. za trgovinu na veliko i malo, vanjsku trgovinu, turizam i cestovni prijevoz robe, OIB 59135140533</item>
      <item>J.u.A. Frischeis društvo s ograničenom odgovornošću za trgovinu i usluge, OIB 18918947938</item>
      <item>DRAGAN ŠERIĆ</item>
    </izvorni_sadrzaj>
    <derivirana_varijabla naziv="DomainObject.Predmet.StrankaListNazivFormatedOIB_1">
      <item>PROMOS s.r.l. zona industriale</item>
      <item>LEO FRANCHI</item>
      <item>ALDI d.o.o. za trgovinu i proizvodnju, OIB 66918533489</item>
      <item>INTEREUROPA, logističke usluge, društvo s ograničenom odgovornošću, OIB 85514716931</item>
      <item>CHEMOLUX-ŠARIĆ, d.o.o. trgovina, zastupanje i usluge, OIB 60241889279</item>
      <item>ČULIĆ d.o.o. za trgovinu na veliko i malo, turizam, izvoz-uvoz, OIB 92205581575</item>
      <item>Hrvatski Telekom d.d., OIB 81793146560</item>
      <item>PEGAZ TRADE d.o.o. za trgovinu na veliko i malo, vanjsku trgovinu, turizam i cestovni prijevoz robe, OIB 59135140533</item>
      <item>ČISTOĆA društvo s ograničenom odgovornošću za obavljanje komunalnih djelatnosti održavanja čistoće i odlaganja komunaln, OIB 38812451417</item>
      <item>PEGAZ TRADE d.o.o. za trgovinu na veliko i malo, vanjsku trgovinu, turizam i cestovni prijevoz robe, OIB 59135140533</item>
      <item>J.u.A. Frischeis društvo s ograničenom odgovornošću za trgovinu i usluge, OIB 18918947938</item>
      <item>DRAGAN ŠERIĆ</item>
    </derivirana_varijabla>
  </DomainObject.Predmet.StrankaListNazivFormatedOIB>
  <DomainObject.Predmet.ProtuStrankaListFormated>
    <izvorni_sadrzaj>
      <item>M.P. JAHTE d.o.o. brodogradnja i trgovina "u stečaju"</item>
    </izvorni_sadrzaj>
    <derivirana_varijabla naziv="DomainObject.Predmet.ProtuStrankaListFormated_1">
      <item>M.P. JAHTE d.o.o. brodogradnja i trgovina "u stečaju"</item>
    </derivirana_varijabla>
  </DomainObject.Predmet.ProtuStrankaListFormated>
  <DomainObject.Predmet.ProtuStrankaListFormatedOIB>
    <izvorni_sadrzaj>
      <item>M.P. JAHTE d.o.o. brodogradnja i trgovina "u stečaju", OIB 02877519826</item>
    </izvorni_sadrzaj>
    <derivirana_varijabla naziv="DomainObject.Predmet.ProtuStrankaListFormatedOIB_1">
      <item>M.P. JAHTE d.o.o. brodogradnja i trgovina "u stečaju", OIB 02877519826</item>
    </derivirana_varijabla>
  </DomainObject.Predmet.ProtuStrankaListFormatedOIB>
  <DomainObject.Predmet.ProtuStrankaListFormatedWithAdress>
    <izvorni_sadrzaj>
      <item>M.P. JAHTE d.o.o. brodogradnja i trgovina "u stečaju", Bana Jelačića 6, Dugopolje</item>
    </izvorni_sadrzaj>
    <derivirana_varijabla naziv="DomainObject.Predmet.ProtuStrankaListFormatedWithAdress_1">
      <item>M.P. JAHTE d.o.o. brodogradnja i trgovina "u stečaju", Bana Jelačića 6, Dugopolje</item>
    </derivirana_varijabla>
  </DomainObject.Predmet.ProtuStrankaListFormatedWithAdress>
  <DomainObject.Predmet.ProtuStrankaListFormatedWithAdressOIB>
    <izvorni_sadrzaj>
      <item>M.P. JAHTE d.o.o. brodogradnja i trgovina "u stečaju", OIB 02877519826, Bana Jelačića 6, Dugopolje</item>
    </izvorni_sadrzaj>
    <derivirana_varijabla naziv="DomainObject.Predmet.ProtuStrankaListFormatedWithAdressOIB_1">
      <item>M.P. JAHTE d.o.o. brodogradnja i trgovina "u stečaju", OIB 02877519826, Bana Jelačića 6, Dugopolje</item>
    </derivirana_varijabla>
  </DomainObject.Predmet.ProtuStrankaListFormatedWithAdressOIB>
  <DomainObject.Predmet.ProtuStrankaListNazivFormated>
    <izvorni_sadrzaj>
      <item>M.P. JAHTE d.o.o. brodogradnja i trgovina "u stečaju"</item>
    </izvorni_sadrzaj>
    <derivirana_varijabla naziv="DomainObject.Predmet.ProtuStrankaListNazivFormated_1">
      <item>M.P. JAHTE d.o.o. brodogradnja i trgovina "u stečaju"</item>
    </derivirana_varijabla>
  </DomainObject.Predmet.ProtuStrankaListNazivFormated>
  <DomainObject.Predmet.ProtuStrankaListNazivFormatedOIB>
    <izvorni_sadrzaj>
      <item>M.P. JAHTE d.o.o. brodogradnja i trgovina "u stečaju", OIB 02877519826</item>
    </izvorni_sadrzaj>
    <derivirana_varijabla naziv="DomainObject.Predmet.ProtuStrankaListNazivFormatedOIB_1">
      <item>M.P. JAHTE d.o.o. brodogradnja i trgovina "u stečaju", OIB 02877519826</item>
    </derivirana_varijabla>
  </DomainObject.Predmet.ProtuStrankaListNazivFormatedOIB>
  <DomainObject.Predmet.OstaliListFormated>
    <izvorni_sadrzaj>
      <item>Ana Unković</item>
      <item>PRIVREDNA BANKA ZAGREB d.d.</item>
      <item>IVO SMRKE</item>
      <item>PRIVREDNA BANKA ZAGREB - DIONIČKO DRUŠTVO</item>
      <item>BERISLAV BUŠELIĆ</item>
      <item>POREZNA UPRAVA, PODRUČNI URED SPLIT</item>
      <item>TRGOVAČKI SUD SPLIT - pisarnica</item>
      <item>NARODNE NOVINE, dioničko društvo za izdavanje i tiskanje Službenog lista Republike Hrvatske, službenih i drugih obrazaca te </item>
      <item>ŽUPANIJSKO DRŽAVNO ODVJETNIŠTVO SPLIT</item>
      <item>TRGOVAČKI SUD SPLIT -registarski odjel</item>
      <item>TRGOVAČKI SUD SPLIT - oglasna ploča</item>
      <item>TRGOVAČKI SUD SPLIT - ovršni odjel</item>
    </izvorni_sadrzaj>
    <derivirana_varijabla naziv="DomainObject.Predmet.OstaliListFormated_1">
      <item>Ana Unković</item>
      <item>PRIVREDNA BANKA ZAGREB d.d.</item>
      <item>IVO SMRKE</item>
      <item>PRIVREDNA BANKA ZAGREB - DIONIČKO DRUŠTVO</item>
      <item>BERISLAV BUŠELIĆ</item>
      <item>POREZNA UPRAVA, PODRUČNI URED SPLIT</item>
      <item>TRGOVAČKI SUD SPLIT - pisarnica</item>
      <item>NARODNE NOVINE, dioničko društvo za izdavanje i tiskanje Službenog lista Republike Hrvatske, službenih i drugih obrazaca te </item>
      <item>ŽUPANIJSKO DRŽAVNO ODVJETNIŠTVO SPLIT</item>
      <item>TRGOVAČKI SUD SPLIT -registarski odjel</item>
      <item>TRGOVAČKI SUD SPLIT - oglasna ploča</item>
      <item>TRGOVAČKI SUD SPLIT - ovršni odjel</item>
    </derivirana_varijabla>
  </DomainObject.Predmet.OstaliListFormated>
  <DomainObject.Predmet.OstaliListFormatedOIB>
    <izvorni_sadrzaj>
      <item>Ana Unković, OIB 80280648178</item>
      <item>PRIVREDNA BANKA ZAGREB d.d.</item>
      <item>IVO SMRKE</item>
      <item>PRIVREDNA BANKA ZAGREB - DIONIČKO DRUŠTVO, OIB 02535697732</item>
      <item>BERISLAV BUŠELIĆ, OIB 93274685765</item>
      <item>POREZNA UPRAVA, PODRUČNI URED SPLIT, OIB 18683136487</item>
      <item>TRGOVAČKI SUD SPLIT - pisarnica, OIB 30842297926</item>
      <item>NARODNE NOVINE, dioničko društvo za izdavanje i tiskanje Službenog lista Republike Hrvatske, službenih i drugih obrazaca te , OIB 64546066176</item>
      <item>ŽUPANIJSKO DRŽAVNO ODVJETNIŠTVO SPLIT, OIB 70793241859</item>
      <item>TRGOVAČKI SUD SPLIT -registarski odjel, OIB 30842297926</item>
      <item>TRGOVAČKI SUD SPLIT - oglasna ploča, OIB 30842297926</item>
      <item>TRGOVAČKI SUD SPLIT - ovršni odjel, OIB 30842297926</item>
    </izvorni_sadrzaj>
    <derivirana_varijabla naziv="DomainObject.Predmet.OstaliListFormatedOIB_1">
      <item>Ana Unković, OIB 80280648178</item>
      <item>PRIVREDNA BANKA ZAGREB d.d.</item>
      <item>IVO SMRKE</item>
      <item>PRIVREDNA BANKA ZAGREB - DIONIČKO DRUŠTVO, OIB 02535697732</item>
      <item>BERISLAV BUŠELIĆ, OIB 93274685765</item>
      <item>POREZNA UPRAVA, PODRUČNI URED SPLIT, OIB 18683136487</item>
      <item>TRGOVAČKI SUD SPLIT - pisarnica, OIB 30842297926</item>
      <item>NARODNE NOVINE, dioničko društvo za izdavanje i tiskanje Službenog lista Republike Hrvatske, službenih i drugih obrazaca te , OIB 64546066176</item>
      <item>ŽUPANIJSKO DRŽAVNO ODVJETNIŠTVO SPLIT, OIB 70793241859</item>
      <item>TRGOVAČKI SUD SPLIT -registarski odjel, OIB 30842297926</item>
      <item>TRGOVAČKI SUD SPLIT - oglasna ploča, OIB 30842297926</item>
      <item>TRGOVAČKI SUD SPLIT - ovršni odjel, OIB 30842297926</item>
    </derivirana_varijabla>
  </DomainObject.Predmet.OstaliListFormatedOIB>
  <DomainObject.Predmet.OstaliListFormatedWithAdress>
    <izvorni_sadrzaj>
      <item>Ana Unković, Marina Držića 13, 21000 Split</item>
      <item>PRIVREDNA BANKA ZAGREB d.d., Račkkoga 6, 10000 Zagreb</item>
      <item>IVO SMRKE, Domovinskog rata 10, 21000 Split</item>
      <item>PRIVREDNA BANKA ZAGREB - DIONIČKO DRUŠTVO, Radnička cesta 50, 10000 Zagreb</item>
      <item>BERISLAV BUŠELIĆ, A.Starčevića 21, 21209 Mravince</item>
      <item>POREZNA UPRAVA, PODRUČNI URED SPLIT, Trg Franje Tuđmana 4, 21000 Split</item>
      <item>TRGOVAČKI SUD SPLIT - pisarnica, Sukoišanska 6, 21000 Split</item>
      <item>NARODNE NOVINE, dioničko društvo za izdavanje i tiskanje Službenog lista Republike Hrvatske, službenih i drugih obrazaca te , Savski Gaj XIII. put 6, 10000 Zagreb</item>
      <item>ŽUPANIJSKO DRŽAVNO ODVJETNIŠTVO SPLIT, Gundulićeva 29 A, 21000 Split</item>
      <item>TRGOVAČKI SUD SPLIT -registarski odjel, Sukoišanska 6 Split</item>
      <item>TRGOVAČKI SUD SPLIT - oglasna ploča, Sukoišanska 6, 21000 Split</item>
      <item>TRGOVAČKI SUD SPLIT - ovršni odjel, Sukoišanska br. 6 Split</item>
    </izvorni_sadrzaj>
    <derivirana_varijabla naziv="DomainObject.Predmet.OstaliListFormatedWithAdress_1">
      <item>Ana Unković, Marina Držića 13, 21000 Split</item>
      <item>PRIVREDNA BANKA ZAGREB d.d., Račkkoga 6, 10000 Zagreb</item>
      <item>IVO SMRKE, Domovinskog rata 10, 21000 Split</item>
      <item>PRIVREDNA BANKA ZAGREB - DIONIČKO DRUŠTVO, Radnička cesta 50, 10000 Zagreb</item>
      <item>BERISLAV BUŠELIĆ, A.Starčevića 21, 21209 Mravince</item>
      <item>POREZNA UPRAVA, PODRUČNI URED SPLIT, Trg Franje Tuđmana 4, 21000 Split</item>
      <item>TRGOVAČKI SUD SPLIT - pisarnica, Sukoišanska 6, 21000 Split</item>
      <item>NARODNE NOVINE, dioničko društvo za izdavanje i tiskanje Službenog lista Republike Hrvatske, službenih i drugih obrazaca te , Savski Gaj XIII. put 6, 10000 Zagreb</item>
      <item>ŽUPANIJSKO DRŽAVNO ODVJETNIŠTVO SPLIT, Gundulićeva 29 A, 21000 Split</item>
      <item>TRGOVAČKI SUD SPLIT -registarski odjel, Sukoišanska 6 Split</item>
      <item>TRGOVAČKI SUD SPLIT - oglasna ploča, Sukoišanska 6, 21000 Split</item>
      <item>TRGOVAČKI SUD SPLIT - ovršni odjel, Sukoišanska br. 6 Split</item>
    </derivirana_varijabla>
  </DomainObject.Predmet.OstaliListFormatedWithAdress>
  <DomainObject.Predmet.OstaliListFormatedWithAdressOIB>
    <izvorni_sadrzaj>
      <item>Ana Unković, OIB 80280648178, Marina Držića 13, 21000 Split</item>
      <item>PRIVREDNA BANKA ZAGREB d.d., Račkkoga 6, 10000 Zagreb</item>
      <item>IVO SMRKE, Domovinskog rata 10, 21000 Split</item>
      <item>PRIVREDNA BANKA ZAGREB - DIONIČKO DRUŠTVO, OIB 02535697732, Radnička cesta 50, 10000 Zagreb</item>
      <item>BERISLAV BUŠELIĆ, OIB 93274685765, A.Starčevića 21, 21209 Mravince</item>
      <item>POREZNA UPRAVA, PODRUČNI URED SPLIT, OIB 18683136487, Trg Franje Tuđmana 4, 21000 Split</item>
      <item>TRGOVAČKI SUD SPLIT - pisarnica, OIB 30842297926, Sukoišanska 6, 21000 Split</item>
      <item>NARODNE NOVINE, dioničko društvo za izdavanje i tiskanje Službenog lista Republike Hrvatske, službenih i drugih obrazaca te , OIB 64546066176, Savski Gaj XIII. put 6, 10000 Zagreb</item>
      <item>ŽUPANIJSKO DRŽAVNO ODVJETNIŠTVO SPLIT, OIB 70793241859, Gundulićeva 29 A, 21000 Split</item>
      <item>TRGOVAČKI SUD SPLIT -registarski odjel, OIB 30842297926, Sukoišanska 6 Split</item>
      <item>TRGOVAČKI SUD SPLIT - oglasna ploča, OIB 30842297926, Sukoišanska 6, 21000 Split</item>
      <item>TRGOVAČKI SUD SPLIT - ovršni odjel, OIB 30842297926, Sukoišanska br. 6 Split</item>
    </izvorni_sadrzaj>
    <derivirana_varijabla naziv="DomainObject.Predmet.OstaliListFormatedWithAdressOIB_1">
      <item>Ana Unković, OIB 80280648178, Marina Držića 13, 21000 Split</item>
      <item>PRIVREDNA BANKA ZAGREB d.d., Račkkoga 6, 10000 Zagreb</item>
      <item>IVO SMRKE, Domovinskog rata 10, 21000 Split</item>
      <item>PRIVREDNA BANKA ZAGREB - DIONIČKO DRUŠTVO, OIB 02535697732, Radnička cesta 50, 10000 Zagreb</item>
      <item>BERISLAV BUŠELIĆ, OIB 93274685765, A.Starčevića 21, 21209 Mravince</item>
      <item>POREZNA UPRAVA, PODRUČNI URED SPLIT, OIB 18683136487, Trg Franje Tuđmana 4, 21000 Split</item>
      <item>TRGOVAČKI SUD SPLIT - pisarnica, OIB 30842297926, Sukoišanska 6, 21000 Split</item>
      <item>NARODNE NOVINE, dioničko društvo za izdavanje i tiskanje Službenog lista Republike Hrvatske, službenih i drugih obrazaca te , OIB 64546066176, Savski Gaj XIII. put 6, 10000 Zagreb</item>
      <item>ŽUPANIJSKO DRŽAVNO ODVJETNIŠTVO SPLIT, OIB 70793241859, Gundulićeva 29 A, 21000 Split</item>
      <item>TRGOVAČKI SUD SPLIT -registarski odjel, OIB 30842297926, Sukoišanska 6 Split</item>
      <item>TRGOVAČKI SUD SPLIT - oglasna ploča, OIB 30842297926, Sukoišanska 6, 21000 Split</item>
      <item>TRGOVAČKI SUD SPLIT - ovršni odjel, OIB 30842297926, Sukoišanska br. 6 Split</item>
    </derivirana_varijabla>
  </DomainObject.Predmet.OstaliListFormatedWithAdressOIB>
  <DomainObject.Predmet.OstaliListNazivFormated>
    <izvorni_sadrzaj>
      <item>Ana Unković</item>
      <item>PRIVREDNA BANKA ZAGREB d.d.</item>
      <item>IVO SMRKE</item>
      <item>PRIVREDNA BANKA ZAGREB - DIONIČKO DRUŠTVO</item>
      <item>BERISLAV BUŠELIĆ</item>
      <item>POREZNA UPRAVA, PODRUČNI URED SPLIT</item>
      <item>TRGOVAČKI SUD SPLIT - pisarnica</item>
      <item>NARODNE NOVINE, dioničko društvo za izdavanje i tiskanje Službenog lista Republike Hrvatske, službenih i drugih obrazaca te </item>
      <item>ŽUPANIJSKO DRŽAVNO ODVJETNIŠTVO SPLIT</item>
      <item>TRGOVAČKI SUD SPLIT -registarski odjel</item>
      <item>TRGOVAČKI SUD SPLIT - oglasna ploča</item>
      <item>TRGOVAČKI SUD SPLIT - ovršni odjel</item>
    </izvorni_sadrzaj>
    <derivirana_varijabla naziv="DomainObject.Predmet.OstaliListNazivFormated_1">
      <item>Ana Unković</item>
      <item>PRIVREDNA BANKA ZAGREB d.d.</item>
      <item>IVO SMRKE</item>
      <item>PRIVREDNA BANKA ZAGREB - DIONIČKO DRUŠTVO</item>
      <item>BERISLAV BUŠELIĆ</item>
      <item>POREZNA UPRAVA, PODRUČNI URED SPLIT</item>
      <item>TRGOVAČKI SUD SPLIT - pisarnica</item>
      <item>NARODNE NOVINE, dioničko društvo za izdavanje i tiskanje Službenog lista Republike Hrvatske, službenih i drugih obrazaca te </item>
      <item>ŽUPANIJSKO DRŽAVNO ODVJETNIŠTVO SPLIT</item>
      <item>TRGOVAČKI SUD SPLIT -registarski odjel</item>
      <item>TRGOVAČKI SUD SPLIT - oglasna ploča</item>
      <item>TRGOVAČKI SUD SPLIT - ovršni odjel</item>
    </derivirana_varijabla>
  </DomainObject.Predmet.OstaliListNazivFormated>
  <DomainObject.Predmet.OstaliListNazivFormatedOIB>
    <izvorni_sadrzaj>
      <item>Ana Unković, OIB 80280648178</item>
      <item>PRIVREDNA BANKA ZAGREB d.d.</item>
      <item>IVO SMRKE</item>
      <item>PRIVREDNA BANKA ZAGREB - DIONIČKO DRUŠTVO, OIB 02535697732</item>
      <item>BERISLAV BUŠELIĆ, OIB 93274685765</item>
      <item>POREZNA UPRAVA, PODRUČNI URED SPLIT, OIB 18683136487</item>
      <item>TRGOVAČKI SUD SPLIT - pisarnica, OIB 30842297926</item>
      <item>NARODNE NOVINE, dioničko društvo za izdavanje i tiskanje Službenog lista Republike Hrvatske, službenih i drugih obrazaca te , OIB 64546066176</item>
      <item>ŽUPANIJSKO DRŽAVNO ODVJETNIŠTVO SPLIT, OIB 70793241859</item>
      <item>TRGOVAČKI SUD SPLIT -registarski odjel, OIB 30842297926</item>
      <item>TRGOVAČKI SUD SPLIT - oglasna ploča, OIB 30842297926</item>
      <item>TRGOVAČKI SUD SPLIT - ovršni odjel, OIB 30842297926</item>
    </izvorni_sadrzaj>
    <derivirana_varijabla naziv="DomainObject.Predmet.OstaliListNazivFormatedOIB_1">
      <item>Ana Unković, OIB 80280648178</item>
      <item>PRIVREDNA BANKA ZAGREB d.d.</item>
      <item>IVO SMRKE</item>
      <item>PRIVREDNA BANKA ZAGREB - DIONIČKO DRUŠTVO, OIB 02535697732</item>
      <item>BERISLAV BUŠELIĆ, OIB 93274685765</item>
      <item>POREZNA UPRAVA, PODRUČNI URED SPLIT, OIB 18683136487</item>
      <item>TRGOVAČKI SUD SPLIT - pisarnica, OIB 30842297926</item>
      <item>NARODNE NOVINE, dioničko društvo za izdavanje i tiskanje Službenog lista Republike Hrvatske, službenih i drugih obrazaca te , OIB 64546066176</item>
      <item>ŽUPANIJSKO DRŽAVNO ODVJETNIŠTVO SPLIT, OIB 70793241859</item>
      <item>TRGOVAČKI SUD SPLIT -registarski odjel, OIB 30842297926</item>
      <item>TRGOVAČKI SUD SPLIT - oglasna ploča, OIB 30842297926</item>
      <item>TRGOVAČKI SUD SPLIT - ovršni odjel, OIB 30842297926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siječnja 2017.</izvorni_sadrzaj>
    <derivirana_varijabla naziv="DomainObject.Datum_1">19. siječnja 2017.</derivirana_varijabla>
  </DomainObject.Datum>
  <DomainObject.PoslovniBrojDokumenta>
    <izvorni_sadrzaj/>
    <derivirana_varijabla naziv="DomainObject.PoslovniBrojDokumenta_1"/>
  </DomainObject.PoslovniBrojDokumenta>
  <DomainObject.Predmet.StrankaIDrugi>
    <izvorni_sadrzaj>ČISTOĆA društvo s ograničenom odgovornošću za obavljanje komunalnih djelatnosti održavanja čistoće i odlaganja komunaln i dr.</izvorni_sadrzaj>
    <derivirana_varijabla naziv="DomainObject.Predmet.StrankaIDrugi_1">ČISTOĆA društvo s ograničenom odgovornošću za obavljanje komunalnih djelatnosti održavanja čistoće i odlaganja komunaln i dr.</derivirana_varijabla>
  </DomainObject.Predmet.StrankaIDrugi>
  <DomainObject.Predmet.ProtustrankaIDrugi>
    <izvorni_sadrzaj>M.P. JAHTE d.o.o. brodogradnja i trgovina "u stečaju"</izvorni_sadrzaj>
    <derivirana_varijabla naziv="DomainObject.Predmet.ProtustrankaIDrugi_1">M.P. JAHTE d.o.o. brodogradnja i trgovina "u stečaju"</derivirana_varijabla>
  </DomainObject.Predmet.ProtustrankaIDrugi>
  <DomainObject.Predmet.StrankaIDrugiAdressOIB>
    <izvorni_sadrzaj>ČISTOĆA društvo s ograničenom odgovornošću za obavljanje komunalnih djelatnosti održavanja čistoće i odlaganja komunaln, OIB 38812451417, Put Plokita 81, Split i dr.</izvorni_sadrzaj>
    <derivirana_varijabla naziv="DomainObject.Predmet.StrankaIDrugiAdressOIB_1">ČISTOĆA društvo s ograničenom odgovornošću za obavljanje komunalnih djelatnosti održavanja čistoće i odlaganja komunaln, OIB 38812451417, Put Plokita 81, Split i dr.</derivirana_varijabla>
  </DomainObject.Predmet.StrankaIDrugiAdressOIB>
  <DomainObject.Predmet.ProtustrankaIDrugiAdressOIB>
    <izvorni_sadrzaj>M.P. JAHTE d.o.o. brodogradnja i trgovina "u stečaju", OIB 02877519826, Bana Jelačića 6, Dugopolje</izvorni_sadrzaj>
    <derivirana_varijabla naziv="DomainObject.Predmet.ProtustrankaIDrugiAdressOIB_1">M.P. JAHTE d.o.o. brodogradnja i trgovina "u stečaju", OIB 02877519826, Bana Jelačića 6, Dugopolje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Ana Unković</item>
      <item>M.P. JAHTE d.o.o. brodogradnja i trgovina "u stečaju"</item>
      <item>PROMOS s.r.l. zona industriale</item>
      <item>LEO FRANCHI</item>
      <item>PRIVREDNA BANKA ZAGREB d.d.</item>
      <item>IVO SMRKE</item>
      <item>PRIVREDNA BANKA ZAGREB - DIONIČKO DRUŠTVO</item>
      <item>BERISLAV BUŠELIĆ</item>
      <item>POREZNA UPRAVA, PODRUČNI URED SPLIT</item>
      <item>TRGOVAČKI SUD SPLIT - pisarnica</item>
      <item>NARODNE NOVINE, dioničko društvo za izdavanje i tiskanje Službenog lista Republike Hrvatske, službenih i drugih obrazaca te </item>
      <item>ŽUPANIJSKO DRŽAVNO ODVJETNIŠTVO SPLIT</item>
      <item>TRGOVAČKI SUD SPLIT -registarski odjel</item>
      <item>TRGOVAČKI SUD SPLIT - oglasna ploča</item>
      <item>TRGOVAČKI SUD SPLIT - ovršni odjel</item>
      <item>ALDI d.o.o. za trgovinu i proizvodnju</item>
      <item>INTEREUROPA, logističke usluge, društvo s ograničenom odgovornošću</item>
      <item>CHEMOLUX-ŠARIĆ, d.o.o. trgovina, zastupanje i usluge</item>
      <item>ČULIĆ d.o.o. za trgovinu na veliko i malo, turizam, izvoz-uvoz</item>
      <item>Hrvatski Telekom d.d.</item>
      <item>PEGAZ TRADE d.o.o. za trgovinu na veliko i malo, vanjsku trgovinu, turizam i cestovni prijevoz robe</item>
      <item>ČISTOĆA društvo s ograničenom odgovornošću za obavljanje komunalnih djelatnosti održavanja čistoće i odlaganja komunaln</item>
      <item>PEGAZ TRADE d.o.o. za trgovinu na veliko i malo, vanjsku trgovinu, turizam i cestovni prijevoz robe</item>
      <item>J.u.A. Frischeis društvo s ograničenom odgovornošću za trgovinu i usluge</item>
      <item>DRAGAN ŠERIĆ</item>
    </izvorni_sadrzaj>
    <derivirana_varijabla naziv="DomainObject.Predmet.SudioniciListNaziv_1">
      <item>Ana Unković</item>
      <item>M.P. JAHTE d.o.o. brodogradnja i trgovina "u stečaju"</item>
      <item>PROMOS s.r.l. zona industriale</item>
      <item>LEO FRANCHI</item>
      <item>PRIVREDNA BANKA ZAGREB d.d.</item>
      <item>IVO SMRKE</item>
      <item>PRIVREDNA BANKA ZAGREB - DIONIČKO DRUŠTVO</item>
      <item>BERISLAV BUŠELIĆ</item>
      <item>POREZNA UPRAVA, PODRUČNI URED SPLIT</item>
      <item>TRGOVAČKI SUD SPLIT - pisarnica</item>
      <item>NARODNE NOVINE, dioničko društvo za izdavanje i tiskanje Službenog lista Republike Hrvatske, službenih i drugih obrazaca te </item>
      <item>ŽUPANIJSKO DRŽAVNO ODVJETNIŠTVO SPLIT</item>
      <item>TRGOVAČKI SUD SPLIT -registarski odjel</item>
      <item>TRGOVAČKI SUD SPLIT - oglasna ploča</item>
      <item>TRGOVAČKI SUD SPLIT - ovršni odjel</item>
      <item>ALDI d.o.o. za trgovinu i proizvodnju</item>
      <item>INTEREUROPA, logističke usluge, društvo s ograničenom odgovornošću</item>
      <item>CHEMOLUX-ŠARIĆ, d.o.o. trgovina, zastupanje i usluge</item>
      <item>ČULIĆ d.o.o. za trgovinu na veliko i malo, turizam, izvoz-uvoz</item>
      <item>Hrvatski Telekom d.d.</item>
      <item>PEGAZ TRADE d.o.o. za trgovinu na veliko i malo, vanjsku trgovinu, turizam i cestovni prijevoz robe</item>
      <item>ČISTOĆA društvo s ograničenom odgovornošću za obavljanje komunalnih djelatnosti održavanja čistoće i odlaganja komunaln</item>
      <item>PEGAZ TRADE d.o.o. za trgovinu na veliko i malo, vanjsku trgovinu, turizam i cestovni prijevoz robe</item>
      <item>J.u.A. Frischeis društvo s ograničenom odgovornošću za trgovinu i usluge</item>
      <item>DRAGAN ŠERIĆ</item>
    </derivirana_varijabla>
  </DomainObject.Predmet.SudioniciListNaziv>
  <DomainObject.Predmet.SudioniciListAdressOIB>
    <izvorni_sadrzaj>
      <item>Ana Unković, OIB 80280648178, Marina Držića 13,21000 Split</item>
      <item>M.P. JAHTE d.o.o. brodogradnja i trgovina "u stečaju", OIB 02877519826, Bana Jelačića 6,Dugopolje</item>
      <item>PROMOS s.r.l. zona industriale, NOTARESCO (TERAMO),PIANE VOMANO</item>
      <item>LEO FRANCHI, VIA ADUA 1,ROSETO DEGLI ABRUZZI</item>
      <item>PRIVREDNA BANKA ZAGREB d.d., Račkkoga 6,10000 Zagreb</item>
      <item>IVO SMRKE, Domovinskog rata 10,21000 Split</item>
      <item>PRIVREDNA BANKA ZAGREB - DIONIČKO DRUŠTVO, OIB 02535697732, Radnička cesta 50,10000 Zagreb</item>
      <item>BERISLAV BUŠELIĆ, OIB 93274685765, A.Starčevića 21,21209 Mravince</item>
      <item>POREZNA UPRAVA, PODRUČNI URED SPLIT, OIB 18683136487, Trg Franje Tuđmana 4,21000 Split</item>
      <item>TRGOVAČKI SUD SPLIT - pisarnica, OIB 30842297926, Sukoišanska 6,21000 Split</item>
      <item>NARODNE NOVINE, dioničko društvo za izdavanje i tiskanje Službenog lista Republike Hrvatske, službenih i drugih obrazaca te , OIB 64546066176, Savski Gaj XIII. put 6,10000 Zagreb</item>
      <item>ŽUPANIJSKO DRŽAVNO ODVJETNIŠTVO SPLIT, OIB 70793241859, Gundulićeva 29 A,21000 Split</item>
      <item>TRGOVAČKI SUD SPLIT -registarski odjel, OIB 30842297926, Sukoišanska 6 Split</item>
      <item>TRGOVAČKI SUD SPLIT - oglasna ploča, OIB 30842297926, Sukoišanska 6,21000 Split</item>
      <item>TRGOVAČKI SUD SPLIT - ovršni odjel, OIB 30842297926, Sukoišanska br. 6 Split</item>
      <item>ALDI d.o.o. za trgovinu i proizvodnju, OIB 66918533489, Don Frane Bulića 183/A,Solin</item>
      <item>INTEREUROPA, logističke usluge, društvo s ograničenom odgovornošću, OIB 85514716931, Josipa Lončara 3,10000 Zagreb</item>
      <item>CHEMOLUX-ŠARIĆ, d.o.o. trgovina, zastupanje i usluge, OIB 60241889279, Žrtava rata 21/A,Kaštel Novi</item>
      <item>ČULIĆ d.o.o. za trgovinu na veliko i malo, turizam, izvoz-uvoz, OIB 92205581575, Ante Starčevića 12,Mravince</item>
      <item>Hrvatski Telekom d.d., OIB 81793146560, Savska cesta 32,10000 Zagreb</item>
      <item>PEGAZ TRADE d.o.o. za trgovinu na veliko i malo, vanjsku trgovinu, turizam i cestovni prijevoz robe, OIB 59135140533, Stepinčeva 15,Split</item>
      <item>ČISTOĆA društvo s ograničenom odgovornošću za obavljanje komunalnih djelatnosti održavanja čistoće i odlaganja komunaln, OIB 38812451417, Put Plokita 81,Split</item>
      <item>PEGAZ TRADE d.o.o. za trgovinu na veliko i malo, vanjsku trgovinu, turizam i cestovni prijevoz robe, OIB 59135140533, Stepinčeva 15,Split</item>
      <item>J.u.A. Frischeis društvo s ograničenom odgovornošću za trgovinu i usluge, OIB 18918947938, Ljudevita Posavskog 49,Velika Gorica</item>
      <item>DRAGAN ŠERIĆ</item>
    </izvorni_sadrzaj>
    <derivirana_varijabla naziv="DomainObject.Predmet.SudioniciListAdressOIB_1">
      <item>Ana Unković, OIB 80280648178, Marina Držića 13,21000 Split</item>
      <item>M.P. JAHTE d.o.o. brodogradnja i trgovina "u stečaju", OIB 02877519826, Bana Jelačića 6,Dugopolje</item>
      <item>PROMOS s.r.l. zona industriale, NOTARESCO (TERAMO),PIANE VOMANO</item>
      <item>LEO FRANCHI, VIA ADUA 1,ROSETO DEGLI ABRUZZI</item>
      <item>PRIVREDNA BANKA ZAGREB d.d., Račkkoga 6,10000 Zagreb</item>
      <item>IVO SMRKE, Domovinskog rata 10,21000 Split</item>
      <item>PRIVREDNA BANKA ZAGREB - DIONIČKO DRUŠTVO, OIB 02535697732, Radnička cesta 50,10000 Zagreb</item>
      <item>BERISLAV BUŠELIĆ, OIB 93274685765, A.Starčevića 21,21209 Mravince</item>
      <item>POREZNA UPRAVA, PODRUČNI URED SPLIT, OIB 18683136487, Trg Franje Tuđmana 4,21000 Split</item>
      <item>TRGOVAČKI SUD SPLIT - pisarnica, OIB 30842297926, Sukoišanska 6,21000 Split</item>
      <item>NARODNE NOVINE, dioničko društvo za izdavanje i tiskanje Službenog lista Republike Hrvatske, službenih i drugih obrazaca te , OIB 64546066176, Savski Gaj XIII. put 6,10000 Zagreb</item>
      <item>ŽUPANIJSKO DRŽAVNO ODVJETNIŠTVO SPLIT, OIB 70793241859, Gundulićeva 29 A,21000 Split</item>
      <item>TRGOVAČKI SUD SPLIT -registarski odjel, OIB 30842297926, Sukoišanska 6 Split</item>
      <item>TRGOVAČKI SUD SPLIT - oglasna ploča, OIB 30842297926, Sukoišanska 6,21000 Split</item>
      <item>TRGOVAČKI SUD SPLIT - ovršni odjel, OIB 30842297926, Sukoišanska br. 6 Split</item>
      <item>ALDI d.o.o. za trgovinu i proizvodnju, OIB 66918533489, Don Frane Bulića 183/A,Solin</item>
      <item>INTEREUROPA, logističke usluge, društvo s ograničenom odgovornošću, OIB 85514716931, Josipa Lončara 3,10000 Zagreb</item>
      <item>CHEMOLUX-ŠARIĆ, d.o.o. trgovina, zastupanje i usluge, OIB 60241889279, Žrtava rata 21/A,Kaštel Novi</item>
      <item>ČULIĆ d.o.o. za trgovinu na veliko i malo, turizam, izvoz-uvoz, OIB 92205581575, Ante Starčevića 12,Mravince</item>
      <item>Hrvatski Telekom d.d., OIB 81793146560, Savska cesta 32,10000 Zagreb</item>
      <item>PEGAZ TRADE d.o.o. za trgovinu na veliko i malo, vanjsku trgovinu, turizam i cestovni prijevoz robe, OIB 59135140533, Stepinčeva 15,Split</item>
      <item>ČISTOĆA društvo s ograničenom odgovornošću za obavljanje komunalnih djelatnosti održavanja čistoće i odlaganja komunaln, OIB 38812451417, Put Plokita 81,Split</item>
      <item>PEGAZ TRADE d.o.o. za trgovinu na veliko i malo, vanjsku trgovinu, turizam i cestovni prijevoz robe, OIB 59135140533, Stepinčeva 15,Split</item>
      <item>J.u.A. Frischeis društvo s ograničenom odgovornošću za trgovinu i usluge, OIB 18918947938, Ljudevita Posavskog 49,Velika Gorica</item>
      <item>DRAGAN ŠERIĆ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80280648178</item>
      <item>, OIB 02877519826</item>
      <item>, OIB null</item>
      <item>, OIB null</item>
      <item>, OIB null</item>
      <item>, OIB null</item>
      <item>, OIB 02535697732</item>
      <item>, OIB 93274685765</item>
      <item>, OIB 18683136487</item>
      <item>, OIB 30842297926</item>
      <item>, OIB 64546066176</item>
      <item>, OIB 70793241859</item>
      <item>, OIB 30842297926</item>
      <item>, OIB 30842297926</item>
      <item>, OIB 30842297926</item>
      <item>, OIB 66918533489</item>
      <item>, OIB 85514716931</item>
      <item>, OIB 60241889279</item>
      <item>, OIB 92205581575</item>
      <item>, OIB 81793146560</item>
      <item>, OIB 59135140533</item>
      <item>, OIB 38812451417</item>
      <item>, OIB 59135140533</item>
      <item>, OIB 18918947938</item>
      <item>, OIB null</item>
    </izvorni_sadrzaj>
    <derivirana_varijabla naziv="DomainObject.Predmet.SudioniciListNazivOIB_1">
      <item>, OIB 80280648178</item>
      <item>, OIB 02877519826</item>
      <item>, OIB null</item>
      <item>, OIB null</item>
      <item>, OIB null</item>
      <item>, OIB null</item>
      <item>, OIB 02535697732</item>
      <item>, OIB 93274685765</item>
      <item>, OIB 18683136487</item>
      <item>, OIB 30842297926</item>
      <item>, OIB 64546066176</item>
      <item>, OIB 70793241859</item>
      <item>, OIB 30842297926</item>
      <item>, OIB 30842297926</item>
      <item>, OIB 30842297926</item>
      <item>, OIB 66918533489</item>
      <item>, OIB 85514716931</item>
      <item>, OIB 60241889279</item>
      <item>, OIB 92205581575</item>
      <item>, OIB 81793146560</item>
      <item>, OIB 59135140533</item>
      <item>, OIB 38812451417</item>
      <item>, OIB 59135140533</item>
      <item>, OIB 18918947938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Berislav Bušelić, OIB 93274685765, A. Starčevića 21 Mravince</item>
    </izvorni_sadrzaj>
    <derivirana_varijabla naziv="DomainObject.Predmet.StecajniUpraviteljiListAddressOIB_1">
      <item>Berislav Bušelić, OIB 93274685765, A. Starčevića 21 Mravince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708</properties:Words>
  <properties:Characters>3923</properties:Characters>
  <properties:Lines>104</properties:Lines>
  <properties:Paragraphs>24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4753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2017-01-19T08:26:00Z</dcterms:created>
  <dc:creator>Jozo Ćaleta</dc:creator>
  <cp:lastModifiedBy>Jozo Ćaleta</cp:lastModifiedBy>
  <dcterms:modified xmlns:xsi="http://www.w3.org/2001/XMLSchema-instance" xsi:type="dcterms:W3CDTF">2017-01-19T08:27:00Z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zapisnika</vt:lpwstr>
  </prop:property>
  <prop:property name="CC_coloring" pid="4" fmtid="{D5CDD505-2E9C-101B-9397-08002B2CF9AE}">
    <vt:bool>false</vt:bool>
  </prop:property>
  <prop:property name="BrojStranica" pid="5" fmtid="{D5CDD505-2E9C-101B-9397-08002B2CF9AE}">
    <vt:i4>3</vt:i4>
  </prop:property>
</prop:Properties>
</file>