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13e4" w14:paraId="e6513e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F7C06">
        <w:t>7</w:t>
      </w:r>
      <w:r w:rsidR="00962437">
        <w:t>8</w:t>
      </w:r>
      <w:r w:rsidR="004F5025">
        <w:t>5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r w:rsidR="004F5025">
        <w:t>POLJAK-</w:t>
      </w:r>
      <w:proofErr w:type="spellStart"/>
      <w:r w:rsidR="004F5025">
        <w:t>GRETIĆ</w:t>
      </w:r>
      <w:proofErr w:type="spellEnd"/>
      <w:r w:rsidR="004F5025">
        <w:t xml:space="preserve"> j.d.o.o. za ugostiteljstvo i usluge </w:t>
      </w:r>
      <w:proofErr w:type="spellStart"/>
      <w:r w:rsidR="004F5025">
        <w:t>Radoboj</w:t>
      </w:r>
      <w:proofErr w:type="spellEnd"/>
      <w:r w:rsidR="004F5025">
        <w:t xml:space="preserve">, </w:t>
      </w:r>
      <w:proofErr w:type="spellStart"/>
      <w:r w:rsidR="004F5025">
        <w:t>Radoboj</w:t>
      </w:r>
      <w:proofErr w:type="spellEnd"/>
      <w:r w:rsidR="004F5025">
        <w:t xml:space="preserve"> 161, </w:t>
      </w:r>
      <w:proofErr w:type="spellStart"/>
      <w:r w:rsidR="004F5025">
        <w:t>MBS</w:t>
      </w:r>
      <w:proofErr w:type="spellEnd"/>
      <w:r w:rsidR="004F5025">
        <w:t xml:space="preserve">: 080886840, </w:t>
      </w:r>
      <w:proofErr w:type="spellStart"/>
      <w:r w:rsidR="004F5025">
        <w:t>OIB</w:t>
      </w:r>
      <w:proofErr w:type="spellEnd"/>
      <w:r w:rsidR="004F5025">
        <w:t xml:space="preserve">: 02305814607, </w:t>
      </w:r>
      <w:r w:rsidR="00962437">
        <w:t>dana 2</w:t>
      </w:r>
      <w:r w:rsidR="004F5025">
        <w:t>1</w:t>
      </w:r>
      <w:r w:rsidR="00962437">
        <w:t>.</w:t>
      </w:r>
      <w:r w:rsidR="0023459F">
        <w:t xml:space="preserve"> studen</w:t>
      </w:r>
      <w:r w:rsidR="005376F4">
        <w:t>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AF7C06" w:rsidP="00A247C1" w:rsidR="00AF7C06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F7C06" w:rsidP="007A31D3" w:rsidR="00AF7C06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5376F4">
        <w:rPr>
          <w:bCs/>
        </w:rPr>
        <w:t xml:space="preserve"> </w:t>
      </w:r>
      <w:r w:rsidR="004F5025">
        <w:t>POLJAK-</w:t>
      </w:r>
      <w:proofErr w:type="spellStart"/>
      <w:r w:rsidR="004F5025">
        <w:t>GRETIĆ</w:t>
      </w:r>
      <w:proofErr w:type="spellEnd"/>
      <w:r w:rsidR="004F5025">
        <w:t xml:space="preserve"> j.d.o.o. za ugostiteljstvo i usluge </w:t>
      </w:r>
      <w:proofErr w:type="spellStart"/>
      <w:r w:rsidR="004F5025">
        <w:t>Radoboj</w:t>
      </w:r>
      <w:proofErr w:type="spellEnd"/>
      <w:r w:rsidR="004F5025">
        <w:t xml:space="preserve">, </w:t>
      </w:r>
      <w:proofErr w:type="spellStart"/>
      <w:r w:rsidR="004F5025">
        <w:t>Radoboj</w:t>
      </w:r>
      <w:proofErr w:type="spellEnd"/>
      <w:r w:rsidR="004F5025">
        <w:t xml:space="preserve"> 161, </w:t>
      </w:r>
      <w:proofErr w:type="spellStart"/>
      <w:r w:rsidR="004F5025">
        <w:t>MBS</w:t>
      </w:r>
      <w:proofErr w:type="spellEnd"/>
      <w:r w:rsidR="004F5025">
        <w:t xml:space="preserve">: 080886840, </w:t>
      </w:r>
      <w:proofErr w:type="spellStart"/>
      <w:r w:rsidR="004F5025">
        <w:t>OIB</w:t>
      </w:r>
      <w:proofErr w:type="spellEnd"/>
      <w:r w:rsidR="004F5025">
        <w:t>: 02305814607.</w:t>
      </w:r>
      <w:r w:rsidR="005376F4">
        <w:t xml:space="preserve"> </w:t>
      </w:r>
      <w:r w:rsidR="00246653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DE718A">
        <w:t xml:space="preserve"> </w:t>
      </w:r>
      <w:r w:rsidR="004F5025">
        <w:t>POLJAK-</w:t>
      </w:r>
      <w:proofErr w:type="spellStart"/>
      <w:r w:rsidR="004F5025">
        <w:t>GRETIĆ</w:t>
      </w:r>
      <w:proofErr w:type="spellEnd"/>
      <w:r w:rsidR="004F5025">
        <w:t xml:space="preserve"> j.d.o.o. za ugostiteljstvo i usluge </w:t>
      </w:r>
      <w:proofErr w:type="spellStart"/>
      <w:r w:rsidR="004F5025">
        <w:t>Radoboj</w:t>
      </w:r>
      <w:proofErr w:type="spellEnd"/>
      <w:r w:rsidR="004F5025">
        <w:t xml:space="preserve">, </w:t>
      </w:r>
      <w:proofErr w:type="spellStart"/>
      <w:r w:rsidR="004F5025">
        <w:t>Radoboj</w:t>
      </w:r>
      <w:proofErr w:type="spellEnd"/>
      <w:r w:rsidR="004F5025">
        <w:t xml:space="preserve"> 161, </w:t>
      </w:r>
      <w:proofErr w:type="spellStart"/>
      <w:r w:rsidR="004F5025">
        <w:t>MBS</w:t>
      </w:r>
      <w:proofErr w:type="spellEnd"/>
      <w:r w:rsidR="004F5025">
        <w:t xml:space="preserve">: 080886840, </w:t>
      </w:r>
      <w:proofErr w:type="spellStart"/>
      <w:r w:rsidR="004F5025">
        <w:t>OIB</w:t>
      </w:r>
      <w:proofErr w:type="spellEnd"/>
      <w:r w:rsidR="004F5025">
        <w:t>: 02305814607.</w:t>
      </w:r>
      <w:r w:rsidR="00DE718A">
        <w:t xml:space="preserve"> </w:t>
      </w:r>
      <w:r w:rsidR="0023459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AF7C06" w:rsidR="00D7772F">
      <w:pPr>
        <w:pStyle w:val="Tijeloteksta"/>
        <w:tabs>
          <w:tab w:pos="4008" w:val="left"/>
        </w:tabs>
        <w:ind w:left="360"/>
        <w:rPr>
          <w:bCs/>
        </w:rPr>
      </w:pPr>
      <w:r>
        <w:rPr>
          <w:bCs/>
        </w:rPr>
        <w:t xml:space="preserve">      </w:t>
      </w:r>
      <w:r w:rsidR="00AF7C06">
        <w:rPr>
          <w:bCs/>
        </w:rPr>
        <w:tab/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AF7C06" w:rsidP="00172559" w:rsidR="00AF7C06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F7C06">
        <w:rPr>
          <w:bCs/>
        </w:rPr>
        <w:t>2</w:t>
      </w:r>
      <w:r w:rsidR="00962437">
        <w:rPr>
          <w:bCs/>
        </w:rPr>
        <w:t>7</w:t>
      </w:r>
      <w:r w:rsidR="0023459F">
        <w:rPr>
          <w:bCs/>
        </w:rPr>
        <w:t>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62437">
        <w:rPr>
          <w:bCs/>
        </w:rPr>
        <w:t>6</w:t>
      </w:r>
      <w:r w:rsidR="004F5025">
        <w:rPr>
          <w:bCs/>
        </w:rPr>
        <w:t>91</w:t>
      </w:r>
      <w:r w:rsidR="00486D78">
        <w:rPr>
          <w:bCs/>
        </w:rPr>
        <w:t xml:space="preserve"> od </w:t>
      </w:r>
      <w:r w:rsidR="00AF7C06">
        <w:rPr>
          <w:bCs/>
        </w:rPr>
        <w:t>2</w:t>
      </w:r>
      <w:r w:rsidR="00962437">
        <w:rPr>
          <w:bCs/>
        </w:rPr>
        <w:t>3</w:t>
      </w:r>
      <w:r w:rsidR="0023459F">
        <w:rPr>
          <w:bCs/>
        </w:rPr>
        <w:t>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r w:rsidR="004F5025">
        <w:t>POLJAK-</w:t>
      </w:r>
      <w:proofErr w:type="spellStart"/>
      <w:r w:rsidR="004F5025">
        <w:t>GRETIĆ</w:t>
      </w:r>
      <w:proofErr w:type="spellEnd"/>
      <w:r w:rsidR="004F5025">
        <w:t xml:space="preserve"> j.d.o.o. za ugostiteljstvo i usluge </w:t>
      </w:r>
      <w:proofErr w:type="spellStart"/>
      <w:r w:rsidR="004F5025">
        <w:t>Radoboj</w:t>
      </w:r>
      <w:proofErr w:type="spellEnd"/>
      <w:r w:rsidR="004F5025">
        <w:t xml:space="preserve">, </w:t>
      </w:r>
      <w:proofErr w:type="spellStart"/>
      <w:r w:rsidR="004F5025">
        <w:t>Radoboj</w:t>
      </w:r>
      <w:proofErr w:type="spellEnd"/>
      <w:r w:rsidR="004F5025">
        <w:t xml:space="preserve"> 161, </w:t>
      </w:r>
      <w:proofErr w:type="spellStart"/>
      <w:r w:rsidR="004F5025">
        <w:t>MBS</w:t>
      </w:r>
      <w:proofErr w:type="spellEnd"/>
      <w:r w:rsidR="004F5025">
        <w:t xml:space="preserve">: 080886840, </w:t>
      </w:r>
      <w:proofErr w:type="spellStart"/>
      <w:r w:rsidR="004F5025">
        <w:t>OIB</w:t>
      </w:r>
      <w:proofErr w:type="spellEnd"/>
      <w:r w:rsidR="004F5025">
        <w:t>: 02305814607.</w:t>
      </w:r>
      <w:r w:rsidR="0023459F">
        <w:t xml:space="preserve">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23459F">
        <w:t>7</w:t>
      </w:r>
      <w:r w:rsidR="00962437">
        <w:t>8</w:t>
      </w:r>
      <w:r w:rsidR="004F5025">
        <w:t>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F5025">
        <w:t>11</w:t>
      </w:r>
      <w:r w:rsidR="0023459F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23459F">
        <w:t>7</w:t>
      </w:r>
      <w:r w:rsidR="00962437">
        <w:t>8</w:t>
      </w:r>
      <w:r w:rsidR="004F5025">
        <w:t>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62437">
        <w:t>2</w:t>
      </w:r>
      <w:r w:rsidR="004F5025">
        <w:t>1</w:t>
      </w:r>
      <w:r w:rsidR="00DE718A">
        <w:t>.</w:t>
      </w:r>
      <w:r w:rsidR="0023459F">
        <w:t xml:space="preserve"> studeni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5489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025"/>
    <w:rsid w:val="004F5FE8"/>
    <w:rsid w:val="00534964"/>
    <w:rsid w:val="0053545A"/>
    <w:rsid w:val="005376F4"/>
    <w:rsid w:val="005437AE"/>
    <w:rsid w:val="00550133"/>
    <w:rsid w:val="00556098"/>
    <w:rsid w:val="0056495B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2437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AF7C06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DE718A"/>
    <w:rsid w:val="00E06819"/>
    <w:rsid w:val="00E23AF8"/>
    <w:rsid w:val="00E571A6"/>
    <w:rsid w:val="00E60C19"/>
    <w:rsid w:val="00E70E4B"/>
    <w:rsid w:val="00E74A58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74A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4A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A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A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74A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4A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A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A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St-785/2017</izvorni_sadrzaj>
    <derivirana_varijabla naziv="DomainObject.Predmet.OznakaBroj_1">St-785/2017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POLJAK-GRETIĆ j.d.o.o. za ugostiteljstvo i usluge</izvorni_sadrzaj>
    <derivirana_varijabla naziv="DomainObject.Predmet.ProtustrankaFormated_1">  POLJAK-GRETIĆ j.d.o.o. za ugostiteljstvo i usluge</derivirana_varijabla>
  </DomainObject.Predmet.ProtustrankaFormated>
  <DomainObject.Predmet.ProtustrankaFormatedOIB>
    <izvorni_sadrzaj>  POLJAK-GRETIĆ j.d.o.o. za ugostiteljstvo i usluge, OIB 02305814607</izvorni_sadrzaj>
    <derivirana_varijabla naziv="DomainObject.Predmet.ProtustrankaFormatedOIB_1">  POLJAK-GRETIĆ j.d.o.o. za ugostiteljstvo i usluge, OIB 02305814607</derivirana_varijabla>
  </DomainObject.Predmet.ProtustrankaFormatedOIB>
  <DomainObject.Predmet.ProtustrankaFormatedWithAdress>
    <izvorni_sadrzaj> POLJAK-GRETIĆ j.d.o.o. za ugostiteljstvo i usluge, Radoboj 161, 49232 Radoboj</izvorni_sadrzaj>
    <derivirana_varijabla naziv="DomainObject.Predmet.ProtustrankaFormatedWithAdress_1"> POLJAK-GRETIĆ j.d.o.o. za ugostiteljstvo i usluge, Radoboj 161, 49232 Radoboj</derivirana_varijabla>
  </DomainObject.Predmet.ProtustrankaFormatedWithAdress>
  <DomainObject.Predmet.ProtustrankaFormatedWithAdressOIB>
    <izvorni_sadrzaj> POLJAK-GRETIĆ j.d.o.o. za ugostiteljstvo i usluge, OIB 02305814607, Radoboj 161, 49232 Radoboj</izvorni_sadrzaj>
    <derivirana_varijabla naziv="DomainObject.Predmet.ProtustrankaFormatedWithAdressOIB_1"> POLJAK-GRETIĆ j.d.o.o. za ugostiteljstvo i usluge, OIB 02305814607, Radoboj 161, 49232 Radoboj</derivirana_varijabla>
  </DomainObject.Predmet.ProtustrankaFormatedWithAdressOIB>
  <DomainObject.Predmet.ProtustrankaWithAdress>
    <izvorni_sadrzaj>POLJAK-GRETIĆ j.d.o.o. za ugostiteljstvo i usluge Radoboj 161, 49232 Radoboj</izvorni_sadrzaj>
    <derivirana_varijabla naziv="DomainObject.Predmet.ProtustrankaWithAdress_1">POLJAK-GRETIĆ j.d.o.o. za ugostiteljstvo i usluge Radoboj 161, 49232 Radoboj</derivirana_varijabla>
  </DomainObject.Predmet.ProtustrankaWithAdress>
  <DomainObject.Predmet.ProtustrankaWithAdressOIB>
    <izvorni_sadrzaj>POLJAK-GRETIĆ j.d.o.o. za ugostiteljstvo i usluge, OIB 02305814607, Radoboj 161, 49232 Radoboj</izvorni_sadrzaj>
    <derivirana_varijabla naziv="DomainObject.Predmet.ProtustrankaWithAdressOIB_1">POLJAK-GRETIĆ j.d.o.o. za ugostiteljstvo i usluge, OIB 02305814607, Radoboj 161, 49232 Radoboj</derivirana_varijabla>
  </DomainObject.Predmet.ProtustrankaWithAdressOIB>
  <DomainObject.Predmet.ProtustrankaNazivFormated>
    <izvorni_sadrzaj>POLJAK-GRETIĆ j.d.o.o. za ugostiteljstvo i usluge</izvorni_sadrzaj>
    <derivirana_varijabla naziv="DomainObject.Predmet.ProtustrankaNazivFormated_1">POLJAK-GRETIĆ j.d.o.o. za ugostiteljstvo i usluge</derivirana_varijabla>
  </DomainObject.Predmet.ProtustrankaNazivFormated>
  <DomainObject.Predmet.ProtustrankaNazivFormatedOIB>
    <izvorni_sadrzaj>POLJAK-GRETIĆ j.d.o.o. za ugostiteljstvo i usluge, OIB 02305814607</izvorni_sadrzaj>
    <derivirana_varijabla naziv="DomainObject.Predmet.ProtustrankaNazivFormatedOIB_1">POLJAK-GRETIĆ j.d.o.o. za ugostiteljstvo i usluge, OIB 02305814607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POLJAK-GRETIĆ j.d.o.o. za ugostiteljstvo i usluge</item>
    </izvorni_sadrzaj>
    <derivirana_varijabla naziv="DomainObject.Predmet.ProtuStrankaListFormated_1">
      <item>POLJAK-GRETIĆ j.d.o.o. za ugostiteljstvo i usluge</item>
    </derivirana_varijabla>
  </DomainObject.Predmet.ProtuStrankaListFormated>
  <DomainObject.Predmet.ProtuStrankaListFormatedOIB>
    <izvorni_sadrzaj>
      <item>POLJAK-GRETIĆ j.d.o.o. za ugostiteljstvo i usluge, OIB 02305814607</item>
    </izvorni_sadrzaj>
    <derivirana_varijabla naziv="DomainObject.Predmet.ProtuStrankaListFormatedOIB_1">
      <item>POLJAK-GRETIĆ j.d.o.o. za ugostiteljstvo i usluge, OIB 02305814607</item>
    </derivirana_varijabla>
  </DomainObject.Predmet.ProtuStrankaListFormatedOIB>
  <DomainObject.Predmet.ProtuStrankaListFormatedWithAdress>
    <izvorni_sadrzaj>
      <item>POLJAK-GRETIĆ j.d.o.o. za ugostiteljstvo i usluge, Radoboj 161, 49232 Radoboj</item>
    </izvorni_sadrzaj>
    <derivirana_varijabla naziv="DomainObject.Predmet.ProtuStrankaListFormatedWithAdress_1">
      <item>POLJAK-GRETIĆ j.d.o.o. za ugostiteljstvo i usluge, Radoboj 161, 49232 Radoboj</item>
    </derivirana_varijabla>
  </DomainObject.Predmet.ProtuStrankaListFormatedWithAdress>
  <DomainObject.Predmet.ProtuStrankaListFormatedWithAdressOIB>
    <izvorni_sadrzaj>
      <item>POLJAK-GRETIĆ j.d.o.o. za ugostiteljstvo i usluge, OIB 02305814607, Radoboj 161, 49232 Radoboj</item>
    </izvorni_sadrzaj>
    <derivirana_varijabla naziv="DomainObject.Predmet.ProtuStrankaListFormatedWithAdressOIB_1">
      <item>POLJAK-GRETIĆ j.d.o.o. za ugostiteljstvo i usluge, OIB 02305814607, Radoboj 161, 49232 Radoboj</item>
    </derivirana_varijabla>
  </DomainObject.Predmet.ProtuStrankaListFormatedWithAdressOIB>
  <DomainObject.Predmet.ProtuStrankaListNazivFormated>
    <izvorni_sadrzaj>
      <item>POLJAK-GRETIĆ j.d.o.o. za ugostiteljstvo i usluge</item>
    </izvorni_sadrzaj>
    <derivirana_varijabla naziv="DomainObject.Predmet.ProtuStrankaListNazivFormated_1">
      <item>POLJAK-GRETIĆ j.d.o.o. za ugostiteljstvo i usluge</item>
    </derivirana_varijabla>
  </DomainObject.Predmet.ProtuStrankaListNazivFormated>
  <DomainObject.Predmet.ProtuStrankaListNazivFormatedOIB>
    <izvorni_sadrzaj>
      <item>POLJAK-GRETIĆ j.d.o.o. za ugostiteljstvo i usluge, OIB 02305814607</item>
    </izvorni_sadrzaj>
    <derivirana_varijabla naziv="DomainObject.Predmet.ProtuStrankaListNazivFormatedOIB_1">
      <item>POLJAK-GRETIĆ j.d.o.o. za ugostiteljstvo i usluge, OIB 02305814607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POLJAK-GRETIĆ j.d.o.o. za ugostiteljstvo i usluge</izvorni_sadrzaj>
    <derivirana_varijabla naziv="DomainObject.Predmet.ProtustrankaIDrugi_1">POLJAK-GRETIĆ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POLJAK-GRETIĆ j.d.o.o. za ugostiteljstvo i usluge, OIB 02305814607, Radoboj 161, 49232 Radoboj</izvorni_sadrzaj>
    <derivirana_varijabla naziv="DomainObject.Predmet.ProtustrankaIDrugiAdressOIB_1">POLJAK-GRETIĆ j.d.o.o. za ugostiteljstvo i usluge, OIB 02305814607, Radoboj 161,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POLJAK-GRETIĆ j.d.o.o. za ugostiteljstvo i usluge</item>
      <item>FINA Regionalni centar Zagreb</item>
    </izvorni_sadrzaj>
    <derivirana_varijabla naziv="DomainObject.Predmet.SudioniciListNaziv_1">
      <item>POLJAK-GRETIĆ j.d.o.o. za ugostiteljstvo i usluge</item>
      <item>FINA Regionalni centar Zagreb</item>
    </derivirana_varijabla>
  </DomainObject.Predmet.SudioniciListNaziv>
  <DomainObject.Predmet.SudioniciListAdressOIB>
    <izvorni_sadrzaj>
      <item>POLJAK-GRETIĆ j.d.o.o. za ugostiteljstvo i usluge, OIB 02305814607, Radoboj 161,49232 Radoboj</item>
      <item>FINA Regionalni centar Zagreb, OIB 85821130368, Trg svibanjskih žrtava 1995. br. 1,10000 Zagreb</item>
    </izvorni_sadrzaj>
    <derivirana_varijabla naziv="DomainObject.Predmet.SudioniciListAdressOIB_1">
      <item>POLJAK-GRETIĆ j.d.o.o. za ugostiteljstvo i usluge, OIB 02305814607, Radoboj 161,49232 Radoboj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02305814607</item>
      <item>, OIB 85821130368</item>
    </izvorni_sadrzaj>
    <derivirana_varijabla naziv="DomainObject.Predmet.SudioniciListNazivOIB_1">
      <item>, OIB 02305814607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F6296-9A32-401D-9B65-D5EB559B1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3174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2017-11-21T07:42:00Z</dcterms:created>
  <dc:creator>Korisnik</dc:creator>
  <cp:lastModifiedBy>Ljiljana Floršić</cp:lastModifiedBy>
  <cp:lastPrinted>2017-11-14T08:22:00Z</cp:lastPrinted>
  <dcterms:modified xmlns:xsi="http://www.w3.org/2001/XMLSchema-instance" xsi:type="dcterms:W3CDTF">2017-11-21T07:43:00Z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