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7928" w14:paraId="1937928" w:rsidRDefault="007374D9" w:rsidP="00236313" w:rsidR="002E0AE9">
      <w:pPr>
        <w:spacing w:after="0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Du</w:t>
      </w:r>
      <w:r w:rsidR="008E6986" w:rsidRPr="003A3889">
        <w:rPr>
          <w:rFonts w:hAnsi="Times New Roman" w:ascii="Times New Roman"/>
          <w:sz w:val="24"/>
          <w:szCs w:val="24"/>
          <w:lang w:val="pl-PL"/>
        </w:rPr>
        <w:t xml:space="preserve">žnik </w:t>
      </w:r>
      <w:r w:rsidR="008E698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           </w:t>
      </w:r>
      <w:r w:rsidR="00702487" w:rsidRPr="003A3889">
        <w:rPr>
          <w:rFonts w:hAnsi="Times New Roman" w:ascii="Times New Roman"/>
          <w:sz w:val="24"/>
          <w:szCs w:val="24"/>
          <w:lang w:val="pl-PL"/>
        </w:rPr>
        <w:t>Nadle</w:t>
      </w:r>
      <w:r w:rsidR="00702487" w:rsidRPr="003A3889">
        <w:rPr>
          <w:rFonts w:hAnsi="Times New Roman" w:ascii="Times New Roman"/>
          <w:sz w:val="24"/>
          <w:szCs w:val="24"/>
        </w:rPr>
        <w:t>ž</w:t>
      </w:r>
      <w:r w:rsidR="00702487" w:rsidRPr="003A3889">
        <w:rPr>
          <w:rFonts w:hAnsi="Times New Roman" w:ascii="Times New Roman"/>
          <w:sz w:val="24"/>
          <w:szCs w:val="24"/>
          <w:lang w:val="pl-PL"/>
        </w:rPr>
        <w:t>ni</w:t>
      </w:r>
      <w:r w:rsidR="00702487" w:rsidRPr="003A3889">
        <w:rPr>
          <w:rFonts w:hAnsi="Times New Roman" w:ascii="Times New Roman"/>
          <w:sz w:val="24"/>
          <w:szCs w:val="24"/>
        </w:rPr>
        <w:t xml:space="preserve"> </w:t>
      </w:r>
      <w:r w:rsidR="00702487" w:rsidRPr="003A3889">
        <w:rPr>
          <w:rFonts w:hAnsi="Times New Roman" w:ascii="Times New Roman"/>
          <w:sz w:val="24"/>
          <w:szCs w:val="24"/>
          <w:lang w:val="pl-PL"/>
        </w:rPr>
        <w:t>sud</w:t>
      </w:r>
    </w:p>
    <w:p w:rsidRDefault="003B2553" w:rsidP="00236313" w:rsidR="00236313" w:rsidRPr="003A388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OMEGA-PRODUKCIJA </w:t>
      </w:r>
      <w:r w:rsidR="00236313" w:rsidRPr="009C42B2">
        <w:rPr>
          <w:rFonts w:hAnsi="Times New Roman" w:ascii="Times New Roman"/>
          <w:sz w:val="24"/>
          <w:szCs w:val="24"/>
        </w:rPr>
        <w:t>d.o.o.</w:t>
      </w:r>
      <w:r>
        <w:rPr>
          <w:rFonts w:hAnsi="Times New Roman" w:ascii="Times New Roman"/>
          <w:sz w:val="24"/>
          <w:szCs w:val="24"/>
        </w:rPr>
        <w:t xml:space="preserve"> u stečaju                      </w:t>
      </w:r>
      <w:r w:rsidR="00236313" w:rsidRPr="009C42B2">
        <w:rPr>
          <w:rFonts w:hAnsi="Times New Roman" w:ascii="Times New Roman"/>
          <w:sz w:val="24"/>
          <w:szCs w:val="24"/>
        </w:rPr>
        <w:t xml:space="preserve"> </w:t>
      </w:r>
      <w:r w:rsidR="00236313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  <w:r w:rsidR="002E0AE9">
        <w:rPr>
          <w:rFonts w:hAnsi="Times New Roman" w:ascii="Times New Roman"/>
          <w:sz w:val="24"/>
          <w:szCs w:val="24"/>
        </w:rPr>
        <w:t xml:space="preserve">Trgovački sud u </w:t>
      </w:r>
      <w:r>
        <w:rPr>
          <w:rFonts w:hAnsi="Times New Roman" w:ascii="Times New Roman"/>
          <w:sz w:val="24"/>
          <w:szCs w:val="24"/>
        </w:rPr>
        <w:t>Zagrebu</w:t>
      </w:r>
    </w:p>
    <w:p w:rsidRDefault="003B2553" w:rsidP="00236313" w:rsidR="00236313" w:rsidRPr="009C42B2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</w:t>
      </w:r>
      <w:r w:rsidR="00236313" w:rsidRPr="009C42B2"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Barčev</w:t>
      </w:r>
      <w:proofErr w:type="spellEnd"/>
      <w:r>
        <w:rPr>
          <w:rFonts w:hAnsi="Times New Roman" w:ascii="Times New Roman"/>
          <w:sz w:val="24"/>
          <w:szCs w:val="24"/>
        </w:rPr>
        <w:t xml:space="preserve"> trg 6</w:t>
      </w:r>
      <w:r w:rsidR="00236313" w:rsidRPr="009C42B2">
        <w:rPr>
          <w:rFonts w:hAnsi="Times New Roman" w:ascii="Times New Roman"/>
          <w:sz w:val="24"/>
          <w:szCs w:val="24"/>
        </w:rPr>
        <w:t xml:space="preserve"> </w:t>
      </w:r>
      <w:r w:rsidR="00236313">
        <w:rPr>
          <w:rFonts w:hAnsi="Times New Roman" w:ascii="Times New Roman"/>
          <w:sz w:val="24"/>
          <w:szCs w:val="24"/>
        </w:rPr>
        <w:tab/>
      </w:r>
      <w:r w:rsidR="00236313">
        <w:rPr>
          <w:rFonts w:hAnsi="Times New Roman" w:ascii="Times New Roman"/>
          <w:sz w:val="24"/>
          <w:szCs w:val="24"/>
        </w:rPr>
        <w:tab/>
      </w:r>
      <w:r w:rsidR="00236313">
        <w:rPr>
          <w:rFonts w:hAnsi="Times New Roman" w:ascii="Times New Roman"/>
          <w:sz w:val="24"/>
          <w:szCs w:val="24"/>
        </w:rPr>
        <w:tab/>
      </w:r>
      <w:r w:rsidR="00236313">
        <w:rPr>
          <w:rFonts w:hAnsi="Times New Roman" w:ascii="Times New Roman"/>
          <w:sz w:val="24"/>
          <w:szCs w:val="24"/>
        </w:rPr>
        <w:tab/>
      </w:r>
      <w:r w:rsidR="00236313">
        <w:rPr>
          <w:rFonts w:hAnsi="Times New Roman" w:ascii="Times New Roman"/>
          <w:sz w:val="24"/>
          <w:szCs w:val="24"/>
        </w:rPr>
        <w:tab/>
      </w:r>
      <w:r w:rsidR="00236313">
        <w:rPr>
          <w:rFonts w:hAnsi="Times New Roman" w:ascii="Times New Roman"/>
          <w:sz w:val="24"/>
          <w:szCs w:val="24"/>
        </w:rPr>
        <w:tab/>
      </w:r>
      <w:r w:rsidR="00236313">
        <w:rPr>
          <w:rFonts w:hAnsi="Times New Roman" w:ascii="Times New Roman"/>
          <w:sz w:val="24"/>
          <w:szCs w:val="24"/>
        </w:rPr>
        <w:tab/>
      </w:r>
      <w:r w:rsidR="002E0AE9">
        <w:rPr>
          <w:rFonts w:hAnsi="Times New Roman" w:ascii="Times New Roman"/>
          <w:sz w:val="24"/>
          <w:szCs w:val="24"/>
        </w:rPr>
        <w:t xml:space="preserve">                 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2E0AE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               </w:t>
      </w:r>
      <w:r w:rsidR="002E0AE9" w:rsidRPr="003A3889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>
        <w:rPr>
          <w:rFonts w:hAnsi="Times New Roman" w:ascii="Times New Roman"/>
          <w:sz w:val="24"/>
          <w:szCs w:val="24"/>
          <w:lang w:val="pl-PL"/>
        </w:rPr>
        <w:t>47</w:t>
      </w:r>
      <w:r w:rsidR="002E0AE9" w:rsidRPr="003A3889">
        <w:rPr>
          <w:rFonts w:hAnsi="Times New Roman" w:ascii="Times New Roman"/>
          <w:sz w:val="24"/>
          <w:szCs w:val="24"/>
          <w:lang w:val="pl-PL"/>
        </w:rPr>
        <w:t xml:space="preserve"> St</w:t>
      </w:r>
      <w:r>
        <w:rPr>
          <w:rFonts w:hAnsi="Times New Roman" w:ascii="Times New Roman"/>
          <w:sz w:val="24"/>
          <w:szCs w:val="24"/>
          <w:lang w:val="pl-PL"/>
        </w:rPr>
        <w:t>-5906/15</w:t>
      </w:r>
      <w:r w:rsidR="00236313">
        <w:rPr>
          <w:rFonts w:hAnsi="Times New Roman" w:ascii="Times New Roman"/>
          <w:sz w:val="24"/>
          <w:szCs w:val="24"/>
        </w:rPr>
        <w:tab/>
      </w:r>
      <w:r w:rsidR="00236313">
        <w:rPr>
          <w:rFonts w:hAnsi="Times New Roman" w:ascii="Times New Roman"/>
          <w:sz w:val="24"/>
          <w:szCs w:val="24"/>
        </w:rPr>
        <w:tab/>
      </w:r>
    </w:p>
    <w:p w:rsidRDefault="003B2553" w:rsidP="008E6986" w:rsidR="00096FE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OIB 96575137742</w:t>
      </w:r>
      <w:r w:rsidR="00096FEA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</w:t>
      </w:r>
    </w:p>
    <w:p w:rsidRDefault="00A52C83" w:rsidP="00096FEA" w:rsidR="00A52C83">
      <w:pPr>
        <w:ind w:firstLine="708" w:left="5664"/>
        <w:rPr>
          <w:rFonts w:hAnsi="Times New Roman" w:ascii="Times New Roman"/>
          <w:sz w:val="24"/>
          <w:szCs w:val="24"/>
        </w:rPr>
      </w:pPr>
    </w:p>
    <w:p w:rsidRDefault="00096FEA" w:rsidP="00096FEA" w:rsidR="008E6986" w:rsidRPr="003A3889">
      <w:pPr>
        <w:ind w:firstLine="708" w:left="5664"/>
        <w:rPr>
          <w:rFonts w:hAnsi="Times New Roman" w:ascii="Times New Roman"/>
          <w:sz w:val="24"/>
          <w:szCs w:val="24"/>
          <w:lang w:val="pl-PL"/>
        </w:rPr>
      </w:pPr>
      <w:r w:rsidRPr="003A3889">
        <w:rPr>
          <w:rFonts w:hAnsi="Times New Roman" w:ascii="Times New Roman"/>
          <w:sz w:val="24"/>
          <w:szCs w:val="24"/>
        </w:rPr>
        <w:t>Obrazac 19.</w:t>
      </w:r>
    </w:p>
    <w:p w:rsidRDefault="00096FEA" w:rsidP="00702487" w:rsidR="00096FEA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702487" w:rsidR="00702487" w:rsidRPr="003A3889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3A3889">
        <w:rPr>
          <w:rFonts w:hAnsi="Times New Roman" w:ascii="Times New Roman"/>
          <w:sz w:val="24"/>
          <w:szCs w:val="24"/>
          <w:lang w:val="pl-PL"/>
        </w:rPr>
        <w:t>TABLICA PRIJAVLJENIH TRAŽBINA, RAZLUČNIH I IZLUČNIH PRAVA</w:t>
      </w:r>
    </w:p>
    <w:p w:rsidRDefault="00096FEA" w:rsidP="00702487" w:rsidR="00096FEA">
      <w:pPr>
        <w:pStyle w:val="Bezproreda"/>
        <w:rPr>
          <w:rFonts w:hAnsi="Times New Roman" w:ascii="Times New Roman"/>
          <w:sz w:val="18"/>
          <w:szCs w:val="18"/>
        </w:rPr>
      </w:pPr>
    </w:p>
    <w:p w:rsidRDefault="00702487" w:rsidP="000D7FBB" w:rsidR="00702487" w:rsidRPr="002E0AE9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2E0AE9">
        <w:rPr>
          <w:rFonts w:hAnsi="Times New Roman" w:ascii="Times New Roman"/>
          <w:sz w:val="24"/>
          <w:szCs w:val="24"/>
        </w:rPr>
        <w:t>TABLICA PRIJAVLJENIH TRAŽBINA</w:t>
      </w:r>
      <w:r w:rsidR="00422B20">
        <w:rPr>
          <w:rFonts w:hAnsi="Times New Roman" w:ascii="Times New Roman"/>
          <w:sz w:val="24"/>
          <w:szCs w:val="24"/>
        </w:rPr>
        <w:tab/>
      </w:r>
      <w:r w:rsidR="00422B20">
        <w:rPr>
          <w:rFonts w:hAnsi="Times New Roman" w:ascii="Times New Roman"/>
          <w:sz w:val="24"/>
          <w:szCs w:val="24"/>
        </w:rPr>
        <w:tab/>
      </w:r>
      <w:r w:rsidR="00422B20">
        <w:rPr>
          <w:rFonts w:hAnsi="Times New Roman" w:ascii="Times New Roman"/>
          <w:sz w:val="24"/>
          <w:szCs w:val="24"/>
        </w:rPr>
        <w:tab/>
      </w:r>
      <w:r w:rsidR="00422B20">
        <w:rPr>
          <w:rFonts w:hAnsi="Times New Roman" w:ascii="Times New Roman"/>
          <w:sz w:val="24"/>
          <w:szCs w:val="24"/>
        </w:rPr>
        <w:tab/>
      </w:r>
      <w:r w:rsidR="00422B20">
        <w:rPr>
          <w:rFonts w:hAnsi="Times New Roman" w:ascii="Times New Roman"/>
          <w:sz w:val="24"/>
          <w:szCs w:val="24"/>
        </w:rPr>
        <w:tab/>
      </w:r>
      <w:r w:rsidR="00422B20">
        <w:rPr>
          <w:rFonts w:hAnsi="Times New Roman" w:ascii="Times New Roman"/>
          <w:sz w:val="24"/>
          <w:szCs w:val="24"/>
        </w:rPr>
        <w:tab/>
      </w:r>
      <w:r w:rsidR="00422B20">
        <w:rPr>
          <w:rFonts w:hAnsi="Times New Roman" w:ascii="Times New Roman"/>
          <w:sz w:val="24"/>
          <w:szCs w:val="24"/>
        </w:rPr>
        <w:tab/>
      </w:r>
      <w:r w:rsidR="00422B20">
        <w:rPr>
          <w:rFonts w:hAnsi="Times New Roman" w:ascii="Times New Roman"/>
          <w:sz w:val="24"/>
          <w:szCs w:val="24"/>
        </w:rPr>
        <w:tab/>
      </w:r>
      <w:r w:rsidR="00422B20">
        <w:rPr>
          <w:rFonts w:hAnsi="Times New Roman" w:ascii="Times New Roman"/>
          <w:sz w:val="24"/>
          <w:szCs w:val="24"/>
        </w:rPr>
        <w:tab/>
      </w:r>
      <w:r w:rsidR="00422B20">
        <w:rPr>
          <w:rFonts w:hAnsi="Times New Roman" w:ascii="Times New Roman"/>
          <w:sz w:val="24"/>
          <w:szCs w:val="24"/>
        </w:rPr>
        <w:tab/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36"/>
        <w:gridCol w:w="2880"/>
        <w:gridCol w:w="1904"/>
        <w:gridCol w:w="2195"/>
        <w:gridCol w:w="1821"/>
        <w:gridCol w:w="1821"/>
        <w:gridCol w:w="2342"/>
        <w:gridCol w:w="1300"/>
      </w:tblGrid>
      <w:tr w:rsidTr="00F127CD" w:rsidR="00702487" w:rsidRPr="009D0FCD">
        <w:trPr>
          <w:jc w:val="center"/>
        </w:trPr>
        <w:tc>
          <w:tcPr>
            <w:tcW w:type="pct" w:w="457"/>
            <w:vAlign w:val="center"/>
          </w:tcPr>
          <w:p w:rsidRDefault="00702487" w:rsidP="000331A7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917"/>
            <w:vAlign w:val="center"/>
          </w:tcPr>
          <w:p w:rsidRDefault="00702487" w:rsidP="000331A7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  <w:r w:rsidR="001663BC" w:rsidRPr="009D0FCD">
              <w:rPr>
                <w:rFonts w:hAnsi="Times New Roman" w:ascii="Times New Roman"/>
                <w:sz w:val="18"/>
                <w:szCs w:val="18"/>
              </w:rPr>
              <w:t>, OIB</w:t>
            </w:r>
          </w:p>
          <w:p w:rsidRDefault="00236313" w:rsidP="000331A7" w:rsidR="001B3C0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</w:t>
            </w:r>
            <w:r w:rsidR="001B3C0E" w:rsidRPr="009D0FCD">
              <w:rPr>
                <w:rFonts w:hAnsi="Times New Roman" w:ascii="Times New Roman"/>
                <w:sz w:val="18"/>
                <w:szCs w:val="18"/>
              </w:rPr>
              <w:t>dresa / sjedište vjerovnika</w:t>
            </w:r>
          </w:p>
        </w:tc>
        <w:tc>
          <w:tcPr>
            <w:tcW w:type="pct" w:w="606"/>
            <w:vAlign w:val="center"/>
          </w:tcPr>
          <w:p w:rsidRDefault="001B3C0E" w:rsidP="000331A7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699"/>
            <w:vAlign w:val="center"/>
          </w:tcPr>
          <w:p w:rsidRDefault="001B3C0E" w:rsidP="000331A7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7B12EC" w:rsidP="007B12EC" w:rsidR="007B12EC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7B12EC" w:rsidP="007B12EC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580"/>
            <w:vAlign w:val="center"/>
          </w:tcPr>
          <w:p w:rsidRDefault="00AA4AA4" w:rsidP="00AA4AA4" w:rsidR="00AA4AA4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AA4AA4" w:rsidP="00AA4AA4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746"/>
            <w:vAlign w:val="center"/>
          </w:tcPr>
          <w:p w:rsidRDefault="00D46259" w:rsidP="00A736A2" w:rsidR="00702487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  <w:p w:rsidRDefault="00CC5262" w:rsidP="00A736A2" w:rsidR="00CC5262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414"/>
            <w:vAlign w:val="center"/>
          </w:tcPr>
          <w:p w:rsidRDefault="00D46259" w:rsidP="0099764E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Sudska pristojba </w:t>
            </w:r>
            <w:r w:rsidR="0099764E">
              <w:rPr>
                <w:rFonts w:hAnsi="Times New Roman" w:ascii="Times New Roman"/>
                <w:sz w:val="18"/>
                <w:szCs w:val="18"/>
              </w:rPr>
              <w:t>u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 xml:space="preserve">plaćena </w:t>
            </w:r>
          </w:p>
        </w:tc>
      </w:tr>
      <w:tr w:rsidTr="00F127CD" w:rsidR="00702487" w:rsidRPr="009D0FCD">
        <w:trPr>
          <w:jc w:val="center"/>
        </w:trPr>
        <w:tc>
          <w:tcPr>
            <w:tcW w:type="pct" w:w="457"/>
          </w:tcPr>
          <w:p w:rsidRDefault="002F0F80" w:rsidP="003B2553" w:rsidR="002F0F80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3C20FC" w:rsidP="003B2553" w:rsidR="0023631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1</w:t>
            </w:r>
            <w:r w:rsidR="00236313">
              <w:rPr>
                <w:rFonts w:hAnsi="Times New Roman" w:ascii="Times New Roman"/>
                <w:sz w:val="18"/>
                <w:szCs w:val="18"/>
              </w:rPr>
              <w:t>.</w:t>
            </w:r>
          </w:p>
          <w:p w:rsidRDefault="00702487" w:rsidP="003B2553" w:rsidR="00702487" w:rsidRPr="009D0FC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917"/>
          </w:tcPr>
          <w:p w:rsidRDefault="00236313" w:rsidP="003B2553" w:rsidR="003C20FC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</w:t>
            </w:r>
            <w:r w:rsidR="003B2553">
              <w:rPr>
                <w:rFonts w:hAnsi="Times New Roman" w:ascii="Times New Roman"/>
                <w:sz w:val="18"/>
                <w:szCs w:val="18"/>
              </w:rPr>
              <w:t>DDIKO BANK d.d.</w:t>
            </w:r>
          </w:p>
          <w:p w:rsidRDefault="003B2553" w:rsidP="003B2553" w:rsidR="0023631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 14036333877</w:t>
            </w:r>
          </w:p>
          <w:p w:rsidRDefault="003B2553" w:rsidP="003B2553" w:rsidR="00236313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Slavonska 6</w:t>
            </w:r>
          </w:p>
        </w:tc>
        <w:tc>
          <w:tcPr>
            <w:tcW w:type="pct" w:w="606"/>
          </w:tcPr>
          <w:p w:rsidRDefault="003C20FC" w:rsidP="003B2553" w:rsidR="003C20FC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3B2553" w:rsidP="003B2553" w:rsidR="00236313" w:rsidRPr="009D0FC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71.932,70</w:t>
            </w:r>
          </w:p>
        </w:tc>
        <w:tc>
          <w:tcPr>
            <w:tcW w:type="pct" w:w="699"/>
          </w:tcPr>
          <w:p w:rsidRDefault="003B2553" w:rsidP="003B2553" w:rsidR="00236313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Ugovorno jamstvo Jamca platca po ugovoru o kredit</w:t>
            </w:r>
            <w:r w:rsidR="00921EC1">
              <w:rPr>
                <w:rFonts w:hAnsi="Times New Roman" w:ascii="Times New Roman"/>
                <w:sz w:val="18"/>
                <w:szCs w:val="18"/>
              </w:rPr>
              <w:t>u br. 066-53032972 od 22/4/2011</w:t>
            </w:r>
          </w:p>
        </w:tc>
        <w:tc>
          <w:tcPr>
            <w:tcW w:type="pct" w:w="580"/>
          </w:tcPr>
          <w:p w:rsidRDefault="00422B20" w:rsidP="003B2553" w:rsidR="002F0F80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3B2553" w:rsidP="003B2553" w:rsidR="003C20FC" w:rsidRPr="009D0FC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71.932,70</w:t>
            </w:r>
          </w:p>
        </w:tc>
        <w:tc>
          <w:tcPr>
            <w:tcW w:type="pct" w:w="580"/>
          </w:tcPr>
          <w:p w:rsidRDefault="003B2553" w:rsidP="003B2553" w:rsidR="003C20FC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pct" w:w="746"/>
          </w:tcPr>
          <w:p w:rsidRDefault="0099764E" w:rsidP="003B2553" w:rsidR="003C20FC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Ugovorno jamstvo Jamca platca po ugovoru o kredit</w:t>
            </w:r>
            <w:r w:rsidR="00921EC1">
              <w:rPr>
                <w:rFonts w:hAnsi="Times New Roman" w:ascii="Times New Roman"/>
                <w:sz w:val="18"/>
                <w:szCs w:val="18"/>
              </w:rPr>
              <w:t>u br. 066-53032972 od 22/4/2011</w:t>
            </w:r>
          </w:p>
          <w:p w:rsidRDefault="0099764E" w:rsidP="003B2553" w:rsidR="0099764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isprava:</w:t>
            </w:r>
          </w:p>
          <w:p w:rsidRDefault="0099764E" w:rsidP="0099764E" w:rsidR="0099764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Zadužnica uz ugovor o kreditu  </w:t>
            </w:r>
          </w:p>
          <w:p w:rsidRDefault="00921EC1" w:rsidP="0099764E" w:rsidR="0099764E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br. 066-53032972 od 22/4/2011</w:t>
            </w:r>
          </w:p>
        </w:tc>
        <w:tc>
          <w:tcPr>
            <w:tcW w:type="pct" w:w="414"/>
          </w:tcPr>
          <w:p w:rsidRDefault="002F0F80" w:rsidP="0099764E" w:rsidR="002F0F80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99764E" w:rsidP="0099764E" w:rsidR="0099764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470FCF" w:rsidP="0099764E" w:rsidR="00470FCF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470FCF" w:rsidP="0099764E" w:rsidR="00470FCF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470FCF" w:rsidP="0099764E" w:rsidR="00470FCF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  <w:p w:rsidRDefault="0099764E" w:rsidP="0099764E" w:rsidR="0099764E" w:rsidRPr="009D0FC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</w:tr>
      <w:tr w:rsidTr="00F127CD" w:rsidR="00702487" w:rsidRPr="009D0FCD">
        <w:trPr>
          <w:jc w:val="center"/>
        </w:trPr>
        <w:tc>
          <w:tcPr>
            <w:tcW w:type="pct" w:w="457"/>
          </w:tcPr>
          <w:p w:rsidRDefault="002F0F80" w:rsidP="003B2553" w:rsidR="002F0F80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121DFE" w:rsidP="003B2553" w:rsidR="00702487" w:rsidRPr="009D0FC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2.</w:t>
            </w:r>
          </w:p>
          <w:p w:rsidRDefault="00702487" w:rsidP="003B2553" w:rsidR="00702487" w:rsidRPr="009D0FC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917"/>
          </w:tcPr>
          <w:p w:rsidRDefault="0099764E" w:rsidP="003B2553" w:rsidR="00121DF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STAMBENI d.o.o.</w:t>
            </w:r>
            <w:r w:rsidR="002F0F80"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  <w:p w:rsidRDefault="002F0F80" w:rsidP="003B2553" w:rsidR="002F0F80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OIB </w:t>
            </w:r>
            <w:r w:rsidR="0099764E">
              <w:rPr>
                <w:rFonts w:hAnsi="Times New Roman" w:ascii="Times New Roman"/>
                <w:sz w:val="18"/>
                <w:szCs w:val="18"/>
              </w:rPr>
              <w:t>43118119983</w:t>
            </w:r>
          </w:p>
          <w:p w:rsidRDefault="002F0F80" w:rsidP="003B2553" w:rsidR="002F0F80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Zagreb, </w:t>
            </w:r>
            <w:r w:rsidR="0099764E">
              <w:rPr>
                <w:rFonts w:hAnsi="Times New Roman" w:ascii="Times New Roman"/>
                <w:sz w:val="18"/>
                <w:szCs w:val="18"/>
              </w:rPr>
              <w:t>Savska cesta 183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  <w:p w:rsidRDefault="002F0F80" w:rsidP="003B2553" w:rsidR="002F0F80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606"/>
          </w:tcPr>
          <w:p w:rsidRDefault="00BD1DDD" w:rsidP="003B2553" w:rsidR="00BD1DD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99764E" w:rsidP="003B2553" w:rsidR="00DE7A62" w:rsidRPr="009D0FC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1.515,87</w:t>
            </w:r>
          </w:p>
        </w:tc>
        <w:tc>
          <w:tcPr>
            <w:tcW w:type="pct" w:w="699"/>
          </w:tcPr>
          <w:p w:rsidRDefault="0099764E" w:rsidP="003B2553" w:rsidR="0099764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Računi za pričuvu sukladno Ugovoru o upravljanju zgradom br.</w:t>
            </w:r>
          </w:p>
          <w:p w:rsidRDefault="0099764E" w:rsidP="003B2553" w:rsidR="00702487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00469/058 </w:t>
            </w:r>
          </w:p>
        </w:tc>
        <w:tc>
          <w:tcPr>
            <w:tcW w:type="pct" w:w="580"/>
          </w:tcPr>
          <w:p w:rsidRDefault="00422B20" w:rsidP="00422B20" w:rsidR="00422B20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99764E" w:rsidP="003B2553" w:rsidR="00DE7A62" w:rsidRPr="009D0FC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1.515,87</w:t>
            </w:r>
          </w:p>
        </w:tc>
        <w:tc>
          <w:tcPr>
            <w:tcW w:type="pct" w:w="580"/>
          </w:tcPr>
          <w:p w:rsidRDefault="00BD1DDD" w:rsidP="003B2553" w:rsidR="00BD1DDD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46"/>
          </w:tcPr>
          <w:p w:rsidRDefault="0099764E" w:rsidP="0099764E" w:rsidR="0099764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Računi za pričuvu sukladno Ugovoru o upravljanju zgradom br.</w:t>
            </w:r>
          </w:p>
          <w:p w:rsidRDefault="0099764E" w:rsidP="0099764E" w:rsidR="00DE7A62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00469/058</w:t>
            </w:r>
          </w:p>
        </w:tc>
        <w:tc>
          <w:tcPr>
            <w:tcW w:type="pct" w:w="414"/>
          </w:tcPr>
          <w:p w:rsidRDefault="00702487" w:rsidP="0099764E" w:rsidR="00702487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99764E" w:rsidP="0099764E" w:rsidR="0099764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99764E" w:rsidP="0099764E" w:rsidR="00DE7A62" w:rsidRPr="009D0FC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</w:tc>
      </w:tr>
      <w:tr w:rsidTr="00F127CD" w:rsidR="0099764E" w:rsidRPr="009D0FCD">
        <w:trPr>
          <w:jc w:val="center"/>
        </w:trPr>
        <w:tc>
          <w:tcPr>
            <w:tcW w:type="pct" w:w="457"/>
          </w:tcPr>
          <w:p w:rsidRDefault="007F0A55" w:rsidP="003B2553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99764E" w:rsidP="003B2553" w:rsidR="0099764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3.</w:t>
            </w:r>
          </w:p>
        </w:tc>
        <w:tc>
          <w:tcPr>
            <w:tcW w:type="pct" w:w="917"/>
          </w:tcPr>
          <w:p w:rsidRDefault="0099764E" w:rsidP="003B2553" w:rsidR="0099764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REPUBLIKA HRVATSKA</w:t>
            </w:r>
          </w:p>
          <w:p w:rsidRDefault="0099764E" w:rsidP="003B2553" w:rsidR="0099764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ŽDO u Zagrebu</w:t>
            </w:r>
          </w:p>
          <w:p w:rsidRDefault="0099764E" w:rsidP="003B2553" w:rsidR="0099764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52634238587</w:t>
            </w:r>
          </w:p>
          <w:p w:rsidRDefault="0099764E" w:rsidP="003B2553" w:rsidR="0099764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Zagreb, </w:t>
            </w:r>
            <w:r w:rsidR="00A52C83">
              <w:rPr>
                <w:rFonts w:hAnsi="Times New Roman" w:ascii="Times New Roman"/>
                <w:sz w:val="18"/>
                <w:szCs w:val="18"/>
              </w:rPr>
              <w:t>Savska cesta 41</w:t>
            </w:r>
          </w:p>
        </w:tc>
        <w:tc>
          <w:tcPr>
            <w:tcW w:type="pct" w:w="606"/>
          </w:tcPr>
          <w:p w:rsidRDefault="00A52C83" w:rsidP="003B2553" w:rsidR="00A52C8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A52C83" w:rsidP="00A52C83" w:rsidR="00A52C8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2.893,98</w:t>
            </w:r>
          </w:p>
        </w:tc>
        <w:tc>
          <w:tcPr>
            <w:tcW w:type="pct" w:w="699"/>
          </w:tcPr>
          <w:p w:rsidRDefault="00A52C83" w:rsidP="003B2553" w:rsidR="0099764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Rješenje Općinskog suda u Novom Zagrebu</w:t>
            </w:r>
            <w:r w:rsidR="00921EC1">
              <w:rPr>
                <w:rFonts w:hAnsi="Times New Roman" w:ascii="Times New Roman"/>
                <w:sz w:val="18"/>
                <w:szCs w:val="18"/>
              </w:rPr>
              <w:t xml:space="preserve">, br. </w:t>
            </w:r>
            <w:proofErr w:type="spellStart"/>
            <w:r w:rsidR="00921EC1">
              <w:rPr>
                <w:rFonts w:hAnsi="Times New Roman" w:ascii="Times New Roman"/>
                <w:sz w:val="18"/>
                <w:szCs w:val="18"/>
              </w:rPr>
              <w:t>Ovr</w:t>
            </w:r>
            <w:proofErr w:type="spellEnd"/>
            <w:r w:rsidR="00921EC1">
              <w:rPr>
                <w:rFonts w:hAnsi="Times New Roman" w:ascii="Times New Roman"/>
                <w:sz w:val="18"/>
                <w:szCs w:val="18"/>
              </w:rPr>
              <w:t>-326/16 od 7/3/2016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</w:tc>
        <w:tc>
          <w:tcPr>
            <w:tcW w:type="pct" w:w="580"/>
          </w:tcPr>
          <w:p w:rsidRDefault="00422B20" w:rsidP="00422B20" w:rsidR="00422B20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A52C83" w:rsidP="00A52C83" w:rsidR="00A52C8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2.893,98</w:t>
            </w:r>
          </w:p>
          <w:p w:rsidRDefault="0099764E" w:rsidP="003B2553" w:rsidR="0099764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80"/>
          </w:tcPr>
          <w:p w:rsidRDefault="0099764E" w:rsidP="003B2553" w:rsidR="0099764E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46"/>
          </w:tcPr>
          <w:p w:rsidRDefault="00A52C83" w:rsidP="0099764E" w:rsidR="0099764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Rješenje Općinskog suda u Novom Zagrebu, br.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-326/16 od 7/3/2016</w:t>
            </w:r>
          </w:p>
          <w:p w:rsidRDefault="00A52C83" w:rsidP="0099764E" w:rsidR="00A52C8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(ovršna isprava)</w:t>
            </w:r>
          </w:p>
        </w:tc>
        <w:tc>
          <w:tcPr>
            <w:tcW w:type="pct" w:w="414"/>
          </w:tcPr>
          <w:p w:rsidRDefault="0099764E" w:rsidP="0099764E" w:rsidR="0099764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A52C83" w:rsidP="0099764E" w:rsidR="00A52C8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A52C83" w:rsidP="0099764E" w:rsidR="00A52C8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</w:t>
            </w:r>
            <w:r w:rsidR="00B87997">
              <w:rPr>
                <w:rFonts w:hAnsi="Times New Roman" w:ascii="Times New Roman"/>
                <w:sz w:val="18"/>
                <w:szCs w:val="18"/>
              </w:rPr>
              <w:t>slobođen</w:t>
            </w:r>
          </w:p>
        </w:tc>
      </w:tr>
      <w:tr w:rsidTr="00F127CD" w:rsidR="0099764E" w:rsidRPr="009D0FCD">
        <w:trPr>
          <w:jc w:val="center"/>
        </w:trPr>
        <w:tc>
          <w:tcPr>
            <w:tcW w:type="pct" w:w="457"/>
          </w:tcPr>
          <w:p w:rsidRDefault="00B87997" w:rsidP="003B2553" w:rsidR="00B87997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A52C83" w:rsidP="003B2553" w:rsidR="0099764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4.</w:t>
            </w:r>
          </w:p>
        </w:tc>
        <w:tc>
          <w:tcPr>
            <w:tcW w:type="pct" w:w="917"/>
          </w:tcPr>
          <w:p w:rsidRDefault="00A52C83" w:rsidP="003B2553" w:rsidR="0099764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UNIQA osiguranje d.d.</w:t>
            </w:r>
          </w:p>
          <w:p w:rsidRDefault="00A52C83" w:rsidP="003B2553" w:rsidR="00A52C8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75665455333</w:t>
            </w:r>
          </w:p>
          <w:p w:rsidRDefault="00A52C83" w:rsidP="003B2553" w:rsidR="00A52C8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Planinska 13A</w:t>
            </w:r>
          </w:p>
        </w:tc>
        <w:tc>
          <w:tcPr>
            <w:tcW w:type="pct" w:w="606"/>
          </w:tcPr>
          <w:p w:rsidRDefault="00A52C83" w:rsidP="003B2553" w:rsidR="00A52C83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A52C83" w:rsidP="003B2553" w:rsidR="0099764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1.923,34</w:t>
            </w:r>
          </w:p>
        </w:tc>
        <w:tc>
          <w:tcPr>
            <w:tcW w:type="pct" w:w="699"/>
          </w:tcPr>
          <w:p w:rsidRDefault="00A52C83" w:rsidP="003B2553" w:rsidR="0099764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 o osiguranju br.</w:t>
            </w:r>
          </w:p>
          <w:p w:rsidRDefault="00A52C83" w:rsidP="003B2553" w:rsidR="00A52C8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260575611</w:t>
            </w:r>
          </w:p>
        </w:tc>
        <w:tc>
          <w:tcPr>
            <w:tcW w:type="pct" w:w="580"/>
          </w:tcPr>
          <w:p w:rsidRDefault="00422B20" w:rsidP="00422B20" w:rsidR="00422B20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A52C83" w:rsidP="003B2553" w:rsidR="0099764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1.923,34</w:t>
            </w:r>
          </w:p>
        </w:tc>
        <w:tc>
          <w:tcPr>
            <w:tcW w:type="pct" w:w="580"/>
          </w:tcPr>
          <w:p w:rsidRDefault="0099764E" w:rsidP="003B2553" w:rsidR="0099764E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46"/>
          </w:tcPr>
          <w:p w:rsidRDefault="00A52C83" w:rsidP="00A52C83" w:rsidR="00A52C8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 o osiguranju br.</w:t>
            </w:r>
          </w:p>
          <w:p w:rsidRDefault="00A52C83" w:rsidP="00A52C83" w:rsidR="0099764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260575611</w:t>
            </w:r>
          </w:p>
          <w:p w:rsidRDefault="00A52C83" w:rsidP="00A52C83" w:rsidR="00A52C8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isprava:</w:t>
            </w:r>
          </w:p>
          <w:p w:rsidRDefault="00A52C83" w:rsidP="00A52C83" w:rsidR="00A52C8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-548/17 od 26/7/17</w:t>
            </w:r>
          </w:p>
          <w:p w:rsidRDefault="00A52C83" w:rsidP="00A52C83" w:rsidR="00A52C8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j.b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. Jožica Matko-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Ruždjak</w:t>
            </w:r>
            <w:proofErr w:type="spellEnd"/>
          </w:p>
          <w:p w:rsidRDefault="00A52C83" w:rsidP="00A52C83" w:rsidR="00A52C8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414"/>
          </w:tcPr>
          <w:p w:rsidRDefault="0099764E" w:rsidP="0099764E" w:rsidR="0099764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A52C83" w:rsidP="0099764E" w:rsidR="00A52C8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A52C83" w:rsidP="0099764E" w:rsidR="00A52C83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</w:tc>
      </w:tr>
      <w:tr w:rsidTr="00F127CD" w:rsidR="007F0A55" w:rsidRPr="009D0FCD">
        <w:trPr>
          <w:jc w:val="center"/>
        </w:trPr>
        <w:tc>
          <w:tcPr>
            <w:tcW w:type="pct" w:w="457"/>
            <w:vAlign w:val="center"/>
          </w:tcPr>
          <w:p w:rsidRDefault="007F0A55" w:rsidP="007F0A55" w:rsidR="007F0A55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Redni broj </w:t>
            </w: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>prijavljene tražbine</w:t>
            </w:r>
          </w:p>
        </w:tc>
        <w:tc>
          <w:tcPr>
            <w:tcW w:type="pct" w:w="917"/>
            <w:vAlign w:val="center"/>
          </w:tcPr>
          <w:p w:rsidRDefault="007F0A55" w:rsidP="007F0A55" w:rsidR="007F0A55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 xml:space="preserve">Ime i prezime / tvrtka  ili naziv </w:t>
            </w: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>vjerovnika, OIB</w:t>
            </w:r>
          </w:p>
          <w:p w:rsidRDefault="007F0A55" w:rsidP="007F0A55" w:rsidR="007F0A55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>dresa / sjedište vjerovnika</w:t>
            </w:r>
          </w:p>
        </w:tc>
        <w:tc>
          <w:tcPr>
            <w:tcW w:type="pct" w:w="606"/>
            <w:vAlign w:val="center"/>
          </w:tcPr>
          <w:p w:rsidRDefault="007F0A55" w:rsidP="007F0A55" w:rsidR="007F0A55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 xml:space="preserve">Iznos prijavljene </w:t>
            </w: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>tražbine (kn)</w:t>
            </w:r>
          </w:p>
        </w:tc>
        <w:tc>
          <w:tcPr>
            <w:tcW w:type="pct" w:w="699"/>
            <w:vAlign w:val="center"/>
          </w:tcPr>
          <w:p w:rsidRDefault="007F0A55" w:rsidP="007F0A55" w:rsidR="007F0A55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 xml:space="preserve">Pravna osnova prijavljene </w:t>
            </w: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>tražbine</w:t>
            </w:r>
          </w:p>
        </w:tc>
        <w:tc>
          <w:tcPr>
            <w:tcW w:type="pct" w:w="580"/>
            <w:vAlign w:val="center"/>
          </w:tcPr>
          <w:p w:rsidRDefault="007F0A55" w:rsidP="007F0A55" w:rsidR="007F0A55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 xml:space="preserve">Iznos priznate </w:t>
            </w: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>tražbine</w:t>
            </w:r>
          </w:p>
          <w:p w:rsidRDefault="007F0A55" w:rsidP="007F0A55" w:rsidR="007F0A55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580"/>
            <w:vAlign w:val="center"/>
          </w:tcPr>
          <w:p w:rsidRDefault="007F0A55" w:rsidP="007F0A55" w:rsidR="007F0A55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 xml:space="preserve">Iznos osporene </w:t>
            </w: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>tražbine</w:t>
            </w:r>
          </w:p>
          <w:p w:rsidRDefault="007F0A55" w:rsidP="007F0A55" w:rsidR="007F0A55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746"/>
            <w:vAlign w:val="center"/>
          </w:tcPr>
          <w:p w:rsidRDefault="007F0A55" w:rsidP="007F0A55" w:rsidR="007F0A55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 xml:space="preserve">Pravna osnova priznate </w:t>
            </w: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>tražbine</w:t>
            </w:r>
          </w:p>
          <w:p w:rsidRDefault="007F0A55" w:rsidP="007F0A55" w:rsidR="007F0A55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414"/>
            <w:vAlign w:val="center"/>
          </w:tcPr>
          <w:p w:rsidRDefault="007F0A55" w:rsidP="007F0A55" w:rsidR="007F0A55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 xml:space="preserve">Sudska </w:t>
            </w: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 xml:space="preserve">pristojba </w:t>
            </w:r>
            <w:r>
              <w:rPr>
                <w:rFonts w:hAnsi="Times New Roman" w:ascii="Times New Roman"/>
                <w:sz w:val="18"/>
                <w:szCs w:val="18"/>
              </w:rPr>
              <w:t>u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 xml:space="preserve">plaćena </w:t>
            </w:r>
          </w:p>
        </w:tc>
      </w:tr>
      <w:tr w:rsidTr="00F127CD" w:rsidR="007F0A55" w:rsidRPr="009D0FCD">
        <w:trPr>
          <w:jc w:val="center"/>
        </w:trPr>
        <w:tc>
          <w:tcPr>
            <w:tcW w:type="pct" w:w="457"/>
          </w:tcPr>
          <w:p w:rsidRDefault="00B87997" w:rsidP="007F0A55" w:rsidR="00B87997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7F0A55" w:rsidP="007F0A55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5.</w:t>
            </w:r>
          </w:p>
        </w:tc>
        <w:tc>
          <w:tcPr>
            <w:tcW w:type="pct" w:w="917"/>
          </w:tcPr>
          <w:p w:rsidRDefault="007F0A5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VIPnet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d.o.o.</w:t>
            </w:r>
          </w:p>
          <w:p w:rsidRDefault="007F0A5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29524210204</w:t>
            </w:r>
          </w:p>
          <w:p w:rsidRDefault="007F0A5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Vrtni put 1</w:t>
            </w:r>
          </w:p>
          <w:p w:rsidRDefault="007F0A5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</w:tc>
        <w:tc>
          <w:tcPr>
            <w:tcW w:type="pct" w:w="606"/>
          </w:tcPr>
          <w:p w:rsidRDefault="007F0A55" w:rsidP="007F0A55" w:rsidR="007F0A5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7F0A55" w:rsidP="007F0A55" w:rsidR="007F0A5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9.549,20</w:t>
            </w:r>
          </w:p>
        </w:tc>
        <w:tc>
          <w:tcPr>
            <w:tcW w:type="pct" w:w="699"/>
          </w:tcPr>
          <w:p w:rsidRDefault="007F0A5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Rješenje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-32067/2014 od 19/11/14</w:t>
            </w:r>
          </w:p>
          <w:p w:rsidRDefault="007F0A5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j.b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Mladen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Ježek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</w:tc>
        <w:tc>
          <w:tcPr>
            <w:tcW w:type="pct" w:w="580"/>
          </w:tcPr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7F0A55" w:rsidP="007F0A55" w:rsidR="007F0A5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9.549,20</w:t>
            </w:r>
          </w:p>
        </w:tc>
        <w:tc>
          <w:tcPr>
            <w:tcW w:type="pct" w:w="580"/>
          </w:tcPr>
          <w:p w:rsidRDefault="007F0A55" w:rsidP="007F0A55" w:rsidR="007F0A55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46"/>
          </w:tcPr>
          <w:p w:rsidRDefault="007F0A5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Rješenje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-32067/2014 od 19/11/14</w:t>
            </w:r>
          </w:p>
          <w:p w:rsidRDefault="007F0A5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j.b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Mladen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Ježek</w:t>
            </w:r>
            <w:proofErr w:type="spellEnd"/>
          </w:p>
          <w:p w:rsidRDefault="007F0A5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(ovršna isprava)</w:t>
            </w:r>
          </w:p>
        </w:tc>
        <w:tc>
          <w:tcPr>
            <w:tcW w:type="pct" w:w="414"/>
          </w:tcPr>
          <w:p w:rsidRDefault="007F0A55" w:rsidP="007F0A55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7F0A55" w:rsidP="007F0A55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7F0A55" w:rsidP="007F0A55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</w:tc>
      </w:tr>
      <w:tr w:rsidTr="00F127CD" w:rsidR="007F0A55" w:rsidRPr="009D0FCD">
        <w:trPr>
          <w:jc w:val="center"/>
        </w:trPr>
        <w:tc>
          <w:tcPr>
            <w:tcW w:type="pct" w:w="457"/>
          </w:tcPr>
          <w:p w:rsidRDefault="00B87997" w:rsidP="007F0A55" w:rsidR="00B87997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7F0A55" w:rsidP="007F0A55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6.</w:t>
            </w:r>
          </w:p>
        </w:tc>
        <w:tc>
          <w:tcPr>
            <w:tcW w:type="pct" w:w="917"/>
          </w:tcPr>
          <w:p w:rsidRDefault="007F0A5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GRAD ZAGREB</w:t>
            </w:r>
          </w:p>
          <w:p w:rsidRDefault="007F0A5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61817894937</w:t>
            </w:r>
          </w:p>
          <w:p w:rsidRDefault="007F0A5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Zagreb, Trg Stjepana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radića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1</w:t>
            </w:r>
          </w:p>
        </w:tc>
        <w:tc>
          <w:tcPr>
            <w:tcW w:type="pct" w:w="606"/>
          </w:tcPr>
          <w:p w:rsidRDefault="007F0A55" w:rsidP="007F0A55" w:rsidR="007F0A5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7F0A55" w:rsidP="007F0A55" w:rsidR="007F0A5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738,80</w:t>
            </w:r>
          </w:p>
        </w:tc>
        <w:tc>
          <w:tcPr>
            <w:tcW w:type="pct" w:w="699"/>
          </w:tcPr>
          <w:p w:rsidRDefault="007F0A5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Rješenje o obvezi plaćanja komunalne naknade</w:t>
            </w:r>
          </w:p>
          <w:p w:rsidRDefault="007F0A5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UP/I-363-03/2011-48/4238</w:t>
            </w:r>
          </w:p>
        </w:tc>
        <w:tc>
          <w:tcPr>
            <w:tcW w:type="pct" w:w="580"/>
          </w:tcPr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7F0A55" w:rsidP="007F0A55" w:rsidR="007F0A5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738,80</w:t>
            </w:r>
          </w:p>
        </w:tc>
        <w:tc>
          <w:tcPr>
            <w:tcW w:type="pct" w:w="580"/>
          </w:tcPr>
          <w:p w:rsidRDefault="007F0A55" w:rsidP="007F0A55" w:rsidR="007F0A55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46"/>
          </w:tcPr>
          <w:p w:rsidRDefault="007F0A5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Rješenje o obvezi plaćanja komunalne naknade</w:t>
            </w:r>
          </w:p>
          <w:p w:rsidRDefault="007F0A5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UP/I-363-03/2011-48/4238 (ovršna isprava)</w:t>
            </w:r>
          </w:p>
        </w:tc>
        <w:tc>
          <w:tcPr>
            <w:tcW w:type="pct" w:w="414"/>
          </w:tcPr>
          <w:p w:rsidRDefault="007F0A55" w:rsidP="007F0A55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B87997" w:rsidP="007F0A55" w:rsidR="00B87997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Oslobođen</w:t>
            </w:r>
          </w:p>
        </w:tc>
      </w:tr>
      <w:tr w:rsidTr="00F127CD" w:rsidR="007F0A55" w:rsidRPr="009D0FCD">
        <w:trPr>
          <w:jc w:val="center"/>
        </w:trPr>
        <w:tc>
          <w:tcPr>
            <w:tcW w:type="pct" w:w="457"/>
          </w:tcPr>
          <w:p w:rsidRDefault="00B87997" w:rsidP="007F0A55" w:rsidR="00B87997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7F0A55" w:rsidP="007F0A55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7.</w:t>
            </w:r>
          </w:p>
        </w:tc>
        <w:tc>
          <w:tcPr>
            <w:tcW w:type="pct" w:w="917"/>
          </w:tcPr>
          <w:p w:rsidRDefault="00B87997" w:rsidP="00B87997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REPUBLIKA HRVATSKA</w:t>
            </w:r>
          </w:p>
          <w:p w:rsidRDefault="00B87997" w:rsidP="00B87997" w:rsidR="00B87997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ŽDO </w:t>
            </w:r>
          </w:p>
          <w:p w:rsidRDefault="00B87997" w:rsidP="00B87997" w:rsidR="00B87997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18683136487</w:t>
            </w:r>
          </w:p>
          <w:p w:rsidRDefault="00B87997" w:rsidP="00B87997" w:rsidR="00B87997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Savska cesta 41</w:t>
            </w:r>
          </w:p>
        </w:tc>
        <w:tc>
          <w:tcPr>
            <w:tcW w:type="pct" w:w="606"/>
          </w:tcPr>
          <w:p w:rsidRDefault="007F0A55" w:rsidP="007F0A55" w:rsidR="007F0A5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B87997" w:rsidP="007F0A55" w:rsidR="00B87997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260.877,72</w:t>
            </w:r>
          </w:p>
        </w:tc>
        <w:tc>
          <w:tcPr>
            <w:tcW w:type="pct" w:w="699"/>
          </w:tcPr>
          <w:p w:rsidRDefault="00B87997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Porezi, doprinosi i javna davanja</w:t>
            </w:r>
          </w:p>
        </w:tc>
        <w:tc>
          <w:tcPr>
            <w:tcW w:type="pct" w:w="580"/>
          </w:tcPr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B87997" w:rsidP="002D1236" w:rsidR="007F0A5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</w:t>
            </w:r>
            <w:r w:rsidR="002D1236">
              <w:rPr>
                <w:rFonts w:hAnsi="Times New Roman" w:ascii="Times New Roman"/>
                <w:sz w:val="18"/>
                <w:szCs w:val="18"/>
              </w:rPr>
              <w:t>45.998,82</w:t>
            </w:r>
          </w:p>
        </w:tc>
        <w:tc>
          <w:tcPr>
            <w:tcW w:type="pct" w:w="580"/>
          </w:tcPr>
          <w:p w:rsidRDefault="007A5285" w:rsidP="002D1236" w:rsidR="007F0A55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                 14.</w:t>
            </w:r>
            <w:r w:rsidR="00E91B7D">
              <w:rPr>
                <w:rFonts w:hAnsi="Times New Roman" w:ascii="Times New Roman"/>
                <w:sz w:val="18"/>
                <w:szCs w:val="18"/>
              </w:rPr>
              <w:t xml:space="preserve">878,90  (iznos je </w:t>
            </w:r>
            <w:r w:rsidR="002D1236">
              <w:rPr>
                <w:rFonts w:hAnsi="Times New Roman" w:ascii="Times New Roman"/>
                <w:sz w:val="18"/>
                <w:szCs w:val="18"/>
              </w:rPr>
              <w:t>sadržan</w:t>
            </w:r>
            <w:r w:rsidR="00E91B7D">
              <w:rPr>
                <w:rFonts w:hAnsi="Times New Roman" w:ascii="Times New Roman"/>
                <w:sz w:val="18"/>
                <w:szCs w:val="18"/>
              </w:rPr>
              <w:t xml:space="preserve"> u iznosu doprinosa iz plaće </w:t>
            </w:r>
            <w:r w:rsidR="002D1236">
              <w:rPr>
                <w:rFonts w:hAnsi="Times New Roman" w:ascii="Times New Roman"/>
                <w:sz w:val="18"/>
                <w:szCs w:val="18"/>
              </w:rPr>
              <w:t xml:space="preserve">za MIO </w:t>
            </w:r>
            <w:r w:rsidR="00E91B7D">
              <w:rPr>
                <w:rFonts w:hAnsi="Times New Roman" w:ascii="Times New Roman"/>
                <w:sz w:val="18"/>
                <w:szCs w:val="18"/>
              </w:rPr>
              <w:t>od 19.590,67 kn</w:t>
            </w:r>
            <w:r w:rsidR="002D1236">
              <w:rPr>
                <w:rFonts w:hAnsi="Times New Roman" w:ascii="Times New Roman"/>
                <w:sz w:val="18"/>
                <w:szCs w:val="18"/>
              </w:rPr>
              <w:t>, pod rednim br. 13 tablice)</w:t>
            </w:r>
            <w:r w:rsidR="00E91B7D">
              <w:rPr>
                <w:rFonts w:hAnsi="Times New Roman" w:ascii="Times New Roman"/>
                <w:sz w:val="18"/>
                <w:szCs w:val="18"/>
              </w:rPr>
              <w:t xml:space="preserve">  </w:t>
            </w:r>
          </w:p>
        </w:tc>
        <w:tc>
          <w:tcPr>
            <w:tcW w:type="pct" w:w="746"/>
          </w:tcPr>
          <w:p w:rsidRDefault="00B87997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Porezi, doprinosi i javna davanja</w:t>
            </w:r>
          </w:p>
          <w:p w:rsidRDefault="00B87997" w:rsidP="007F0A55" w:rsidR="00B87997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isprava:</w:t>
            </w:r>
          </w:p>
          <w:p w:rsidRDefault="00B87997" w:rsidP="00B87997" w:rsidR="00B87997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Rješenje o ovrsi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Ur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. br.</w:t>
            </w:r>
          </w:p>
          <w:p w:rsidRDefault="00B87997" w:rsidP="00B87997" w:rsidR="00B87997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513-007-24-05/2015-01</w:t>
            </w:r>
          </w:p>
          <w:p w:rsidRDefault="00B87997" w:rsidP="00B87997" w:rsidR="00B87997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Od 16.06.2015.</w:t>
            </w:r>
          </w:p>
          <w:p w:rsidRDefault="00C07FB6" w:rsidP="00B87997" w:rsidR="00B87997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n</w:t>
            </w:r>
            <w:r w:rsidR="00B87997">
              <w:rPr>
                <w:rFonts w:hAnsi="Times New Roman" w:ascii="Times New Roman"/>
                <w:sz w:val="18"/>
                <w:szCs w:val="18"/>
              </w:rPr>
              <w:t xml:space="preserve">a iznos: 259.345,54 </w:t>
            </w:r>
            <w:r w:rsidR="00422B20">
              <w:rPr>
                <w:rFonts w:hAnsi="Times New Roman" w:ascii="Times New Roman"/>
                <w:sz w:val="18"/>
                <w:szCs w:val="18"/>
              </w:rPr>
              <w:t>kn</w:t>
            </w:r>
          </w:p>
        </w:tc>
        <w:tc>
          <w:tcPr>
            <w:tcW w:type="pct" w:w="414"/>
          </w:tcPr>
          <w:p w:rsidRDefault="00B87997" w:rsidP="007F0A55" w:rsidR="00B87997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B87997" w:rsidP="007F0A55" w:rsidR="00B87997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B87997" w:rsidP="007F0A55" w:rsidR="00B87997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B87997" w:rsidP="007F0A55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Oslobođen</w:t>
            </w:r>
          </w:p>
        </w:tc>
      </w:tr>
      <w:tr w:rsidTr="00F127CD" w:rsidR="007F0A55" w:rsidRPr="009D0FCD">
        <w:trPr>
          <w:trHeight w:val="1302"/>
          <w:jc w:val="center"/>
        </w:trPr>
        <w:tc>
          <w:tcPr>
            <w:tcW w:type="pct" w:w="457"/>
          </w:tcPr>
          <w:p w:rsidRDefault="002448B5" w:rsidP="007F0A55" w:rsidR="002448B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B87997" w:rsidP="007F0A55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8.</w:t>
            </w:r>
          </w:p>
        </w:tc>
        <w:tc>
          <w:tcPr>
            <w:tcW w:type="pct" w:w="917"/>
          </w:tcPr>
          <w:p w:rsidRDefault="00B87997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ZAGREBAČKI HOLDING d.o.o.</w:t>
            </w:r>
          </w:p>
          <w:p w:rsidRDefault="00B87997" w:rsidP="007F0A55" w:rsidR="00B87997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85584865987</w:t>
            </w:r>
          </w:p>
          <w:p w:rsidRDefault="00B87997" w:rsidP="007F0A55" w:rsidR="00B87997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Ul. grada Vukovara 41</w:t>
            </w:r>
          </w:p>
        </w:tc>
        <w:tc>
          <w:tcPr>
            <w:tcW w:type="pct" w:w="606"/>
          </w:tcPr>
          <w:p w:rsidRDefault="00B87997" w:rsidP="007F0A55" w:rsidR="00B87997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B87997" w:rsidP="00F127CD" w:rsidR="00B87997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1.594,23</w:t>
            </w:r>
          </w:p>
        </w:tc>
        <w:tc>
          <w:tcPr>
            <w:tcW w:type="pct" w:w="699"/>
          </w:tcPr>
          <w:p w:rsidRDefault="002448B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Podružnica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Zagrebparking</w:t>
            </w:r>
            <w:proofErr w:type="spellEnd"/>
          </w:p>
          <w:p w:rsidRDefault="002448B5" w:rsidP="007F0A55" w:rsidR="002448B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po računima za uslugu</w:t>
            </w:r>
          </w:p>
          <w:p w:rsidRDefault="002448B5" w:rsidP="007F0A55" w:rsidR="002448B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Rješ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-8035/2017</w:t>
            </w:r>
          </w:p>
          <w:p w:rsidRDefault="002448B5" w:rsidP="007F0A55" w:rsidR="002448B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j.b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Ilinka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Lisinek</w:t>
            </w:r>
            <w:proofErr w:type="spellEnd"/>
          </w:p>
          <w:p w:rsidRDefault="002448B5" w:rsidP="007F0A55" w:rsidR="002448B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Rješ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-3315/2017</w:t>
            </w:r>
          </w:p>
          <w:p w:rsidRDefault="002448B5" w:rsidP="00F127CD" w:rsidR="002448B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j.b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. Radojka Galić</w:t>
            </w:r>
          </w:p>
        </w:tc>
        <w:tc>
          <w:tcPr>
            <w:tcW w:type="pct" w:w="580"/>
          </w:tcPr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2448B5" w:rsidP="002448B5" w:rsidR="002448B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1.594,23</w:t>
            </w:r>
          </w:p>
          <w:p w:rsidRDefault="007F0A55" w:rsidP="007F0A55" w:rsidR="007F0A5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80"/>
          </w:tcPr>
          <w:p w:rsidRDefault="007F0A55" w:rsidP="007F0A55" w:rsidR="007F0A55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46"/>
          </w:tcPr>
          <w:p w:rsidRDefault="002448B5" w:rsidP="002448B5" w:rsidR="002448B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Podružnica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Zagrebparking</w:t>
            </w:r>
            <w:proofErr w:type="spellEnd"/>
          </w:p>
          <w:p w:rsidRDefault="002448B5" w:rsidP="002448B5" w:rsidR="002448B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po računima za uslugu</w:t>
            </w:r>
          </w:p>
          <w:p w:rsidRDefault="002448B5" w:rsidP="002448B5" w:rsidR="002448B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Rješ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-8035/2017</w:t>
            </w:r>
          </w:p>
          <w:p w:rsidRDefault="002448B5" w:rsidP="002448B5" w:rsidR="002448B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j.b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Ilinka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Lisinek</w:t>
            </w:r>
            <w:proofErr w:type="spellEnd"/>
          </w:p>
          <w:p w:rsidRDefault="002448B5" w:rsidP="002448B5" w:rsidR="002448B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Rješ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-3315/2017</w:t>
            </w:r>
          </w:p>
          <w:p w:rsidRDefault="002448B5" w:rsidP="002448B5" w:rsidR="00F127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j.b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. Radojka Galić</w:t>
            </w:r>
          </w:p>
          <w:p w:rsidRDefault="00F127CD" w:rsidP="00422B20" w:rsidR="00F127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(ovršna isprava)</w:t>
            </w:r>
          </w:p>
        </w:tc>
        <w:tc>
          <w:tcPr>
            <w:tcW w:type="pct" w:w="414"/>
          </w:tcPr>
          <w:p w:rsidRDefault="007F0A55" w:rsidP="007F0A55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448B5" w:rsidP="007F0A55" w:rsidR="002448B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448B5" w:rsidP="007F0A55" w:rsidR="002448B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448B5" w:rsidP="007F0A55" w:rsidR="002448B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448B5" w:rsidP="007F0A55" w:rsidR="002448B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</w:tc>
      </w:tr>
      <w:tr w:rsidTr="00F127CD" w:rsidR="007F0A55" w:rsidRPr="009D0FCD">
        <w:trPr>
          <w:jc w:val="center"/>
        </w:trPr>
        <w:tc>
          <w:tcPr>
            <w:tcW w:type="pct" w:w="457"/>
          </w:tcPr>
          <w:p w:rsidRDefault="002448B5" w:rsidP="007F0A55" w:rsidR="002448B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448B5" w:rsidP="007F0A55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9.</w:t>
            </w:r>
          </w:p>
        </w:tc>
        <w:tc>
          <w:tcPr>
            <w:tcW w:type="pct" w:w="917"/>
          </w:tcPr>
          <w:p w:rsidRDefault="002448B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ORYX GRUPA d.o.o.</w:t>
            </w:r>
          </w:p>
          <w:p w:rsidRDefault="002448B5" w:rsidP="007F0A55" w:rsidR="002448B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82333208898</w:t>
            </w:r>
          </w:p>
          <w:p w:rsidRDefault="002448B5" w:rsidP="002448B5" w:rsidR="002448B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Sesvete, Ljudevita Posavskog 7/a</w:t>
            </w:r>
          </w:p>
        </w:tc>
        <w:tc>
          <w:tcPr>
            <w:tcW w:type="pct" w:w="606"/>
          </w:tcPr>
          <w:p w:rsidRDefault="002448B5" w:rsidP="007F0A55" w:rsidR="002448B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2448B5" w:rsidP="007F0A55" w:rsidR="007F0A5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2.092,37</w:t>
            </w:r>
          </w:p>
        </w:tc>
        <w:tc>
          <w:tcPr>
            <w:tcW w:type="pct" w:w="699"/>
          </w:tcPr>
          <w:p w:rsidRDefault="002448B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Rješenje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-4141/16</w:t>
            </w:r>
          </w:p>
          <w:p w:rsidRDefault="002448B5" w:rsidP="007F0A55" w:rsidR="002448B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j.b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. Radojka Galić</w:t>
            </w:r>
          </w:p>
        </w:tc>
        <w:tc>
          <w:tcPr>
            <w:tcW w:type="pct" w:w="580"/>
          </w:tcPr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2448B5" w:rsidP="007F0A55" w:rsidR="007F0A5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2.092,37</w:t>
            </w:r>
          </w:p>
        </w:tc>
        <w:tc>
          <w:tcPr>
            <w:tcW w:type="pct" w:w="580"/>
          </w:tcPr>
          <w:p w:rsidRDefault="007F0A55" w:rsidP="007F0A55" w:rsidR="007F0A55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46"/>
          </w:tcPr>
          <w:p w:rsidRDefault="002448B5" w:rsidP="002448B5" w:rsidR="002448B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Rješenje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-4141/16</w:t>
            </w:r>
          </w:p>
          <w:p w:rsidRDefault="002448B5" w:rsidP="002448B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j.b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. Radojka Galić</w:t>
            </w:r>
          </w:p>
          <w:p w:rsidRDefault="002448B5" w:rsidP="002448B5" w:rsidR="002448B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(ovršna isprava)</w:t>
            </w:r>
          </w:p>
        </w:tc>
        <w:tc>
          <w:tcPr>
            <w:tcW w:type="pct" w:w="414"/>
          </w:tcPr>
          <w:p w:rsidRDefault="007F0A55" w:rsidP="007F0A55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448B5" w:rsidP="007F0A55" w:rsidR="002448B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</w:tc>
      </w:tr>
      <w:tr w:rsidTr="00F127CD" w:rsidR="007F0A55" w:rsidRPr="009D0FCD">
        <w:trPr>
          <w:jc w:val="center"/>
        </w:trPr>
        <w:tc>
          <w:tcPr>
            <w:tcW w:type="pct" w:w="457"/>
          </w:tcPr>
          <w:p w:rsidRDefault="002448B5" w:rsidP="007F0A55" w:rsidR="002448B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448B5" w:rsidP="007F0A55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10.</w:t>
            </w:r>
          </w:p>
        </w:tc>
        <w:tc>
          <w:tcPr>
            <w:tcW w:type="pct" w:w="917"/>
          </w:tcPr>
          <w:p w:rsidRDefault="002448B5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HRVATSKA REGULATORNA AGENCIJA </w:t>
            </w:r>
            <w:r w:rsidR="006C0CBF">
              <w:rPr>
                <w:rFonts w:hAnsi="Times New Roman" w:ascii="Times New Roman"/>
                <w:sz w:val="18"/>
                <w:szCs w:val="18"/>
              </w:rPr>
              <w:t>za mrežne djelatnosti</w:t>
            </w:r>
          </w:p>
          <w:p w:rsidRDefault="00C07FB6" w:rsidP="007F0A55" w:rsidR="006C0CBF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87950783661</w:t>
            </w:r>
          </w:p>
          <w:p w:rsidRDefault="00C07FB6" w:rsidP="007F0A55" w:rsidR="00C07FB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R. F. Mihanovića 9</w:t>
            </w:r>
          </w:p>
        </w:tc>
        <w:tc>
          <w:tcPr>
            <w:tcW w:type="pct" w:w="606"/>
          </w:tcPr>
          <w:p w:rsidRDefault="00C07FB6" w:rsidP="007F0A55" w:rsidR="00C07FB6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07FB6" w:rsidP="007F0A55" w:rsidR="007F0A5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3.865,41</w:t>
            </w:r>
          </w:p>
        </w:tc>
        <w:tc>
          <w:tcPr>
            <w:tcW w:type="pct" w:w="699"/>
          </w:tcPr>
          <w:p w:rsidRDefault="00C07FB6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Pravilnik o naknadi za mrežne djelatnosti</w:t>
            </w:r>
          </w:p>
          <w:p w:rsidRDefault="00C07FB6" w:rsidP="007F0A55" w:rsidR="00C07FB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(NN. 33/17) </w:t>
            </w:r>
          </w:p>
        </w:tc>
        <w:tc>
          <w:tcPr>
            <w:tcW w:type="pct" w:w="580"/>
          </w:tcPr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C07FB6" w:rsidP="007F0A55" w:rsidR="00C07FB6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07FB6" w:rsidP="007F0A55" w:rsidR="007F0A5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3.865,41</w:t>
            </w:r>
          </w:p>
        </w:tc>
        <w:tc>
          <w:tcPr>
            <w:tcW w:type="pct" w:w="580"/>
          </w:tcPr>
          <w:p w:rsidRDefault="007F0A55" w:rsidP="007F0A55" w:rsidR="007F0A55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46"/>
          </w:tcPr>
          <w:p w:rsidRDefault="00C07FB6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Rješ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-51/2016</w:t>
            </w:r>
          </w:p>
          <w:p w:rsidRDefault="00C07FB6" w:rsidP="007F0A55" w:rsidR="00C07FB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j.b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. Jadranka Knego-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Regina</w:t>
            </w:r>
            <w:proofErr w:type="spellEnd"/>
          </w:p>
          <w:p w:rsidRDefault="00C07FB6" w:rsidP="007F0A55" w:rsidR="00C07FB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(ovršna isprava na iznos: </w:t>
            </w:r>
          </w:p>
          <w:p w:rsidRDefault="00C07FB6" w:rsidP="007F0A55" w:rsidR="00C07FB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3.1311,96</w:t>
            </w:r>
            <w:r w:rsidR="00422B20">
              <w:rPr>
                <w:rFonts w:hAnsi="Times New Roman" w:ascii="Times New Roman"/>
                <w:sz w:val="18"/>
                <w:szCs w:val="18"/>
              </w:rPr>
              <w:t xml:space="preserve"> kn</w:t>
            </w:r>
            <w:r>
              <w:rPr>
                <w:rFonts w:hAnsi="Times New Roman" w:ascii="Times New Roman"/>
                <w:sz w:val="18"/>
                <w:szCs w:val="18"/>
              </w:rPr>
              <w:t>)</w:t>
            </w:r>
          </w:p>
        </w:tc>
        <w:tc>
          <w:tcPr>
            <w:tcW w:type="pct" w:w="414"/>
          </w:tcPr>
          <w:p w:rsidRDefault="007F0A55" w:rsidP="007F0A55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C07FB6" w:rsidP="007F0A55" w:rsidR="00C07FB6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C07FB6" w:rsidP="007F0A55" w:rsidR="00C07FB6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</w:tc>
      </w:tr>
      <w:tr w:rsidTr="00F127CD" w:rsidR="007F0A55" w:rsidRPr="009D0FCD">
        <w:trPr>
          <w:jc w:val="center"/>
        </w:trPr>
        <w:tc>
          <w:tcPr>
            <w:tcW w:type="pct" w:w="457"/>
          </w:tcPr>
          <w:p w:rsidRDefault="00C07FB6" w:rsidP="007F0A55" w:rsidR="00C07FB6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C07FB6" w:rsidP="007F0A55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11.</w:t>
            </w:r>
          </w:p>
        </w:tc>
        <w:tc>
          <w:tcPr>
            <w:tcW w:type="pct" w:w="917"/>
          </w:tcPr>
          <w:p w:rsidRDefault="00C07FB6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FINGRAT d.o.o.</w:t>
            </w:r>
          </w:p>
          <w:p w:rsidRDefault="00C07FB6" w:rsidP="007F0A55" w:rsidR="00C07FB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76102002421</w:t>
            </w:r>
          </w:p>
          <w:p w:rsidRDefault="00C07FB6" w:rsidP="007F0A55" w:rsidR="00C07FB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Stubička 48a</w:t>
            </w:r>
          </w:p>
        </w:tc>
        <w:tc>
          <w:tcPr>
            <w:tcW w:type="pct" w:w="606"/>
          </w:tcPr>
          <w:p w:rsidRDefault="007F0A55" w:rsidP="007F0A55" w:rsidR="007F0A5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07FB6" w:rsidP="007F0A55" w:rsidR="00C07FB6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8.000,00</w:t>
            </w:r>
          </w:p>
        </w:tc>
        <w:tc>
          <w:tcPr>
            <w:tcW w:type="pct" w:w="699"/>
          </w:tcPr>
          <w:p w:rsidRDefault="00C07FB6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Računi za uslugu</w:t>
            </w:r>
          </w:p>
        </w:tc>
        <w:tc>
          <w:tcPr>
            <w:tcW w:type="pct" w:w="580"/>
          </w:tcPr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C07FB6" w:rsidP="007F0A55" w:rsidR="007F0A5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8.000,00</w:t>
            </w:r>
          </w:p>
        </w:tc>
        <w:tc>
          <w:tcPr>
            <w:tcW w:type="pct" w:w="580"/>
          </w:tcPr>
          <w:p w:rsidRDefault="007F0A55" w:rsidP="007F0A55" w:rsidR="007F0A55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46"/>
          </w:tcPr>
          <w:p w:rsidRDefault="00C07FB6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Rješ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-213/17</w:t>
            </w:r>
          </w:p>
          <w:p w:rsidRDefault="00C07FB6" w:rsidP="007F0A55" w:rsidR="00C07FB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j.b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Tihana Sudar </w:t>
            </w:r>
          </w:p>
          <w:p w:rsidRDefault="00C07FB6" w:rsidP="00C07FB6" w:rsidR="00C07FB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(ovršna isprava)</w:t>
            </w:r>
          </w:p>
        </w:tc>
        <w:tc>
          <w:tcPr>
            <w:tcW w:type="pct" w:w="414"/>
          </w:tcPr>
          <w:p w:rsidRDefault="00C07FB6" w:rsidP="006B64B2" w:rsidR="00C07FB6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6B64B2" w:rsidP="006B64B2" w:rsidR="006B64B2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</w:tc>
      </w:tr>
      <w:tr w:rsidTr="00F127CD" w:rsidR="007F0A55" w:rsidRPr="009D0FCD">
        <w:trPr>
          <w:jc w:val="center"/>
        </w:trPr>
        <w:tc>
          <w:tcPr>
            <w:tcW w:type="pct" w:w="457"/>
          </w:tcPr>
          <w:p w:rsidRDefault="00B10906" w:rsidP="007F0A55" w:rsidR="00B10906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B10906" w:rsidP="007F0A55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12.</w:t>
            </w:r>
          </w:p>
        </w:tc>
        <w:tc>
          <w:tcPr>
            <w:tcW w:type="pct" w:w="917"/>
          </w:tcPr>
          <w:p w:rsidRDefault="00B10906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CROATIA osiguranje d.d.</w:t>
            </w:r>
          </w:p>
          <w:p w:rsidRDefault="00B10906" w:rsidP="007F0A55" w:rsidR="00B1090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26187994862</w:t>
            </w:r>
          </w:p>
          <w:p w:rsidRDefault="00270DD8" w:rsidP="007F0A55" w:rsidR="00B1090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Vatroslava Jagića 33</w:t>
            </w:r>
          </w:p>
        </w:tc>
        <w:tc>
          <w:tcPr>
            <w:tcW w:type="pct" w:w="606"/>
          </w:tcPr>
          <w:p w:rsidRDefault="007F0A55" w:rsidP="007F0A55" w:rsidR="007F0A5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B10906" w:rsidP="007F0A55" w:rsidR="00B10906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18.160,41</w:t>
            </w:r>
          </w:p>
        </w:tc>
        <w:tc>
          <w:tcPr>
            <w:tcW w:type="pct" w:w="699"/>
          </w:tcPr>
          <w:p w:rsidRDefault="00F127CD" w:rsidP="00F127CD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Police prema u</w:t>
            </w:r>
            <w:r w:rsidR="00B10906">
              <w:rPr>
                <w:rFonts w:hAnsi="Times New Roman" w:ascii="Times New Roman"/>
                <w:sz w:val="18"/>
                <w:szCs w:val="18"/>
              </w:rPr>
              <w:t>govor</w:t>
            </w:r>
            <w:r>
              <w:rPr>
                <w:rFonts w:hAnsi="Times New Roman" w:ascii="Times New Roman"/>
                <w:sz w:val="18"/>
                <w:szCs w:val="18"/>
              </w:rPr>
              <w:t>u</w:t>
            </w:r>
            <w:r w:rsidR="00B10906">
              <w:rPr>
                <w:rFonts w:hAnsi="Times New Roman" w:ascii="Times New Roman"/>
                <w:sz w:val="18"/>
                <w:szCs w:val="18"/>
              </w:rPr>
              <w:t xml:space="preserve"> o osiguranju</w:t>
            </w:r>
          </w:p>
        </w:tc>
        <w:tc>
          <w:tcPr>
            <w:tcW w:type="pct" w:w="580"/>
          </w:tcPr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F127CD" w:rsidP="007F0A55" w:rsidR="007F0A5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18.160,41</w:t>
            </w:r>
          </w:p>
        </w:tc>
        <w:tc>
          <w:tcPr>
            <w:tcW w:type="pct" w:w="580"/>
          </w:tcPr>
          <w:p w:rsidRDefault="007F0A55" w:rsidP="007F0A55" w:rsidR="007F0A55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46"/>
          </w:tcPr>
          <w:p w:rsidRDefault="00F127CD" w:rsidP="00F127CD" w:rsidR="00F127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Rješ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-190/15</w:t>
            </w:r>
          </w:p>
          <w:p w:rsidRDefault="00F127CD" w:rsidP="00F127CD" w:rsidR="00F127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j.b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. Mladen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Burec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  <w:p w:rsidRDefault="00F127CD" w:rsidP="00F127CD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(ovršna isprava)</w:t>
            </w:r>
          </w:p>
        </w:tc>
        <w:tc>
          <w:tcPr>
            <w:tcW w:type="pct" w:w="414"/>
          </w:tcPr>
          <w:p w:rsidRDefault="007F0A55" w:rsidP="007F0A55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F127CD" w:rsidP="007F0A55" w:rsidR="00F127C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  <w:p w:rsidRDefault="00F127CD" w:rsidP="007F0A55" w:rsidR="00F127C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</w:tr>
      <w:tr w:rsidTr="00F127CD" w:rsidR="007F0A55" w:rsidRPr="009D0FCD">
        <w:trPr>
          <w:jc w:val="center"/>
        </w:trPr>
        <w:tc>
          <w:tcPr>
            <w:tcW w:type="pct" w:w="457"/>
          </w:tcPr>
          <w:p w:rsidRDefault="00422B20" w:rsidP="007F0A55" w:rsidR="00422B20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F127CD" w:rsidP="007F0A55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13.</w:t>
            </w:r>
          </w:p>
          <w:p w:rsidRDefault="00F127CD" w:rsidP="007F0A55" w:rsidR="00F127C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F127CD" w:rsidP="00422B20" w:rsidR="00F127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917"/>
          </w:tcPr>
          <w:p w:rsidRDefault="00422B20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M</w:t>
            </w:r>
            <w:r w:rsidR="005D36E0">
              <w:rPr>
                <w:rFonts w:hAnsi="Times New Roman" w:ascii="Times New Roman"/>
                <w:sz w:val="18"/>
                <w:szCs w:val="18"/>
              </w:rPr>
              <w:t>ATIJA PAZMAN</w:t>
            </w:r>
          </w:p>
          <w:p w:rsidRDefault="00422B20" w:rsidP="00422B20" w:rsidR="00422B20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86522889470 </w:t>
            </w:r>
          </w:p>
          <w:p w:rsidRDefault="00422B20" w:rsidP="00422B20" w:rsidR="00422B20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Barčev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 xml:space="preserve"> trg 6</w:t>
            </w:r>
          </w:p>
        </w:tc>
        <w:tc>
          <w:tcPr>
            <w:tcW w:type="pct" w:w="606"/>
          </w:tcPr>
          <w:p w:rsidRDefault="002D1236" w:rsidP="007F0A55" w:rsidR="002D1236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422B20" w:rsidP="007F0A55" w:rsidR="00422B20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114.801,30</w:t>
            </w:r>
          </w:p>
        </w:tc>
        <w:tc>
          <w:tcPr>
            <w:tcW w:type="pct" w:w="699"/>
          </w:tcPr>
          <w:p w:rsidRDefault="00422B20" w:rsidP="007F0A55" w:rsidR="00E91B7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Obračunati ukupni trošak plaće</w:t>
            </w:r>
            <w:r w:rsidR="00E91B7D">
              <w:rPr>
                <w:rFonts w:hAnsi="Times New Roman" w:ascii="Times New Roman"/>
                <w:sz w:val="18"/>
                <w:szCs w:val="18"/>
              </w:rPr>
              <w:t xml:space="preserve"> (neto 78.362,66 kn</w:t>
            </w:r>
          </w:p>
          <w:p w:rsidRDefault="00921EC1" w:rsidP="007F0A55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doprin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. „iz“</w:t>
            </w:r>
            <w:r w:rsidR="00E91B7D">
              <w:rPr>
                <w:rFonts w:hAnsi="Times New Roman" w:ascii="Times New Roman"/>
                <w:sz w:val="18"/>
                <w:szCs w:val="18"/>
              </w:rPr>
              <w:t xml:space="preserve"> 19.590,67 kn</w:t>
            </w:r>
          </w:p>
          <w:p w:rsidRDefault="00E91B7D" w:rsidP="00921EC1" w:rsidR="00E91B7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doprin</w:t>
            </w:r>
            <w:proofErr w:type="spellEnd"/>
            <w:r w:rsidR="00921EC1">
              <w:rPr>
                <w:rFonts w:hAnsi="Times New Roman" w:ascii="Times New Roman"/>
                <w:sz w:val="18"/>
                <w:szCs w:val="18"/>
              </w:rPr>
              <w:t>. „</w:t>
            </w:r>
            <w:r>
              <w:rPr>
                <w:rFonts w:hAnsi="Times New Roman" w:ascii="Times New Roman"/>
                <w:sz w:val="18"/>
                <w:szCs w:val="18"/>
              </w:rPr>
              <w:t>na</w:t>
            </w:r>
            <w:r w:rsidR="00921EC1">
              <w:rPr>
                <w:rFonts w:hAnsi="Times New Roman" w:ascii="Times New Roman"/>
                <w:sz w:val="18"/>
                <w:szCs w:val="18"/>
              </w:rPr>
              <w:t>“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16.847,97 kn)</w:t>
            </w:r>
          </w:p>
        </w:tc>
        <w:tc>
          <w:tcPr>
            <w:tcW w:type="pct" w:w="580"/>
          </w:tcPr>
          <w:p w:rsidRDefault="00130B5A" w:rsidP="00130B5A" w:rsidR="00130B5A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 viši isplatni red</w:t>
            </w:r>
          </w:p>
          <w:p w:rsidRDefault="00422B20" w:rsidP="007F0A55" w:rsidR="007F0A5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114.801,30</w:t>
            </w:r>
          </w:p>
        </w:tc>
        <w:tc>
          <w:tcPr>
            <w:tcW w:type="pct" w:w="580"/>
          </w:tcPr>
          <w:p w:rsidRDefault="007F0A55" w:rsidP="007F0A55" w:rsidR="007F0A55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46"/>
          </w:tcPr>
          <w:p w:rsidRDefault="00422B20" w:rsidP="00921EC1" w:rsidR="00921EC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Obračunati ukupni trošak plaće</w:t>
            </w:r>
            <w:r w:rsidR="00921EC1">
              <w:rPr>
                <w:rFonts w:hAnsi="Times New Roman" w:ascii="Times New Roman"/>
                <w:sz w:val="18"/>
                <w:szCs w:val="18"/>
              </w:rPr>
              <w:t xml:space="preserve"> (neto 78.362,66 kn</w:t>
            </w:r>
          </w:p>
          <w:p w:rsidRDefault="00921EC1" w:rsidP="00921EC1" w:rsidR="00921EC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doprinos „iz“ 19.590,67 kn</w:t>
            </w:r>
          </w:p>
          <w:p w:rsidRDefault="00921EC1" w:rsidP="00921EC1" w:rsidR="007F0A5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doprinos „na“ 16.847,97 kn)</w:t>
            </w:r>
          </w:p>
        </w:tc>
        <w:tc>
          <w:tcPr>
            <w:tcW w:type="pct" w:w="414"/>
          </w:tcPr>
          <w:p w:rsidRDefault="007F0A55" w:rsidP="007F0A55" w:rsidR="007F0A5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422B20" w:rsidP="007F0A55" w:rsidR="00422B20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Oslobođen</w:t>
            </w:r>
          </w:p>
        </w:tc>
      </w:tr>
    </w:tbl>
    <w:p w:rsidRDefault="00452E1B" w:rsidP="003D1B32" w:rsidR="00452E1B">
      <w:pPr>
        <w:rPr>
          <w:rFonts w:hAnsi="Times New Roman" w:ascii="Times New Roman"/>
          <w:b/>
          <w:sz w:val="18"/>
          <w:szCs w:val="18"/>
        </w:rPr>
      </w:pPr>
    </w:p>
    <w:p w:rsidRDefault="00702487" w:rsidP="000D7FBB" w:rsidR="00702487" w:rsidRPr="002E0AE9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u w:val="single"/>
        </w:rPr>
      </w:pPr>
      <w:r w:rsidRPr="002E0AE9">
        <w:rPr>
          <w:rFonts w:hAnsi="Times New Roman" w:ascii="Times New Roman"/>
          <w:sz w:val="24"/>
          <w:szCs w:val="24"/>
        </w:rPr>
        <w:lastRenderedPageBreak/>
        <w:t>TABLICA RAZLUČNIH PRAVA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16"/>
        <w:gridCol w:w="2449"/>
        <w:gridCol w:w="1871"/>
        <w:gridCol w:w="2160"/>
        <w:gridCol w:w="2160"/>
        <w:gridCol w:w="2019"/>
        <w:gridCol w:w="2016"/>
        <w:gridCol w:w="2308"/>
      </w:tblGrid>
      <w:tr w:rsidTr="00186E94" w:rsidR="00186E94" w:rsidRPr="009D0FCD">
        <w:trPr>
          <w:jc w:val="center"/>
        </w:trPr>
        <w:tc>
          <w:tcPr>
            <w:tcW w:type="pct" w:w="228"/>
            <w:vAlign w:val="center"/>
          </w:tcPr>
          <w:p w:rsidRDefault="00702487" w:rsidP="000331A7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Redni broj </w:t>
            </w:r>
          </w:p>
          <w:p w:rsidRDefault="00702487" w:rsidP="000331A7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80"/>
            <w:vAlign w:val="center"/>
          </w:tcPr>
          <w:p w:rsidRDefault="00702487" w:rsidP="000331A7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Ime i prezime /  tvrtka ili naziv </w:t>
            </w:r>
            <w:proofErr w:type="spellStart"/>
            <w:r w:rsidRPr="009D0FCD">
              <w:rPr>
                <w:rFonts w:hAnsi="Times New Roman" w:ascii="Times New Roman"/>
                <w:sz w:val="18"/>
                <w:szCs w:val="18"/>
              </w:rPr>
              <w:t>razlučnog</w:t>
            </w:r>
            <w:proofErr w:type="spellEnd"/>
            <w:r w:rsidRPr="009D0FCD">
              <w:rPr>
                <w:rFonts w:hAnsi="Times New Roman" w:ascii="Times New Roman"/>
                <w:sz w:val="18"/>
                <w:szCs w:val="18"/>
              </w:rPr>
              <w:t xml:space="preserve"> vjerovnika</w:t>
            </w:r>
          </w:p>
        </w:tc>
        <w:tc>
          <w:tcPr>
            <w:tcW w:type="pct" w:w="596"/>
            <w:vAlign w:val="center"/>
          </w:tcPr>
          <w:p w:rsidRDefault="00702487" w:rsidP="000331A7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OIB </w:t>
            </w:r>
            <w:proofErr w:type="spellStart"/>
            <w:r w:rsidRPr="009D0FCD">
              <w:rPr>
                <w:rFonts w:hAnsi="Times New Roman" w:ascii="Times New Roman"/>
                <w:sz w:val="18"/>
                <w:szCs w:val="18"/>
              </w:rPr>
              <w:t>razlučnog</w:t>
            </w:r>
            <w:proofErr w:type="spellEnd"/>
            <w:r w:rsidRPr="009D0FCD">
              <w:rPr>
                <w:rFonts w:hAnsi="Times New Roman" w:ascii="Times New Roman"/>
                <w:sz w:val="18"/>
                <w:szCs w:val="18"/>
              </w:rPr>
              <w:t xml:space="preserve"> vjerovnika </w:t>
            </w:r>
          </w:p>
        </w:tc>
        <w:tc>
          <w:tcPr>
            <w:tcW w:type="pct" w:w="688"/>
            <w:vAlign w:val="center"/>
          </w:tcPr>
          <w:p w:rsidRDefault="00702487" w:rsidP="000331A7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Adresa / sjedište </w:t>
            </w:r>
            <w:proofErr w:type="spellStart"/>
            <w:r w:rsidRPr="009D0FCD">
              <w:rPr>
                <w:rFonts w:hAnsi="Times New Roman" w:ascii="Times New Roman"/>
                <w:sz w:val="18"/>
                <w:szCs w:val="18"/>
              </w:rPr>
              <w:t>razlučnog</w:t>
            </w:r>
            <w:proofErr w:type="spellEnd"/>
            <w:r w:rsidRPr="009D0FCD">
              <w:rPr>
                <w:rFonts w:hAnsi="Times New Roman" w:ascii="Times New Roman"/>
                <w:sz w:val="18"/>
                <w:szCs w:val="18"/>
              </w:rPr>
              <w:t xml:space="preserve"> vjerovnika</w:t>
            </w:r>
          </w:p>
        </w:tc>
        <w:tc>
          <w:tcPr>
            <w:tcW w:type="pct" w:w="688"/>
            <w:vAlign w:val="center"/>
          </w:tcPr>
          <w:p w:rsidRDefault="00702487" w:rsidP="000331A7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Javna knjiga u koju je </w:t>
            </w:r>
            <w:proofErr w:type="spellStart"/>
            <w:r w:rsidRPr="009D0FCD">
              <w:rPr>
                <w:rFonts w:hAnsi="Times New Roman" w:ascii="Times New Roman"/>
                <w:sz w:val="18"/>
                <w:szCs w:val="18"/>
              </w:rPr>
              <w:t>razlučno</w:t>
            </w:r>
            <w:proofErr w:type="spellEnd"/>
            <w:r w:rsidRPr="009D0FCD">
              <w:rPr>
                <w:rFonts w:hAnsi="Times New Roman" w:ascii="Times New Roman"/>
                <w:sz w:val="18"/>
                <w:szCs w:val="18"/>
              </w:rPr>
              <w:t xml:space="preserve"> pravo upisano</w:t>
            </w:r>
          </w:p>
        </w:tc>
        <w:tc>
          <w:tcPr>
            <w:tcW w:type="pct" w:w="643"/>
            <w:vAlign w:val="center"/>
          </w:tcPr>
          <w:p w:rsidRDefault="00702487" w:rsidP="000331A7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Iznos tražbine osigurane </w:t>
            </w:r>
            <w:proofErr w:type="spellStart"/>
            <w:r w:rsidRPr="009D0FCD">
              <w:rPr>
                <w:rFonts w:hAnsi="Times New Roman" w:ascii="Times New Roman"/>
                <w:sz w:val="18"/>
                <w:szCs w:val="18"/>
              </w:rPr>
              <w:t>razlučnim</w:t>
            </w:r>
            <w:proofErr w:type="spellEnd"/>
            <w:r w:rsidRPr="009D0FCD">
              <w:rPr>
                <w:rFonts w:hAnsi="Times New Roman" w:ascii="Times New Roman"/>
                <w:sz w:val="18"/>
                <w:szCs w:val="18"/>
              </w:rPr>
              <w:t xml:space="preserve"> pravom</w:t>
            </w:r>
            <w:r w:rsidR="002D1236">
              <w:rPr>
                <w:rFonts w:hAnsi="Times New Roman" w:ascii="Times New Roman"/>
                <w:sz w:val="18"/>
                <w:szCs w:val="18"/>
              </w:rPr>
              <w:t xml:space="preserve"> (kn)</w:t>
            </w:r>
          </w:p>
        </w:tc>
        <w:tc>
          <w:tcPr>
            <w:tcW w:type="pct" w:w="642"/>
            <w:vAlign w:val="center"/>
          </w:tcPr>
          <w:p w:rsidRDefault="00702487" w:rsidP="000331A7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Pravnu osnovu tražbine osigurane </w:t>
            </w:r>
            <w:proofErr w:type="spellStart"/>
            <w:r w:rsidRPr="009D0FCD">
              <w:rPr>
                <w:rFonts w:hAnsi="Times New Roman" w:ascii="Times New Roman"/>
                <w:sz w:val="18"/>
                <w:szCs w:val="18"/>
              </w:rPr>
              <w:t>razlučnim</w:t>
            </w:r>
            <w:proofErr w:type="spellEnd"/>
            <w:r w:rsidRPr="009D0FCD">
              <w:rPr>
                <w:rFonts w:hAnsi="Times New Roman" w:ascii="Times New Roman"/>
                <w:sz w:val="18"/>
                <w:szCs w:val="18"/>
              </w:rPr>
              <w:t xml:space="preserve"> pravom</w:t>
            </w:r>
          </w:p>
        </w:tc>
        <w:tc>
          <w:tcPr>
            <w:tcW w:type="pct" w:w="735"/>
            <w:vAlign w:val="center"/>
          </w:tcPr>
          <w:p w:rsidRDefault="00702487" w:rsidP="000331A7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Dio imovine na koji se odnosi </w:t>
            </w:r>
            <w:proofErr w:type="spellStart"/>
            <w:r w:rsidRPr="009D0FCD">
              <w:rPr>
                <w:rFonts w:hAnsi="Times New Roman" w:ascii="Times New Roman"/>
                <w:sz w:val="18"/>
                <w:szCs w:val="18"/>
              </w:rPr>
              <w:t>razlučno</w:t>
            </w:r>
            <w:proofErr w:type="spellEnd"/>
            <w:r w:rsidRPr="009D0FCD">
              <w:rPr>
                <w:rFonts w:hAnsi="Times New Roman" w:ascii="Times New Roman"/>
                <w:sz w:val="18"/>
                <w:szCs w:val="18"/>
              </w:rPr>
              <w:t xml:space="preserve"> pravo</w:t>
            </w:r>
          </w:p>
        </w:tc>
      </w:tr>
      <w:tr w:rsidTr="00186E94" w:rsidR="00186E94" w:rsidRPr="009D0FCD">
        <w:trPr>
          <w:jc w:val="center"/>
        </w:trPr>
        <w:tc>
          <w:tcPr>
            <w:tcW w:type="pct" w:w="228"/>
          </w:tcPr>
          <w:p w:rsidRDefault="002D1236" w:rsidP="00186E94" w:rsidR="002D123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186E94" w:rsidP="00186E94" w:rsidR="00186E9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186E94" w:rsidP="00186E94" w:rsidR="00186E9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C63F9A" w:rsidP="00186E94" w:rsidR="002D123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</w:t>
            </w:r>
            <w:r w:rsidR="002D1236">
              <w:rPr>
                <w:rFonts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pct" w:w="780"/>
          </w:tcPr>
          <w:p w:rsidRDefault="00C63F9A" w:rsidP="00186E94" w:rsidR="00C63F9A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186E94" w:rsidP="00186E94" w:rsidR="00186E9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186E94" w:rsidP="00186E94" w:rsidR="00186E9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2D1236" w:rsidP="00186E94" w:rsidR="002D123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REPUBLIKA HRVATSKA</w:t>
            </w:r>
          </w:p>
          <w:p w:rsidRDefault="002D1236" w:rsidP="00186E94" w:rsidR="002D123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ŽDO </w:t>
            </w:r>
            <w:r w:rsidR="00C63F9A">
              <w:rPr>
                <w:rFonts w:hAnsi="Times New Roman" w:ascii="Times New Roman"/>
                <w:sz w:val="18"/>
                <w:szCs w:val="18"/>
              </w:rPr>
              <w:t>u Zagrebu</w:t>
            </w:r>
          </w:p>
          <w:p w:rsidRDefault="002D1236" w:rsidP="00186E94" w:rsidR="002D123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96"/>
            <w:vAlign w:val="center"/>
          </w:tcPr>
          <w:p w:rsidRDefault="00186E94" w:rsidP="00186E94" w:rsidR="00186E9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2D1236" w:rsidP="00186E94" w:rsidR="002D123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18683136487</w:t>
            </w:r>
          </w:p>
          <w:p w:rsidRDefault="002D1236" w:rsidP="00186E94" w:rsidR="002D1236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688"/>
            <w:vAlign w:val="center"/>
          </w:tcPr>
          <w:p w:rsidRDefault="002D1236" w:rsidP="00186E94" w:rsidR="002D1236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Savska cesta 41</w:t>
            </w:r>
          </w:p>
        </w:tc>
        <w:tc>
          <w:tcPr>
            <w:tcW w:type="pct" w:w="688"/>
            <w:vAlign w:val="center"/>
          </w:tcPr>
          <w:p w:rsidRDefault="00C63F9A" w:rsidP="00186E94" w:rsidR="002D1236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Općinski sud u </w:t>
            </w:r>
            <w:r w:rsidR="00240320">
              <w:rPr>
                <w:rFonts w:hAnsi="Times New Roman" w:ascii="Times New Roman"/>
                <w:sz w:val="18"/>
                <w:szCs w:val="18"/>
              </w:rPr>
              <w:t xml:space="preserve">Novom </w:t>
            </w:r>
            <w:r>
              <w:rPr>
                <w:rFonts w:hAnsi="Times New Roman" w:ascii="Times New Roman"/>
                <w:sz w:val="18"/>
                <w:szCs w:val="18"/>
              </w:rPr>
              <w:t>Zagrebu</w:t>
            </w:r>
          </w:p>
        </w:tc>
        <w:tc>
          <w:tcPr>
            <w:tcW w:type="pct" w:w="643"/>
            <w:vAlign w:val="center"/>
          </w:tcPr>
          <w:p w:rsidRDefault="00240320" w:rsidP="00186E94" w:rsidR="002D1236" w:rsidRPr="009D0FCD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211.676,88</w:t>
            </w:r>
          </w:p>
        </w:tc>
        <w:tc>
          <w:tcPr>
            <w:tcW w:type="pct" w:w="642"/>
            <w:vAlign w:val="center"/>
          </w:tcPr>
          <w:p w:rsidRDefault="00C63F9A" w:rsidP="00186E94" w:rsidR="00C63F9A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Rješenje o </w:t>
            </w:r>
            <w:r w:rsidR="00240320">
              <w:rPr>
                <w:rFonts w:hAnsi="Times New Roman" w:ascii="Times New Roman"/>
                <w:sz w:val="18"/>
                <w:szCs w:val="18"/>
              </w:rPr>
              <w:t xml:space="preserve">namirenju </w:t>
            </w:r>
            <w:proofErr w:type="spellStart"/>
            <w:r w:rsidR="00240320">
              <w:rPr>
                <w:rFonts w:hAnsi="Times New Roman" w:ascii="Times New Roman"/>
                <w:sz w:val="18"/>
                <w:szCs w:val="18"/>
              </w:rPr>
              <w:t>posl</w:t>
            </w:r>
            <w:proofErr w:type="spellEnd"/>
            <w:r w:rsidR="00240320">
              <w:rPr>
                <w:rFonts w:hAnsi="Times New Roman" w:ascii="Times New Roman"/>
                <w:sz w:val="18"/>
                <w:szCs w:val="18"/>
              </w:rPr>
              <w:t xml:space="preserve">. br. </w:t>
            </w:r>
            <w:proofErr w:type="spellStart"/>
            <w:r w:rsidR="00240320">
              <w:rPr>
                <w:rFonts w:hAnsi="Times New Roman" w:ascii="Times New Roman"/>
                <w:sz w:val="18"/>
                <w:szCs w:val="18"/>
              </w:rPr>
              <w:t>Ovr</w:t>
            </w:r>
            <w:proofErr w:type="spellEnd"/>
            <w:r w:rsidR="00240320">
              <w:rPr>
                <w:rFonts w:hAnsi="Times New Roman" w:ascii="Times New Roman"/>
                <w:sz w:val="18"/>
                <w:szCs w:val="18"/>
              </w:rPr>
              <w:t>-326/16-2 od 7/3/2016</w:t>
            </w:r>
          </w:p>
          <w:p w:rsidRDefault="002D1236" w:rsidP="00186E94" w:rsidR="002D1236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35"/>
            <w:vAlign w:val="center"/>
          </w:tcPr>
          <w:p w:rsidRDefault="00C63F9A" w:rsidP="00186E94" w:rsidR="00C63F9A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K.o. Blato novo,</w:t>
            </w:r>
          </w:p>
          <w:p w:rsidRDefault="00C63F9A" w:rsidP="00186E94" w:rsidR="00C63F9A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zk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. ul. 50547,</w:t>
            </w:r>
          </w:p>
          <w:p w:rsidRDefault="00C63F9A" w:rsidP="00186E94" w:rsidR="00C63F9A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hAnsi="Times New Roman" w:ascii="Times New Roman"/>
                <w:sz w:val="18"/>
                <w:szCs w:val="18"/>
              </w:rPr>
              <w:t>k.č</w:t>
            </w:r>
            <w:proofErr w:type="spellEnd"/>
            <w:r>
              <w:rPr>
                <w:rFonts w:hAnsi="Times New Roman" w:ascii="Times New Roman"/>
                <w:sz w:val="18"/>
                <w:szCs w:val="18"/>
              </w:rPr>
              <w:t>. 1345/2,</w:t>
            </w:r>
          </w:p>
          <w:p w:rsidRDefault="00C63F9A" w:rsidP="00186E94" w:rsidR="00240320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E-156 i E 157</w:t>
            </w:r>
            <w:r w:rsidR="00240320">
              <w:rPr>
                <w:rFonts w:hAnsi="Times New Roman" w:ascii="Times New Roman"/>
                <w:sz w:val="18"/>
                <w:szCs w:val="18"/>
              </w:rPr>
              <w:t xml:space="preserve"> (dva garažna mjesta u zgradi na adresi Zagreb,  </w:t>
            </w:r>
            <w:proofErr w:type="spellStart"/>
            <w:r w:rsidR="00240320">
              <w:rPr>
                <w:rFonts w:hAnsi="Times New Roman" w:ascii="Times New Roman"/>
                <w:sz w:val="18"/>
                <w:szCs w:val="18"/>
              </w:rPr>
              <w:t>Jaruščica</w:t>
            </w:r>
            <w:proofErr w:type="spellEnd"/>
            <w:r w:rsidR="00240320">
              <w:rPr>
                <w:rFonts w:hAnsi="Times New Roman" w:ascii="Times New Roman"/>
                <w:sz w:val="18"/>
                <w:szCs w:val="18"/>
              </w:rPr>
              <w:t xml:space="preserve"> 15 i 15/a) 2x 12,48 m2</w:t>
            </w:r>
          </w:p>
          <w:p w:rsidRDefault="00C63F9A" w:rsidP="00186E94" w:rsidR="00C63F9A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C63F9A" w:rsidP="00186E94" w:rsidR="002D1236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 </w:t>
            </w:r>
          </w:p>
        </w:tc>
      </w:tr>
    </w:tbl>
    <w:p w:rsidRDefault="004A5EC3" w:rsidP="00702487" w:rsidR="004A5EC3">
      <w:pPr>
        <w:jc w:val="center"/>
        <w:rPr>
          <w:rFonts w:hAnsi="Times New Roman" w:ascii="Times New Roman"/>
          <w:sz w:val="18"/>
          <w:szCs w:val="18"/>
        </w:rPr>
      </w:pPr>
    </w:p>
    <w:p w:rsidRDefault="00C63F9A" w:rsidP="00702487" w:rsidR="00C63F9A">
      <w:pPr>
        <w:jc w:val="center"/>
        <w:rPr>
          <w:rFonts w:hAnsi="Times New Roman" w:ascii="Times New Roman"/>
          <w:sz w:val="18"/>
          <w:szCs w:val="18"/>
        </w:rPr>
      </w:pPr>
    </w:p>
    <w:p w:rsidRDefault="00096FEA" w:rsidP="00702487" w:rsidR="00096FEA">
      <w:pPr>
        <w:jc w:val="center"/>
        <w:rPr>
          <w:rFonts w:hAnsi="Times New Roman" w:ascii="Times New Roman"/>
          <w:sz w:val="18"/>
          <w:szCs w:val="18"/>
        </w:rPr>
      </w:pPr>
    </w:p>
    <w:p w:rsidRDefault="00096FEA" w:rsidP="00702487" w:rsidR="00096FEA" w:rsidRPr="009D0FCD">
      <w:pPr>
        <w:jc w:val="center"/>
        <w:rPr>
          <w:rFonts w:hAnsi="Times New Roman" w:ascii="Times New Roman"/>
          <w:sz w:val="18"/>
          <w:szCs w:val="18"/>
        </w:rPr>
      </w:pPr>
    </w:p>
    <w:p w:rsidRDefault="00702487" w:rsidP="000D7FBB" w:rsidR="00702487" w:rsidRPr="002E0AE9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2E0AE9">
        <w:rPr>
          <w:rFonts w:hAnsi="Times New Roman" w:ascii="Times New Roman"/>
          <w:sz w:val="24"/>
          <w:szCs w:val="24"/>
        </w:rPr>
        <w:t>TABLICA IZLUČNIH PRAVA</w:t>
      </w:r>
    </w:p>
    <w:p w:rsidRDefault="00702487" w:rsidP="00702487" w:rsidR="00702487" w:rsidRPr="009D0FCD">
      <w:pPr>
        <w:jc w:val="center"/>
        <w:rPr>
          <w:rFonts w:hAnsi="Times New Roman" w:ascii="Times New Roman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0331A7" w:rsidR="00702487" w:rsidRPr="009D0FCD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Redni broj </w:t>
            </w:r>
          </w:p>
          <w:p w:rsidRDefault="00702487" w:rsidP="000331A7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148"/>
            <w:vAlign w:val="center"/>
          </w:tcPr>
          <w:p w:rsidRDefault="00702487" w:rsidP="000F189F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Ime i prezime / tvrtka ili naziv </w:t>
            </w:r>
            <w:proofErr w:type="spellStart"/>
            <w:r w:rsidRPr="009D0FCD">
              <w:rPr>
                <w:rFonts w:hAnsi="Times New Roman" w:ascii="Times New Roman"/>
                <w:sz w:val="18"/>
                <w:szCs w:val="18"/>
              </w:rPr>
              <w:t>razlučnog</w:t>
            </w:r>
            <w:proofErr w:type="spellEnd"/>
            <w:r w:rsidRPr="009D0FCD">
              <w:rPr>
                <w:rFonts w:hAnsi="Times New Roman" w:ascii="Times New Roman"/>
                <w:sz w:val="18"/>
                <w:szCs w:val="18"/>
              </w:rPr>
              <w:t xml:space="preserve"> 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OIB </w:t>
            </w:r>
            <w:proofErr w:type="spellStart"/>
            <w:r w:rsidRPr="009D0FCD">
              <w:rPr>
                <w:rFonts w:hAnsi="Times New Roman" w:ascii="Times New Roman"/>
                <w:sz w:val="18"/>
                <w:szCs w:val="18"/>
              </w:rPr>
              <w:t>razlučnog</w:t>
            </w:r>
            <w:proofErr w:type="spellEnd"/>
            <w:r w:rsidRPr="009D0FCD">
              <w:rPr>
                <w:rFonts w:hAnsi="Times New Roman" w:ascii="Times New Roman"/>
                <w:sz w:val="18"/>
                <w:szCs w:val="18"/>
              </w:rPr>
              <w:t xml:space="preserve"> 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Adresa / sjedište </w:t>
            </w:r>
            <w:proofErr w:type="spellStart"/>
            <w:r w:rsidRPr="009D0FCD">
              <w:rPr>
                <w:rFonts w:hAnsi="Times New Roman" w:ascii="Times New Roman"/>
                <w:sz w:val="18"/>
                <w:szCs w:val="18"/>
              </w:rPr>
              <w:t>razlučnog</w:t>
            </w:r>
            <w:proofErr w:type="spellEnd"/>
            <w:r w:rsidRPr="009D0FCD">
              <w:rPr>
                <w:rFonts w:hAnsi="Times New Roman" w:ascii="Times New Roman"/>
                <w:sz w:val="18"/>
                <w:szCs w:val="18"/>
              </w:rPr>
              <w:t xml:space="preserve"> 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Predmet izlučnog prava</w:t>
            </w:r>
          </w:p>
        </w:tc>
      </w:tr>
      <w:tr w:rsidTr="000331A7" w:rsidR="00702487" w:rsidRPr="009D0FCD">
        <w:trPr>
          <w:jc w:val="center"/>
        </w:trPr>
        <w:tc>
          <w:tcPr>
            <w:tcW w:type="pct" w:w="747"/>
          </w:tcPr>
          <w:p w:rsidRDefault="00096FEA" w:rsidP="00096FEA" w:rsidR="00096FEA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096FEA" w:rsidP="00096FEA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pct" w:w="1148"/>
          </w:tcPr>
          <w:p w:rsidRDefault="00702487" w:rsidP="000331A7" w:rsidR="00702487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854"/>
          </w:tcPr>
          <w:p w:rsidRDefault="00702487" w:rsidP="000331A7" w:rsidR="00702487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909"/>
          </w:tcPr>
          <w:p w:rsidRDefault="00702487" w:rsidP="000331A7" w:rsidR="00702487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671"/>
          </w:tcPr>
          <w:p w:rsidRDefault="00702487" w:rsidP="000331A7" w:rsidR="00702487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671"/>
          </w:tcPr>
          <w:p w:rsidRDefault="00702487" w:rsidP="000331A7" w:rsidR="00702487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</w:tr>
    </w:tbl>
    <w:p w:rsidRDefault="00702487" w:rsidP="00702487" w:rsidR="00702487" w:rsidRPr="009D0FCD">
      <w:pPr>
        <w:jc w:val="center"/>
        <w:rPr>
          <w:rFonts w:hAnsi="Times New Roman" w:ascii="Times New Roman"/>
          <w:sz w:val="18"/>
          <w:szCs w:val="18"/>
        </w:rPr>
      </w:pPr>
    </w:p>
    <w:p w:rsidRDefault="00F243FA" w:rsidR="00F243FA">
      <w:pPr>
        <w:rPr>
          <w:rFonts w:hAnsi="Times New Roman" w:ascii="Times New Roman"/>
          <w:sz w:val="18"/>
          <w:szCs w:val="18"/>
        </w:rPr>
      </w:pPr>
    </w:p>
    <w:p w:rsidRDefault="00B25138" w:rsidR="00B25138">
      <w:pPr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</w:p>
    <w:p w:rsidRDefault="00E72F63" w:rsidP="00F243FA" w:rsidR="00F243FA" w:rsidRPr="00096FE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096FEA" w:rsidRPr="00096FEA">
        <w:rPr>
          <w:rFonts w:hAnsi="Times New Roman" w:ascii="Times New Roman"/>
          <w:sz w:val="24"/>
          <w:szCs w:val="24"/>
        </w:rPr>
        <w:t>Rije</w:t>
      </w:r>
      <w:r>
        <w:rPr>
          <w:rFonts w:hAnsi="Times New Roman" w:ascii="Times New Roman"/>
          <w:sz w:val="24"/>
          <w:szCs w:val="24"/>
        </w:rPr>
        <w:t>ci</w:t>
      </w:r>
      <w:r w:rsidR="00470FCF">
        <w:rPr>
          <w:rFonts w:hAnsi="Times New Roman" w:ascii="Times New Roman"/>
          <w:sz w:val="24"/>
          <w:szCs w:val="24"/>
        </w:rPr>
        <w:t>, 04</w:t>
      </w:r>
      <w:r w:rsidR="005B2759">
        <w:rPr>
          <w:rFonts w:hAnsi="Times New Roman" w:ascii="Times New Roman"/>
          <w:sz w:val="24"/>
          <w:szCs w:val="24"/>
        </w:rPr>
        <w:t xml:space="preserve">. </w:t>
      </w:r>
      <w:r w:rsidR="00C63F9A">
        <w:rPr>
          <w:rFonts w:hAnsi="Times New Roman" w:ascii="Times New Roman"/>
          <w:sz w:val="24"/>
          <w:szCs w:val="24"/>
        </w:rPr>
        <w:t xml:space="preserve">siječnja </w:t>
      </w:r>
      <w:r w:rsidR="00B25138" w:rsidRPr="00096FEA">
        <w:rPr>
          <w:rFonts w:hAnsi="Times New Roman" w:ascii="Times New Roman"/>
          <w:sz w:val="24"/>
          <w:szCs w:val="24"/>
        </w:rPr>
        <w:t>2017</w:t>
      </w:r>
      <w:r w:rsidR="005B2759">
        <w:rPr>
          <w:rFonts w:hAnsi="Times New Roman" w:ascii="Times New Roman"/>
          <w:sz w:val="24"/>
          <w:szCs w:val="24"/>
        </w:rPr>
        <w:t>. godine.</w:t>
      </w:r>
      <w:r w:rsidR="00B25138" w:rsidRPr="00096FEA">
        <w:rPr>
          <w:rFonts w:hAnsi="Times New Roman" w:ascii="Times New Roman"/>
          <w:sz w:val="24"/>
          <w:szCs w:val="24"/>
        </w:rPr>
        <w:tab/>
      </w:r>
    </w:p>
    <w:p w:rsidRDefault="00096FEA" w:rsidP="00F243FA" w:rsidR="00096FEA" w:rsidRPr="00096FEA">
      <w:pPr>
        <w:rPr>
          <w:rFonts w:hAnsi="Times New Roman" w:ascii="Times New Roman"/>
          <w:sz w:val="24"/>
          <w:szCs w:val="24"/>
        </w:rPr>
      </w:pPr>
    </w:p>
    <w:p w:rsidRDefault="008D5207" w:rsidP="00F243FA" w:rsidR="00F243FA" w:rsidRPr="00096FEA">
      <w:pPr>
        <w:ind w:firstLine="708" w:left="849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="00096FEA">
        <w:rPr>
          <w:rFonts w:hAnsi="Times New Roman" w:ascii="Times New Roman"/>
          <w:sz w:val="24"/>
          <w:szCs w:val="24"/>
        </w:rPr>
        <w:t xml:space="preserve">  </w:t>
      </w:r>
      <w:r w:rsidR="00096FEA" w:rsidRPr="00096FEA">
        <w:rPr>
          <w:rFonts w:hAnsi="Times New Roman" w:ascii="Times New Roman"/>
          <w:sz w:val="24"/>
          <w:szCs w:val="24"/>
        </w:rPr>
        <w:t>Stečajni</w:t>
      </w:r>
      <w:r w:rsidR="00F243FA" w:rsidRPr="00096FEA">
        <w:rPr>
          <w:rFonts w:hAnsi="Times New Roman" w:ascii="Times New Roman"/>
          <w:sz w:val="24"/>
          <w:szCs w:val="24"/>
        </w:rPr>
        <w:t xml:space="preserve"> upravitelj</w:t>
      </w:r>
    </w:p>
    <w:p w:rsidRDefault="00B25138" w:rsidR="00C61F72" w:rsidRPr="00096FEA">
      <w:pPr>
        <w:rPr>
          <w:rFonts w:hAnsi="Times New Roman" w:ascii="Times New Roman"/>
          <w:sz w:val="24"/>
          <w:szCs w:val="24"/>
        </w:rPr>
      </w:pPr>
      <w:r w:rsidRPr="00096FEA">
        <w:rPr>
          <w:rFonts w:hAnsi="Times New Roman" w:ascii="Times New Roman"/>
          <w:sz w:val="24"/>
          <w:szCs w:val="24"/>
        </w:rPr>
        <w:tab/>
      </w:r>
      <w:r w:rsidRPr="00096FEA">
        <w:rPr>
          <w:rFonts w:hAnsi="Times New Roman" w:ascii="Times New Roman"/>
          <w:sz w:val="24"/>
          <w:szCs w:val="24"/>
        </w:rPr>
        <w:tab/>
      </w:r>
      <w:r w:rsidRPr="00096FEA">
        <w:rPr>
          <w:rFonts w:hAnsi="Times New Roman" w:ascii="Times New Roman"/>
          <w:sz w:val="24"/>
          <w:szCs w:val="24"/>
        </w:rPr>
        <w:tab/>
      </w:r>
      <w:r w:rsidRPr="00096FEA">
        <w:rPr>
          <w:rFonts w:hAnsi="Times New Roman" w:ascii="Times New Roman"/>
          <w:sz w:val="24"/>
          <w:szCs w:val="24"/>
        </w:rPr>
        <w:tab/>
        <w:t xml:space="preserve">                                  </w:t>
      </w:r>
      <w:r w:rsidR="00F243FA" w:rsidRPr="00096FEA">
        <w:rPr>
          <w:rFonts w:hAnsi="Times New Roman" w:ascii="Times New Roman"/>
          <w:sz w:val="24"/>
          <w:szCs w:val="24"/>
        </w:rPr>
        <w:tab/>
      </w:r>
      <w:r w:rsidR="00F243FA" w:rsidRPr="00096FEA">
        <w:rPr>
          <w:rFonts w:hAnsi="Times New Roman" w:ascii="Times New Roman"/>
          <w:sz w:val="24"/>
          <w:szCs w:val="24"/>
        </w:rPr>
        <w:tab/>
      </w:r>
      <w:r w:rsidR="00F243FA" w:rsidRPr="00096FEA">
        <w:rPr>
          <w:rFonts w:hAnsi="Times New Roman" w:ascii="Times New Roman"/>
          <w:sz w:val="24"/>
          <w:szCs w:val="24"/>
        </w:rPr>
        <w:tab/>
      </w:r>
      <w:r w:rsidR="00F243FA" w:rsidRPr="00096FEA">
        <w:rPr>
          <w:rFonts w:hAnsi="Times New Roman" w:ascii="Times New Roman"/>
          <w:sz w:val="24"/>
          <w:szCs w:val="24"/>
        </w:rPr>
        <w:tab/>
      </w:r>
      <w:r w:rsidR="00F243FA" w:rsidRPr="00096FEA">
        <w:rPr>
          <w:rFonts w:hAnsi="Times New Roman" w:ascii="Times New Roman"/>
          <w:sz w:val="24"/>
          <w:szCs w:val="24"/>
        </w:rPr>
        <w:tab/>
      </w:r>
      <w:r w:rsidR="00F243FA" w:rsidRPr="00096FEA">
        <w:rPr>
          <w:rFonts w:hAnsi="Times New Roman" w:ascii="Times New Roman"/>
          <w:sz w:val="24"/>
          <w:szCs w:val="24"/>
        </w:rPr>
        <w:tab/>
        <w:t xml:space="preserve">                </w:t>
      </w:r>
      <w:r w:rsidR="00096FEA" w:rsidRPr="00096FEA">
        <w:rPr>
          <w:rFonts w:hAnsi="Times New Roman" w:ascii="Times New Roman"/>
          <w:sz w:val="24"/>
          <w:szCs w:val="24"/>
        </w:rPr>
        <w:t xml:space="preserve"> </w:t>
      </w:r>
      <w:r w:rsidR="008D5207">
        <w:rPr>
          <w:rFonts w:hAnsi="Times New Roman" w:ascii="Times New Roman"/>
          <w:sz w:val="24"/>
          <w:szCs w:val="24"/>
        </w:rPr>
        <w:t xml:space="preserve">   </w:t>
      </w:r>
      <w:r w:rsidR="00096FEA" w:rsidRPr="00096FEA">
        <w:rPr>
          <w:rFonts w:hAnsi="Times New Roman" w:ascii="Times New Roman"/>
          <w:sz w:val="24"/>
          <w:szCs w:val="24"/>
        </w:rPr>
        <w:t>Jure Matković</w:t>
      </w:r>
    </w:p>
    <w:sectPr w:rsidSect="00AA2FD5" w:rsidR="00C61F72" w:rsidRPr="00096FEA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294" w:rsidP="00702487" w:rsidR="001E3294">
      <w:pPr>
        <w:spacing w:after="0"/>
      </w:pPr>
      <w:r>
        <w:separator/>
      </w:r>
    </w:p>
  </w:endnote>
  <w:endnote w:id="0" w:type="continuationSeparator">
    <w:p w:rsidRDefault="001E3294" w:rsidP="00702487" w:rsidR="001E32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294" w:rsidP="00702487" w:rsidR="001E3294">
      <w:pPr>
        <w:spacing w:after="0"/>
      </w:pPr>
      <w:r>
        <w:separator/>
      </w:r>
    </w:p>
  </w:footnote>
  <w:footnote w:id="0" w:type="continuationSeparator">
    <w:p w:rsidRDefault="001E3294" w:rsidP="00702487" w:rsidR="001E329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466EAB"/>
    <w:multiLevelType w:val="hybridMultilevel"/>
    <w:tmpl w:val="E8021650"/>
    <w:lvl w:tplc="E6A29168" w:ilvl="0">
      <w:start w:val="2"/>
      <w:numFmt w:val="bullet"/>
      <w:lvlText w:val="-"/>
      <w:lvlJc w:val="left"/>
      <w:pPr>
        <w:ind w:hanging="360" w:left="4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55"/>
      </w:pPr>
      <w:rPr>
        <w:rFonts w:hAnsi="Wingdings" w:ascii="Wingdings" w:hint="default"/>
      </w:rPr>
    </w:lvl>
  </w:abstractNum>
  <w:abstractNum w:abstractNumId="2">
    <w:nsid w:val="0DB16DE7"/>
    <w:multiLevelType w:val="hybridMultilevel"/>
    <w:tmpl w:val="A7C2567C"/>
    <w:lvl w:tplc="411E8EB8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73C20D3"/>
    <w:multiLevelType w:val="hybridMultilevel"/>
    <w:tmpl w:val="BA74AB74"/>
    <w:lvl w:tplc="C3FC19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A5290A"/>
    <w:multiLevelType w:val="hybridMultilevel"/>
    <w:tmpl w:val="637AD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220D1F"/>
    <w:multiLevelType w:val="hybridMultilevel"/>
    <w:tmpl w:val="BAA616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7977"/>
    <w:rsid w:val="00037252"/>
    <w:rsid w:val="0005579F"/>
    <w:rsid w:val="00057077"/>
    <w:rsid w:val="0005726A"/>
    <w:rsid w:val="00080B82"/>
    <w:rsid w:val="00096FEA"/>
    <w:rsid w:val="000B6935"/>
    <w:rsid w:val="000C2358"/>
    <w:rsid w:val="000D63C2"/>
    <w:rsid w:val="000D7FBB"/>
    <w:rsid w:val="000F189F"/>
    <w:rsid w:val="00121DFE"/>
    <w:rsid w:val="00121FF6"/>
    <w:rsid w:val="00130B5A"/>
    <w:rsid w:val="00140F36"/>
    <w:rsid w:val="0014207E"/>
    <w:rsid w:val="001523F7"/>
    <w:rsid w:val="001663BC"/>
    <w:rsid w:val="00175F52"/>
    <w:rsid w:val="00186E94"/>
    <w:rsid w:val="001A5000"/>
    <w:rsid w:val="001B2606"/>
    <w:rsid w:val="001B3C0E"/>
    <w:rsid w:val="001B4B97"/>
    <w:rsid w:val="001E3294"/>
    <w:rsid w:val="001F7374"/>
    <w:rsid w:val="00201F96"/>
    <w:rsid w:val="00204394"/>
    <w:rsid w:val="00236313"/>
    <w:rsid w:val="00240320"/>
    <w:rsid w:val="002448B5"/>
    <w:rsid w:val="0026008D"/>
    <w:rsid w:val="00270DD8"/>
    <w:rsid w:val="002A0B93"/>
    <w:rsid w:val="002C2B1C"/>
    <w:rsid w:val="002D1236"/>
    <w:rsid w:val="002D1C55"/>
    <w:rsid w:val="002E0AE9"/>
    <w:rsid w:val="002F0F80"/>
    <w:rsid w:val="002F4B8F"/>
    <w:rsid w:val="002F683E"/>
    <w:rsid w:val="00304F8B"/>
    <w:rsid w:val="00305500"/>
    <w:rsid w:val="0033233E"/>
    <w:rsid w:val="00374D14"/>
    <w:rsid w:val="003900B7"/>
    <w:rsid w:val="003A3889"/>
    <w:rsid w:val="003B2553"/>
    <w:rsid w:val="003C20FC"/>
    <w:rsid w:val="003D1B32"/>
    <w:rsid w:val="003E182A"/>
    <w:rsid w:val="00403E8F"/>
    <w:rsid w:val="004052D1"/>
    <w:rsid w:val="00422B20"/>
    <w:rsid w:val="00424711"/>
    <w:rsid w:val="004443BD"/>
    <w:rsid w:val="00452E1B"/>
    <w:rsid w:val="00453FCF"/>
    <w:rsid w:val="004562FC"/>
    <w:rsid w:val="00470FCF"/>
    <w:rsid w:val="004935CC"/>
    <w:rsid w:val="004A5EC3"/>
    <w:rsid w:val="004B0956"/>
    <w:rsid w:val="004B55FD"/>
    <w:rsid w:val="004D1DCF"/>
    <w:rsid w:val="004E306C"/>
    <w:rsid w:val="00506DD4"/>
    <w:rsid w:val="00513CB0"/>
    <w:rsid w:val="00546E5D"/>
    <w:rsid w:val="005621DF"/>
    <w:rsid w:val="005A4344"/>
    <w:rsid w:val="005A4DA0"/>
    <w:rsid w:val="005B2759"/>
    <w:rsid w:val="005C052A"/>
    <w:rsid w:val="005C3205"/>
    <w:rsid w:val="005D2D88"/>
    <w:rsid w:val="005D36E0"/>
    <w:rsid w:val="00653321"/>
    <w:rsid w:val="006755D3"/>
    <w:rsid w:val="006B64B2"/>
    <w:rsid w:val="006B6B7B"/>
    <w:rsid w:val="006B7361"/>
    <w:rsid w:val="006C0CBF"/>
    <w:rsid w:val="006E7524"/>
    <w:rsid w:val="00702487"/>
    <w:rsid w:val="00714772"/>
    <w:rsid w:val="007374D9"/>
    <w:rsid w:val="007600F5"/>
    <w:rsid w:val="007A1DBB"/>
    <w:rsid w:val="007A5285"/>
    <w:rsid w:val="007B12EC"/>
    <w:rsid w:val="007B3B51"/>
    <w:rsid w:val="007C1B64"/>
    <w:rsid w:val="007F0A55"/>
    <w:rsid w:val="008512FB"/>
    <w:rsid w:val="008518D2"/>
    <w:rsid w:val="00851EF2"/>
    <w:rsid w:val="00852A9E"/>
    <w:rsid w:val="008C3C94"/>
    <w:rsid w:val="008D5207"/>
    <w:rsid w:val="008E6986"/>
    <w:rsid w:val="00904A27"/>
    <w:rsid w:val="00921EC1"/>
    <w:rsid w:val="0092503D"/>
    <w:rsid w:val="009725E0"/>
    <w:rsid w:val="0099764E"/>
    <w:rsid w:val="009A1963"/>
    <w:rsid w:val="009D0FCD"/>
    <w:rsid w:val="009E0B9B"/>
    <w:rsid w:val="009E4D25"/>
    <w:rsid w:val="00A529D8"/>
    <w:rsid w:val="00A52C83"/>
    <w:rsid w:val="00A675A7"/>
    <w:rsid w:val="00A733D0"/>
    <w:rsid w:val="00A736A2"/>
    <w:rsid w:val="00A94B48"/>
    <w:rsid w:val="00A97FBB"/>
    <w:rsid w:val="00AA275D"/>
    <w:rsid w:val="00AA2FD5"/>
    <w:rsid w:val="00AA4AA4"/>
    <w:rsid w:val="00AA6A6C"/>
    <w:rsid w:val="00AC3BED"/>
    <w:rsid w:val="00AE4247"/>
    <w:rsid w:val="00B10906"/>
    <w:rsid w:val="00B24EDC"/>
    <w:rsid w:val="00B25138"/>
    <w:rsid w:val="00B74B12"/>
    <w:rsid w:val="00B87997"/>
    <w:rsid w:val="00BD1DDD"/>
    <w:rsid w:val="00BE669D"/>
    <w:rsid w:val="00BF5CE0"/>
    <w:rsid w:val="00C04BC7"/>
    <w:rsid w:val="00C07FB6"/>
    <w:rsid w:val="00C20292"/>
    <w:rsid w:val="00C50A6E"/>
    <w:rsid w:val="00C52E61"/>
    <w:rsid w:val="00C61F72"/>
    <w:rsid w:val="00C63F9A"/>
    <w:rsid w:val="00C96986"/>
    <w:rsid w:val="00CB3FBB"/>
    <w:rsid w:val="00CC5262"/>
    <w:rsid w:val="00D17345"/>
    <w:rsid w:val="00D269CF"/>
    <w:rsid w:val="00D46259"/>
    <w:rsid w:val="00D61A09"/>
    <w:rsid w:val="00D93A1B"/>
    <w:rsid w:val="00DA7417"/>
    <w:rsid w:val="00DE7A62"/>
    <w:rsid w:val="00DF03DF"/>
    <w:rsid w:val="00E23DC0"/>
    <w:rsid w:val="00E62F38"/>
    <w:rsid w:val="00E72F63"/>
    <w:rsid w:val="00E91B7D"/>
    <w:rsid w:val="00EA7ECC"/>
    <w:rsid w:val="00EB235C"/>
    <w:rsid w:val="00EE0E3D"/>
    <w:rsid w:val="00F04061"/>
    <w:rsid w:val="00F127CD"/>
    <w:rsid w:val="00F243FA"/>
    <w:rsid w:val="00F268FE"/>
    <w:rsid w:val="00F26C64"/>
    <w:rsid w:val="00F26D75"/>
    <w:rsid w:val="00F276F9"/>
    <w:rsid w:val="00F63F3A"/>
    <w:rsid w:val="00F83B14"/>
    <w:rsid w:val="00F87F5C"/>
    <w:rsid w:val="00FE3E91"/>
    <w:rsid w:val="00FF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0D7FB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0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06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0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0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0D7FB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0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06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0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0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prilogu tablice prijavljenih tražbina</izvorni_sadrzaj>
    <derivirana_varijabla naziv="DomainObject.Primjedba_1">U prilogu tablice prijavljenih tražbina</derivirana_varijabla>
  </DomainObject.Primjedba>
  <DomainObject.Oznaka>
    <izvorni_sadrzaj>St-5906/2015-25</izvorni_sadrzaj>
    <derivirana_varijabla naziv="DomainObject.Oznaka_1">St-5906/2015-25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5906</izvorni_sadrzaj>
    <derivirana_varijabla naziv="DomainObject.Predmet.Broj_1">5906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St-5906/2015</izvorni_sadrzaj>
    <derivirana_varijabla naziv="DomainObject.Predmet.OznakaBroj_1">St-5906/2015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OMEGA-PRODUKCIJA d.o.o. za audiovizualne djelatnosti zastupanog po punomoćniku Dražen Pazman</izvorni_sadrzaj>
    <derivirana_varijabla naziv="DomainObject.Predmet.ProtustrankaFormated_1">  OMEGA-PRODUKCIJA d.o.o. za audiovizualne djelatnosti zastupanog po punomoćniku Dražen Pazman</derivirana_varijabla>
  </DomainObject.Predmet.ProtustrankaFormated>
  <DomainObject.Predmet.ProtustrankaFormatedOIB>
    <izvorni_sadrzaj>  OMEGA-PRODUKCIJA d.o.o. za audiovizualne djelatnosti, OIB 96575137742 zastupanog po punomoćniku Dražen Pazman</izvorni_sadrzaj>
    <derivirana_varijabla naziv="DomainObject.Predmet.ProtustrankaFormatedOIB_1">  OMEGA-PRODUKCIJA d.o.o. za audiovizualne djelatnosti, OIB 96575137742 zastupanog po punomoćniku Dražen Pazman</derivirana_varijabla>
  </DomainObject.Predmet.ProtustrankaFormatedOIB>
  <DomainObject.Predmet.ProtustrankaFormatedWithAdress>
    <izvorni_sadrzaj> OMEGA-PRODUKCIJA d.o.o. za audiovizualne djelatnosti, Barčev trg 6, 10000 Zagreb zastupanog po punomoćniku Dražen Pazman</izvorni_sadrzaj>
    <derivirana_varijabla naziv="DomainObject.Predmet.ProtustrankaFormatedWithAdress_1"> OMEGA-PRODUKCIJA d.o.o. za audiovizualne djelatnosti, Barčev trg 6, 10000 Zagreb zastupanog po punomoćniku Dražen Pazman</derivirana_varijabla>
  </DomainObject.Predmet.ProtustrankaFormatedWithAdress>
  <DomainObject.Predmet.ProtustrankaFormatedWithAdressOIB>
    <izvorni_sadrzaj> OMEGA-PRODUKCIJA d.o.o. za audiovizualne djelatnosti, OIB 96575137742, Barčev trg 6, 10000 Zagreb zastupanog po punomoćniku Dražen Pazman</izvorni_sadrzaj>
    <derivirana_varijabla naziv="DomainObject.Predmet.ProtustrankaFormatedWithAdressOIB_1"> OMEGA-PRODUKCIJA d.o.o. za audiovizualne djelatnosti, OIB 96575137742, Barčev trg 6, 10000 Zagreb zastupanog po punomoćniku Dražen Pazman</derivirana_varijabla>
  </DomainObject.Predmet.ProtustrankaFormatedWithAdressOIB>
  <DomainObject.Predmet.ProtustrankaWithAdress>
    <izvorni_sadrzaj>OMEGA-PRODUKCIJA d.o.o. za audiovizualne djelatnosti Barčev trg 6, 10000 Zagreb</izvorni_sadrzaj>
    <derivirana_varijabla naziv="DomainObject.Predmet.ProtustrankaWithAdress_1">OMEGA-PRODUKCIJA d.o.o. za audiovizualne djelatnosti Barčev trg 6, 10000 Zagreb</derivirana_varijabla>
  </DomainObject.Predmet.ProtustrankaWithAdress>
  <DomainObject.Predmet.ProtustrankaWithAdressOIB>
    <izvorni_sadrzaj>OMEGA-PRODUKCIJA d.o.o. za audiovizualne djelatnosti, OIB 96575137742, Barčev trg 6, 10000 Zagreb</izvorni_sadrzaj>
    <derivirana_varijabla naziv="DomainObject.Predmet.ProtustrankaWithAdressOIB_1">OMEGA-PRODUKCIJA d.o.o. za audiovizualne djelatnosti, OIB 96575137742, Barčev trg 6, 10000 Zagreb</derivirana_varijabla>
  </DomainObject.Predmet.ProtustrankaWithAdressOIB>
  <DomainObject.Predmet.ProtustrankaNazivFormated>
    <izvorni_sadrzaj>OMEGA-PRODUKCIJA d.o.o. za audiovizualne djelatnosti</izvorni_sadrzaj>
    <derivirana_varijabla naziv="DomainObject.Predmet.ProtustrankaNazivFormated_1">OMEGA-PRODUKCIJA d.o.o. za audiovizualne djelatnosti</derivirana_varijabla>
  </DomainObject.Predmet.ProtustrankaNazivFormated>
  <DomainObject.Predmet.ProtustrankaNazivFormatedOIB>
    <izvorni_sadrzaj>OMEGA-PRODUKCIJA d.o.o. za audiovizualne djelatnosti, OIB 96575137742</izvorni_sadrzaj>
    <derivirana_varijabla naziv="DomainObject.Predmet.ProtustrankaNazivFormatedOIB_1">OMEGA-PRODUKCIJA d.o.o. za audiovizualne djelatnosti, OIB 96575137742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OMEGA-PRODUKCIJA d.o.o. za audiovizualne djelatnosti zastupanog po punomoćniku Dražen Pazman</item>
    </izvorni_sadrzaj>
    <derivirana_varijabla naziv="DomainObject.Predmet.ProtuStrankaListFormated_1">
      <item>OMEGA-PRODUKCIJA d.o.o. za audiovizualne djelatnosti zastupanog po punomoćniku Dražen Pazman</item>
    </derivirana_varijabla>
  </DomainObject.Predmet.ProtuStrankaListFormated>
  <DomainObject.Predmet.ProtuStrankaListFormatedOIB>
    <izvorni_sadrzaj>
      <item>OMEGA-PRODUKCIJA d.o.o. za audiovizualne djelatnosti, OIB 96575137742 zastupanog po punomoćniku Dražen Pazman</item>
    </izvorni_sadrzaj>
    <derivirana_varijabla naziv="DomainObject.Predmet.ProtuStrankaListFormatedOIB_1">
      <item>OMEGA-PRODUKCIJA d.o.o. za audiovizualne djelatnosti, OIB 96575137742 zastupanog po punomoćniku Dražen Pazman</item>
    </derivirana_varijabla>
  </DomainObject.Predmet.ProtuStrankaListFormatedOIB>
  <DomainObject.Predmet.ProtuStrankaListFormatedWithAdress>
    <izvorni_sadrzaj>
      <item>OMEGA-PRODUKCIJA d.o.o. za audiovizualne djelatnosti, Barčev trg 6, 10000 Zagreb zastupanog po punomoćniku Dražen Pazman</item>
    </izvorni_sadrzaj>
    <derivirana_varijabla naziv="DomainObject.Predmet.ProtuStrankaListFormatedWithAdress_1">
      <item>OMEGA-PRODUKCIJA d.o.o. za audiovizualne djelatnosti, Barčev trg 6, 10000 Zagreb zastupanog po punomoćniku Dražen Pazman</item>
    </derivirana_varijabla>
  </DomainObject.Predmet.ProtuStrankaListFormatedWithAdress>
  <DomainObject.Predmet.ProtuStrankaListFormatedWithAdressOIB>
    <izvorni_sadrzaj>
      <item>OMEGA-PRODUKCIJA d.o.o. za audiovizualne djelatnosti, OIB 96575137742, Barčev trg 6, 10000 Zagreb zastupanog po punomoćniku Dražen Pazman</item>
    </izvorni_sadrzaj>
    <derivirana_varijabla naziv="DomainObject.Predmet.ProtuStrankaListFormatedWithAdressOIB_1">
      <item>OMEGA-PRODUKCIJA d.o.o. za audiovizualne djelatnosti, OIB 96575137742, Barčev trg 6, 10000 Zagreb zastupanog po punomoćniku Dražen Pazman</item>
    </derivirana_varijabla>
  </DomainObject.Predmet.ProtuStrankaListFormatedWithAdressOIB>
  <DomainObject.Predmet.ProtuStrankaListNazivFormated>
    <izvorni_sadrzaj>
      <item>OMEGA-PRODUKCIJA d.o.o. za audiovizualne djelatnosti</item>
    </izvorni_sadrzaj>
    <derivirana_varijabla naziv="DomainObject.Predmet.ProtuStrankaListNazivFormated_1">
      <item>OMEGA-PRODUKCIJA d.o.o. za audiovizualne djelatnosti</item>
    </derivirana_varijabla>
  </DomainObject.Predmet.ProtuStrankaListNazivFormated>
  <DomainObject.Predmet.ProtuStrankaListNazivFormatedOIB>
    <izvorni_sadrzaj>
      <item>OMEGA-PRODUKCIJA d.o.o. za audiovizualne djelatnosti, OIB 96575137742</item>
    </izvorni_sadrzaj>
    <derivirana_varijabla naziv="DomainObject.Predmet.ProtuStrankaListNazivFormatedOIB_1">
      <item>OMEGA-PRODUKCIJA d.o.o. za audiovizualne djelatnosti, OIB 96575137742</item>
    </derivirana_varijabla>
  </DomainObject.Predmet.ProtuStrankaListNazivFormatedOIB>
  <DomainObject.Predmet.OstaliListFormated>
    <izvorni_sadrzaj>
      <item>Dražen Pazman punomoćnik sudionika u postupku OMEGA-PRODUKCIJA d.o.o. za audiovizualne djelatnosti</item>
    </izvorni_sadrzaj>
    <derivirana_varijabla naziv="DomainObject.Predmet.OstaliListFormated_1">
      <item>Dražen Pazman punomoćnik sudionika u postupku OMEGA-PRODUKCIJA d.o.o. za audiovizualne djelatnosti</item>
    </derivirana_varijabla>
  </DomainObject.Predmet.OstaliListFormated>
  <DomainObject.Predmet.OstaliListFormatedOIB>
    <izvorni_sadrzaj>
      <item>Dražen Pazman, OIB 99539913201 punomoćnik sudionika u postupku OMEGA-PRODUKCIJA d.o.o. za audiovizualne djelatnosti</item>
    </izvorni_sadrzaj>
    <derivirana_varijabla naziv="DomainObject.Predmet.OstaliListFormatedOIB_1">
      <item>Dražen Pazman, OIB 99539913201 punomoćnik sudionika u postupku OMEGA-PRODUKCIJA d.o.o. za audiovizualne djelatnosti</item>
    </derivirana_varijabla>
  </DomainObject.Predmet.OstaliListFormatedOIB>
  <DomainObject.Predmet.OstaliListFormatedWithAdress>
    <izvorni_sadrzaj>
      <item>Dražen Pazman, Kralja Tomislava 84, 51511 Njivice punomoćnik sudionika u postupku OMEGA-PRODUKCIJA d.o.o. za audiovizualne djelatnosti</item>
    </izvorni_sadrzaj>
    <derivirana_varijabla naziv="DomainObject.Predmet.OstaliListFormatedWithAdress_1">
      <item>Dražen Pazman, Kralja Tomislava 84, 51511 Njivice punomoćnik sudionika u postupku OMEGA-PRODUKCIJA d.o.o. za audiovizualne djelatnosti</item>
    </derivirana_varijabla>
  </DomainObject.Predmet.OstaliListFormatedWithAdress>
  <DomainObject.Predmet.OstaliListFormatedWithAdressOIB>
    <izvorni_sadrzaj>
      <item>Dražen Pazman, OIB 99539913201, Kralja Tomislava 84, 51511 Njivice punomoćnik sudionika u postupku OMEGA-PRODUKCIJA d.o.o. za audiovizualne djelatnosti</item>
    </izvorni_sadrzaj>
    <derivirana_varijabla naziv="DomainObject.Predmet.OstaliListFormatedWithAdressOIB_1">
      <item>Dražen Pazman, OIB 99539913201, Kralja Tomislava 84, 51511 Njivice punomoćnik sudionika u postupku OMEGA-PRODUKCIJA d.o.o. za audiovizualne djelatnosti</item>
    </derivirana_varijabla>
  </DomainObject.Predmet.OstaliListFormatedWithAdressOIB>
  <DomainObject.Predmet.OstaliListNazivFormated>
    <izvorni_sadrzaj>
      <item>Dražen Pazman</item>
    </izvorni_sadrzaj>
    <derivirana_varijabla naziv="DomainObject.Predmet.OstaliListNazivFormated_1">
      <item>Dražen Pazman</item>
    </derivirana_varijabla>
  </DomainObject.Predmet.OstaliListNazivFormated>
  <DomainObject.Predmet.OstaliListNazivFormatedOIB>
    <izvorni_sadrzaj>
      <item>Dražen Pazman, OIB 99539913201</item>
    </izvorni_sadrzaj>
    <derivirana_varijabla naziv="DomainObject.Predmet.OstaliListNazivFormatedOIB_1">
      <item>Dražen Pazman, OIB 99539913201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OMEGA-PRODUKCIJA d.o.o. za audiovizualne djelatnosti</izvorni_sadrzaj>
    <derivirana_varijabla naziv="DomainObject.Predmet.ProtustrankaIDrugi_1">OMEGA-PRODUKCIJA d.o.o. za audiovizualne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OMEGA-PRODUKCIJA d.o.o. za audiovizualne djelatnosti, OIB 96575137742, Barčev trg 6, 10000 Zagreb</izvorni_sadrzaj>
    <derivirana_varijabla naziv="DomainObject.Predmet.ProtustrankaIDrugiAdressOIB_1">OMEGA-PRODUKCIJA d.o.o. za audiovizualne djelatnosti, OIB 96575137742, Barčev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OMEGA-PRODUKCIJA d.o.o. za audiovizualne djelatnosti</item>
      <item>Dražen Pazman</item>
    </izvorni_sadrzaj>
    <derivirana_varijabla naziv="DomainObject.Predmet.SudioniciListNaziv_1">
      <item>FINA Regionalni centar Zagreb</item>
      <item>OMEGA-PRODUKCIJA d.o.o. za audiovizualne djelatnosti</item>
      <item>Dražen Pazman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izvorni_sadrzaj>
    <derivirana_varijabla naziv="DomainObject.Predmet.SudioniciListAdressOIB_1"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96575137742</item>
      <item>, OIB 99539913201</item>
    </izvorni_sadrzaj>
    <derivirana_varijabla naziv="DomainObject.Predmet.SudioniciListNazivOIB_1">
      <item>, OIB 85821130368</item>
      <item>, OIB 96575137742</item>
      <item>, OIB 99539913201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757</properties:Words>
  <properties:Characters>4522</properties:Characters>
  <properties:Lines>441</properties:Lines>
  <properties:Paragraphs>242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2018-01-10T12:37:00Z</dcterms:created>
  <dc:creator>ADMINIBM</dc:creator>
  <cp:lastModifiedBy>Vinka Mihalinčić</cp:lastModifiedBy>
  <dcterms:modified xmlns:xsi="http://www.w3.org/2001/XMLSchema-instance" xsi:type="dcterms:W3CDTF">2018-01-10T12:38:00Z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St-5906/2015-25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