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f370" w14:paraId="8f3f37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D1548" w:rsidRPr="006D1548">
        <w:t>KROŠTULA d.o.o., Pakoštane, Jadranska cesta 3, OIB: 77987249584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D1548">
        <w:t>20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D1548">
        <w:t>28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 w:rsidR="006D1548">
        <w:t>. objavio je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D1548" w:rsidRPr="006D1548">
        <w:t>KROŠTULA d.o.o., Pakoštane, Jadranska cesta 3, OIB: 77987249584</w:t>
      </w:r>
      <w:r w:rsidR="00990573">
        <w:t xml:space="preserve">, </w:t>
      </w:r>
      <w:r>
        <w:t xml:space="preserve">na temelju neizvršenih osnova za plaćanje iznosi </w:t>
      </w:r>
      <w:r w:rsidR="006D1548">
        <w:t>100</w:t>
      </w:r>
      <w:r w:rsidR="00990573">
        <w:t>.</w:t>
      </w:r>
      <w:r w:rsidR="006D1548">
        <w:t>685</w:t>
      </w:r>
      <w:r w:rsidR="00990573">
        <w:t>,</w:t>
      </w:r>
      <w:r w:rsidR="006D1548">
        <w:t>59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D1548">
        <w:t>Karlo Vulin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D1548">
        <w:t>28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0E3E6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D1548">
      <w:t>317/17-6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D1548">
      <w:t>317</w:t>
    </w:r>
    <w:r w:rsidR="0076513B">
      <w:t>/1</w:t>
    </w:r>
    <w:r w:rsidR="00FF274E">
      <w:t>7</w:t>
    </w:r>
    <w:r w:rsidR="0076513B">
      <w:t>-</w:t>
    </w:r>
    <w:r w:rsidR="006D1548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3E6C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B280E"/>
    <w:rsid w:val="003D6394"/>
    <w:rsid w:val="00415D3C"/>
    <w:rsid w:val="00447958"/>
    <w:rsid w:val="004635D5"/>
    <w:rsid w:val="0046367D"/>
    <w:rsid w:val="004642E8"/>
    <w:rsid w:val="00474991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D1548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KROŠTULA društvo s ograničenom odgovornošću za proizvodnju, trgovinu i usluge</izvorni_sadrzaj>
    <derivirana_varijabla naziv="DomainObject.Predmet.ProtustrankaFormated_1">  KROŠTULA društvo s ograničenom odgovornošću za proizvodnju, trgovinu i usluge</derivirana_varijabla>
  </DomainObject.Predmet.ProtustrankaFormated>
  <DomainObject.Predmet.ProtustrankaFormatedOIB>
    <izvorni_sadrzaj>  KROŠTULA društvo s ograničenom odgovornošću za proizvodnju, trgovinu i usluge, OIB 77987249584</izvorni_sadrzaj>
    <derivirana_varijabla naziv="DomainObject.Predmet.ProtustrankaFormatedOIB_1">  KROŠTULA društvo s ograničenom odgovornošću za proizvodnju, trgovinu i usluge, OIB 77987249584</derivirana_varijabla>
  </DomainObject.Predmet.ProtustrankaFormatedOIB>
  <DomainObject.Predmet.ProtustrankaFormatedWithAdress>
    <izvorni_sadrzaj> KROŠTULA društvo s ograničenom odgovornošću za proizvodnju, trgovinu i usluge, Jadranska cesta 3, 23210 Pakoštane</izvorni_sadrzaj>
    <derivirana_varijabla naziv="DomainObject.Predmet.ProtustrankaFormatedWithAdress_1"> KROŠTULA društvo s ograničenom odgovornošću za proizvodnju, trgovinu i usluge, Jadranska cesta 3, 23210 Pakoštane</derivirana_varijabla>
  </DomainObject.Predmet.ProtustrankaFormatedWithAdress>
  <DomainObject.Predmet.ProtustrankaFormatedWithAdressOIB>
    <izvorni_sadrzaj> KROŠTULA društvo s ograničenom odgovornošću za proizvodnju, trgovinu i usluge, OIB 77987249584, Jadranska cesta 3, 23210 Pakoštane</izvorni_sadrzaj>
    <derivirana_varijabla naziv="DomainObject.Predmet.ProtustrankaFormatedWithAdressOIB_1"> KROŠTULA društvo s ograničenom odgovornošću za proizvodnju, trgovinu i usluge, OIB 77987249584, Jadranska cesta 3, 23210 Pakoštane</derivirana_varijabla>
  </DomainObject.Predmet.ProtustrankaFormatedWithAdressOIB>
  <DomainObject.Predmet.ProtustrankaWithAdress>
    <izvorni_sadrzaj>KROŠTULA društvo s ograničenom odgovornošću za proizvodnju, trgovinu i usluge Jadranska cesta 3, 23210 Pakoštane</izvorni_sadrzaj>
    <derivirana_varijabla naziv="DomainObject.Predmet.ProtustrankaWithAdress_1">KROŠTULA društvo s ograničenom odgovornošću za proizvodnju, trgovinu i usluge Jadranska cesta 3, 23210 Pakoštane</derivirana_varijabla>
  </DomainObject.Predmet.ProtustrankaWithAdress>
  <DomainObject.Predmet.ProtustrankaWithAdressOIB>
    <izvorni_sadrzaj>KROŠTULA društvo s ograničenom odgovornošću za proizvodnju, trgovinu i usluge, OIB 77987249584, Jadranska cesta 3, 23210 Pakoštane</izvorni_sadrzaj>
    <derivirana_varijabla naziv="DomainObject.Predmet.ProtustrankaWithAdressOIB_1">KROŠTULA društvo s ograničenom odgovornošću za proizvodnju, trgovinu i usluge, OIB 77987249584, Jadranska cesta 3, 23210 Pakoštane</derivirana_varijabla>
  </DomainObject.Predmet.ProtustrankaWithAdressOIB>
  <DomainObject.Predmet.ProtustrankaNazivFormated>
    <izvorni_sadrzaj>KROŠTULA društvo s ograničenom odgovornošću za proizvodnju, trgovinu i usluge</izvorni_sadrzaj>
    <derivirana_varijabla naziv="DomainObject.Predmet.ProtustrankaNazivFormated_1">KROŠTULA društvo s ograničenom odgovornošću za proizvodnju, trgovinu i usluge</derivirana_varijabla>
  </DomainObject.Predmet.ProtustrankaNazivFormated>
  <DomainObject.Predmet.ProtustrankaNazivFormatedOIB>
    <izvorni_sadrzaj>KROŠTULA društvo s ograničenom odgovornošću za proizvodnju, trgovinu i usluge, OIB 77987249584</izvorni_sadrzaj>
    <derivirana_varijabla naziv="DomainObject.Predmet.ProtustrankaNazivFormatedOIB_1">KROŠTULA društvo s ograničenom odgovornošću za proizvodnju, trgovinu i usluge, OIB 77987249584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100685.59</izvorni_sadrzaj>
    <derivirana_varijabla naziv="DomainObject.Predmet.TrenutnaVrijednost_1">100685.59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KROŠTULA društvo s ograničenom odgovornošću za proizvodnju, trgovinu i usluge</item>
    </izvorni_sadrzaj>
    <derivirana_varijabla naziv="DomainObject.Predmet.ProtuStrankaListFormated_1">
      <item>KROŠTULA društvo s ograničenom odgovornošću za proizvodnju, trgovinu i usluge</item>
    </derivirana_varijabla>
  </DomainObject.Predmet.ProtuStrankaListFormated>
  <DomainObject.Predmet.ProtuStrankaListFormatedOIB>
    <izvorni_sadrzaj>
      <item>KROŠTULA društvo s ograničenom odgovornošću za proizvodnju, trgovinu i usluge, OIB 77987249584</item>
    </izvorni_sadrzaj>
    <derivirana_varijabla naziv="DomainObject.Predmet.ProtuStrankaListFormatedOIB_1">
      <item>KROŠTULA društvo s ograničenom odgovornošću za proizvodnju, trgovinu i usluge, OIB 77987249584</item>
    </derivirana_varijabla>
  </DomainObject.Predmet.ProtuStrankaListFormatedOIB>
  <DomainObject.Predmet.ProtuStrankaListFormatedWithAdress>
    <izvorni_sadrzaj>
      <item>KROŠTULA društvo s ograničenom odgovornošću za proizvodnju, trgovinu i usluge, Jadranska cesta 3, 23210 Pakoštane</item>
    </izvorni_sadrzaj>
    <derivirana_varijabla naziv="DomainObject.Predmet.ProtuStrankaListFormatedWithAdress_1">
      <item>KROŠTULA društvo s ograničenom odgovornošću za proizvodnju, trgovinu i usluge, Jadranska cesta 3, 23210 Pakoštane</item>
    </derivirana_varijabla>
  </DomainObject.Predmet.ProtuStrankaListFormatedWithAdress>
  <DomainObject.Predmet.ProtuStrankaListFormatedWithAdressOIB>
    <izvorni_sadrzaj>
      <item>KROŠTULA društvo s ograničenom odgovornošću za proizvodnju, trgovinu i usluge, OIB 77987249584, Jadranska cesta 3, 23210 Pakoštane</item>
    </izvorni_sadrzaj>
    <derivirana_varijabla naziv="DomainObject.Predmet.ProtuStrankaListFormatedWithAdressOIB_1">
      <item>KROŠTULA društvo s ograničenom odgovornošću za proizvodnju, trgovinu i usluge, OIB 77987249584, Jadranska cesta 3, 23210 Pakoštane</item>
    </derivirana_varijabla>
  </DomainObject.Predmet.ProtuStrankaListFormatedWithAdressOIB>
  <DomainObject.Predmet.ProtuStrankaListNazivFormated>
    <izvorni_sadrzaj>
      <item>KROŠTULA društvo s ograničenom odgovornošću za proizvodnju, trgovinu i usluge</item>
    </izvorni_sadrzaj>
    <derivirana_varijabla naziv="DomainObject.Predmet.ProtuStrankaListNazivFormated_1">
      <item>KROŠTULA društvo s ograničenom odgovornošću za proizvodnju, trgovinu i usluge</item>
    </derivirana_varijabla>
  </DomainObject.Predmet.ProtuStrankaListNazivFormated>
  <DomainObject.Predmet.ProtuStrankaListNazivFormatedOIB>
    <izvorni_sadrzaj>
      <item>KROŠTULA društvo s ograničenom odgovornošću za proizvodnju, trgovinu i usluge, OIB 77987249584</item>
    </izvorni_sadrzaj>
    <derivirana_varijabla naziv="DomainObject.Predmet.ProtuStrankaListNazivFormatedOIB_1">
      <item>KROŠTULA društvo s ograničenom odgovornošću za proizvodnju, trgovinu i usluge, OIB 77987249584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KROŠTULA društvo s ograničenom odgovornošću za proizvodnju, trgovinu i usluge</izvorni_sadrzaj>
    <derivirana_varijabla naziv="DomainObject.Predmet.ProtustrankaIDrugi_1">KROŠTULA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KROŠTULA društvo s ograničenom odgovornošću za proizvodnju, trgovinu i usluge, OIB 77987249584, Jadranska cesta 3, 23210 Pakoštane</izvorni_sadrzaj>
    <derivirana_varijabla naziv="DomainObject.Predmet.ProtustrankaIDrugiAdressOIB_1">KROŠTULA društvo s ograničenom odgovornošću za proizvodnju, trgovinu i usluge, OIB 77987249584, Jadranska cesta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KROŠTULA društvo s ograničenom odgovornošću za proizvodnju, trgovinu i usluge</item>
    </izvorni_sadrzaj>
    <derivirana_varijabla naziv="DomainObject.Predmet.SudioniciListNaziv_1">
      <item>Financijska agencija</item>
      <item>KROŠTULA društvo s ograničenom odgovornošću za proizvodnju, trgovinu i usluge</item>
    </derivirana_varijabla>
  </DomainObject.Predmet.SudioniciListNaziv>
  <DomainObject.Predmet.SudioniciListAdressOIB>
    <izvorni_sadrzaj>
      <item>Financijska agencija, OIB 85821130368</item>
      <item>KROŠTULA društvo s ograničenom odgovornošću za proizvodnju, trgovinu i usluge, OIB 77987249584, Jadranska cesta 3,23210 Pakoštane</item>
    </izvorni_sadrzaj>
    <derivirana_varijabla naziv="DomainObject.Predmet.SudioniciListAdressOIB_1">
      <item>Financijska agencija, OIB 85821130368</item>
      <item>KROŠTULA društvo s ograničenom odgovornošću za proizvodnju, trgovinu i usluge, OIB 77987249584, Jadranska cesta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77987249584</item>
    </izvorni_sadrzaj>
    <derivirana_varijabla naziv="DomainObject.Predmet.SudioniciListNazivOIB_1">
      <item>, OIB 85821130368</item>
      <item>, OIB 77987249584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1EC8D-8FB6-4235-9EE1-36EEF26F3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1972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2017-07-28T10:44:00Z</dcterms:created>
  <dc:creator>Tina Grgas</dc:creator>
  <cp:lastModifiedBy>wsadmin</cp:lastModifiedBy>
  <cp:lastPrinted>2017-07-28T10:47:00Z</cp:lastPrinted>
  <dcterms:modified xmlns:xsi="http://www.w3.org/2001/XMLSchema-instance" xsi:type="dcterms:W3CDTF">2017-08-23T05:52:00Z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