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965f" w14:paraId="b58965f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9F7258">
        <w:t>3955</w:t>
      </w:r>
      <w:r w:rsidR="002C4416">
        <w:t>/</w:t>
      </w:r>
      <w:r w:rsidR="006A56F3">
        <w:t>20</w:t>
      </w:r>
      <w:r w:rsidR="002C4416">
        <w:t>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9F7258">
        <w:rPr>
          <w:rFonts w:eastAsia="Calibri"/>
        </w:rPr>
        <w:t>JURKOVIĆ UGOSTITELJSTVO j.d.o.o., Zagreb, Modruška 1, OIB: 94658779977</w:t>
      </w:r>
      <w:r w:rsidR="00B74CF9">
        <w:t>,</w:t>
      </w:r>
      <w:r w:rsidR="00D5399D" w:rsidRPr="00AF1EFD">
        <w:t xml:space="preserve">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9F7258">
        <w:rPr>
          <w:rFonts w:eastAsia="Calibri"/>
        </w:rPr>
        <w:t>JURKOVIĆ UGOSTITELJSTVO j.d.o.o., Zagreb, Modruška 1, OIB: 94658779977</w:t>
      </w:r>
      <w:r w:rsidR="00410421">
        <w:t xml:space="preserve">. </w:t>
      </w:r>
      <w:r w:rsidRPr="00AF1EFD">
        <w:t xml:space="preserve">Stečajni postupak je otvoren dana </w:t>
      </w:r>
      <w:r w:rsidR="00CD4226">
        <w:t>8</w:t>
      </w:r>
      <w:r w:rsidR="0093014E">
        <w:t>. kolovoza</w:t>
      </w:r>
      <w:r w:rsidR="00410421">
        <w:t xml:space="preserve"> 2017.</w:t>
      </w:r>
      <w:r w:rsidRPr="00AF1EFD">
        <w:t xml:space="preserve"> u</w:t>
      </w:r>
      <w:r w:rsidR="0093014E">
        <w:t xml:space="preserve"> </w:t>
      </w:r>
      <w:r w:rsidR="00CD4226">
        <w:t>13,</w:t>
      </w:r>
      <w:r w:rsidR="009F7258">
        <w:t>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</w:t>
      </w:r>
      <w:r w:rsidR="00CD4226">
        <w:t>Marijana Sabljić, Zagreb, Ulica grada Chicaga 18, OIB: 67071032106.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9F7258">
        <w:rPr>
          <w:rFonts w:eastAsia="Calibri"/>
        </w:rPr>
        <w:t>JURKOVIĆ UGOSTITELJSTVO j.d.o.o., Zagreb, Modruška 1, OIB: 94658779977</w:t>
      </w:r>
      <w:r w:rsidR="00CD4226">
        <w:t>,</w:t>
      </w:r>
      <w:r w:rsidR="008B73DD">
        <w:t xml:space="preserve"> s danom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9F7258">
        <w:rPr>
          <w:rFonts w:eastAsia="Calibri"/>
        </w:rPr>
        <w:t>JURKOVIĆ UGOSTITELJSTVO j.d.o.o., Zagreb, Modruška 1, OIB: 94658779977</w:t>
      </w:r>
      <w:r w:rsidR="00CD4226">
        <w:t xml:space="preserve">,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9F7258">
        <w:rPr>
          <w:rFonts w:eastAsia="Calibri"/>
        </w:rPr>
        <w:t>JURKOVIĆ UGOSTITELJSTVO j.d.o.o., Zagreb, Modruška 1, OIB: 94658779977</w:t>
      </w:r>
      <w:r w:rsidR="00CD4226">
        <w:t>,</w:t>
      </w:r>
      <w:r>
        <w:t xml:space="preserve"> dana </w:t>
      </w:r>
      <w:r w:rsidR="009F7258">
        <w:t>22. travnja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lastRenderedPageBreak/>
        <w:t>Sud ne raspolaže podacima o postojanj</w:t>
      </w:r>
      <w:r w:rsidR="00CD4226">
        <w:t>u</w:t>
      </w:r>
      <w:r>
        <w:t xml:space="preserve">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243403">
        <w:t xml:space="preserve">je </w:t>
      </w:r>
      <w:r w:rsidR="00A40812">
        <w:t xml:space="preserve">dužnik </w:t>
      </w:r>
      <w:r w:rsidR="00243403">
        <w:t xml:space="preserve">na dan </w:t>
      </w:r>
      <w:r w:rsidR="009F7258">
        <w:t>1. rujna 2015</w:t>
      </w:r>
      <w:r w:rsidR="00243403">
        <w:t xml:space="preserve">. </w:t>
      </w:r>
      <w:r w:rsidR="00A40812">
        <w:t>ima</w:t>
      </w:r>
      <w:r w:rsidR="00243403">
        <w:t xml:space="preserve">o </w:t>
      </w:r>
      <w:r w:rsidR="00B74CF9">
        <w:t>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243403">
        <w:t xml:space="preserve"> za plaćanje u neprekinutom razdoblju od </w:t>
      </w:r>
      <w:r w:rsidR="009F7258">
        <w:t>315</w:t>
      </w:r>
      <w:r w:rsidR="00243403">
        <w:t xml:space="preserve"> dana u </w:t>
      </w:r>
      <w:r w:rsidR="00A40812">
        <w:t xml:space="preserve"> </w:t>
      </w:r>
      <w:r w:rsidR="00243403">
        <w:t xml:space="preserve">ukupnom iznosu od </w:t>
      </w:r>
      <w:r w:rsidR="009F7258">
        <w:t>3.276,99</w:t>
      </w:r>
      <w:r w:rsidR="00243403">
        <w:t xml:space="preserve"> kn (list 1 i </w:t>
      </w:r>
      <w:r w:rsidR="009F7258">
        <w:t>1</w:t>
      </w:r>
      <w:r w:rsidR="00243403">
        <w:t>0 spisa).</w:t>
      </w:r>
    </w:p>
    <w:p w:rsidRDefault="00CD4226" w:rsidP="00D5399D" w:rsidR="00CD4226">
      <w:pPr>
        <w:ind w:firstLine="708"/>
        <w:jc w:val="both"/>
      </w:pPr>
    </w:p>
    <w:p w:rsidRDefault="00243403" w:rsidP="00D5399D" w:rsidR="00243403">
      <w:pPr>
        <w:ind w:firstLine="708"/>
        <w:jc w:val="both"/>
      </w:pPr>
      <w:r>
        <w:t xml:space="preserve">Iz potvrde Ministarstva financija Republike Hrvatske, Porezne uprave, Područni ured Zagreb, od </w:t>
      </w:r>
      <w:r w:rsidR="009F7258">
        <w:t>3. travnja</w:t>
      </w:r>
      <w:r>
        <w:t xml:space="preserve"> 2017. proizlazi da dužnik ne posjeduje pokretnu odnosno nepokretnu imovinu (list </w:t>
      </w:r>
      <w:r w:rsidR="009F7258">
        <w:t>15</w:t>
      </w:r>
      <w:r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9F7258">
        <w:t>3955</w:t>
      </w:r>
      <w:r w:rsidR="002C4416">
        <w:t xml:space="preserve">/16 od </w:t>
      </w:r>
      <w:r w:rsidR="009F7258">
        <w:t>10</w:t>
      </w:r>
      <w:r w:rsidR="003B7A38">
        <w:t>. travnja</w:t>
      </w:r>
      <w:r w:rsidR="00553D53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9F7258">
        <w:t>11</w:t>
      </w:r>
      <w:r w:rsidR="00186AD4">
        <w:t>. travnja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CD4226">
        <w:t>8</w:t>
      </w:r>
      <w:r w:rsidR="00553D53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CD4226" w:rsidR="00CD4226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9F7483">
        <w:t>, v.r.</w:t>
      </w:r>
    </w:p>
    <w:p w:rsidRDefault="009F7483" w:rsidP="00CD4226" w:rsidR="009F7483"/>
    <w:p w:rsidRDefault="009F7483" w:rsidP="00CD4226" w:rsidR="009F7483">
      <w:r>
        <w:t xml:space="preserve">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DD4" w:rsidR="00FC5DD4">
      <w:r>
        <w:separator/>
      </w:r>
    </w:p>
  </w:endnote>
  <w:endnote w:id="0" w:type="continuationSeparator">
    <w:p w:rsidRDefault="00FC5DD4" w:rsidR="00FC5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DD4" w:rsidR="00FC5DD4">
      <w:r>
        <w:separator/>
      </w:r>
    </w:p>
  </w:footnote>
  <w:footnote w:id="0" w:type="continuationSeparator">
    <w:p w:rsidRDefault="00FC5DD4" w:rsidR="00FC5D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74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9F7258">
      <w:t>3955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7FD2"/>
    <w:rsid w:val="000A3364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43403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10E16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A56F3"/>
    <w:rsid w:val="006A6C30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9F7258"/>
    <w:rsid w:val="009F7483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D4226"/>
    <w:rsid w:val="00CE03D0"/>
    <w:rsid w:val="00CF05EC"/>
    <w:rsid w:val="00D21534"/>
    <w:rsid w:val="00D31098"/>
    <w:rsid w:val="00D44937"/>
    <w:rsid w:val="00D50090"/>
    <w:rsid w:val="00D5399D"/>
    <w:rsid w:val="00D862E2"/>
    <w:rsid w:val="00D90AF2"/>
    <w:rsid w:val="00DC2A40"/>
    <w:rsid w:val="00DE04E4"/>
    <w:rsid w:val="00DE55F7"/>
    <w:rsid w:val="00DE6E22"/>
    <w:rsid w:val="00E57778"/>
    <w:rsid w:val="00E6510E"/>
    <w:rsid w:val="00EE61A0"/>
    <w:rsid w:val="00F10CB7"/>
    <w:rsid w:val="00F22E0A"/>
    <w:rsid w:val="00F36D2D"/>
    <w:rsid w:val="00F40956"/>
    <w:rsid w:val="00F45029"/>
    <w:rsid w:val="00F60C93"/>
    <w:rsid w:val="00F64C00"/>
    <w:rsid w:val="00FC5DD4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4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4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4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4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4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3955</izvorni_sadrzaj>
    <derivirana_varijabla naziv="DomainObject.Predmet.Broj_1">3955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St-3955/2016</izvorni_sadrzaj>
    <derivirana_varijabla naziv="DomainObject.Predmet.OznakaBroj_1">St-3955/2016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JURKOVIĆ UGOSTITELJSTVO j.d.o.o. zastupanog po punomoćniku Daniela Jurković</izvorni_sadrzaj>
    <derivirana_varijabla naziv="DomainObject.Predmet.ProtustrankaFormated_1">  JURKOVIĆ UGOSTITELJSTVO j.d.o.o. zastupanog po punomoćniku Daniela Jurković</derivirana_varijabla>
  </DomainObject.Predmet.ProtustrankaFormated>
  <DomainObject.Predmet.ProtustrankaFormatedOIB>
    <izvorni_sadrzaj>  JURKOVIĆ UGOSTITELJSTVO j.d.o.o., OIB 94658779977 zastupanog po punomoćniku Daniela Jurković</izvorni_sadrzaj>
    <derivirana_varijabla naziv="DomainObject.Predmet.ProtustrankaFormatedOIB_1">  JURKOVIĆ UGOSTITELJSTVO j.d.o.o., OIB 94658779977 zastupanog po punomoćniku Daniela Jurković</derivirana_varijabla>
  </DomainObject.Predmet.ProtustrankaFormatedOIB>
  <DomainObject.Predmet.ProtustrankaFormatedWithAdress>
    <izvorni_sadrzaj> JURKOVIĆ UGOSTITELJSTVO j.d.o.o., Modruška ulica 1, 10000 Zagreb zastupanog po punomoćniku Daniela Jurković</izvorni_sadrzaj>
    <derivirana_varijabla naziv="DomainObject.Predmet.ProtustrankaFormatedWithAdress_1"> JURKOVIĆ UGOSTITELJSTVO j.d.o.o., Modruška ulica 1, 10000 Zagreb zastupanog po punomoćniku Daniela Jurković</derivirana_varijabla>
  </DomainObject.Predmet.ProtustrankaFormatedWithAdress>
  <DomainObject.Predmet.ProtustrankaFormatedWithAdressOIB>
    <izvorni_sadrzaj> JURKOVIĆ UGOSTITELJSTVO j.d.o.o., OIB 94658779977, Modruška ulica 1, 10000 Zagreb zastupanog po punomoćniku Daniela Jurković</izvorni_sadrzaj>
    <derivirana_varijabla naziv="DomainObject.Predmet.ProtustrankaFormatedWithAdressOIB_1"> JURKOVIĆ UGOSTITELJSTVO j.d.o.o., OIB 94658779977, Modruška ulica 1, 10000 Zagreb zastupanog po punomoćniku Daniela Jurković</derivirana_varijabla>
  </DomainObject.Predmet.ProtustrankaFormatedWithAdressOIB>
  <DomainObject.Predmet.ProtustrankaWithAdress>
    <izvorni_sadrzaj>JURKOVIĆ UGOSTITELJSTVO j.d.o.o. Modruška ulica 1, 10000 Zagreb</izvorni_sadrzaj>
    <derivirana_varijabla naziv="DomainObject.Predmet.ProtustrankaWithAdress_1">JURKOVIĆ UGOSTITELJSTVO j.d.o.o. Modruška ulica 1, 10000 Zagreb</derivirana_varijabla>
  </DomainObject.Predmet.ProtustrankaWithAdress>
  <DomainObject.Predmet.ProtustrankaWithAdressOIB>
    <izvorni_sadrzaj>JURKOVIĆ UGOSTITELJSTVO j.d.o.o., OIB 94658779977, Modruška ulica 1, 10000 Zagreb</izvorni_sadrzaj>
    <derivirana_varijabla naziv="DomainObject.Predmet.ProtustrankaWithAdressOIB_1">JURKOVIĆ UGOSTITELJSTVO j.d.o.o., OIB 94658779977, Modruška ulica 1, 10000 Zagreb</derivirana_varijabla>
  </DomainObject.Predmet.ProtustrankaWithAdressOIB>
  <DomainObject.Predmet.ProtustrankaNazivFormated>
    <izvorni_sadrzaj>JURKOVIĆ UGOSTITELJSTVO j.d.o.o.</izvorni_sadrzaj>
    <derivirana_varijabla naziv="DomainObject.Predmet.ProtustrankaNazivFormated_1">JURKOVIĆ UGOSTITELJSTVO j.d.o.o.</derivirana_varijabla>
  </DomainObject.Predmet.ProtustrankaNazivFormated>
  <DomainObject.Predmet.ProtustrankaNazivFormatedOIB>
    <izvorni_sadrzaj>JURKOVIĆ UGOSTITELJSTVO j.d.o.o., OIB 94658779977</izvorni_sadrzaj>
    <derivirana_varijabla naziv="DomainObject.Predmet.ProtustrankaNazivFormatedOIB_1">JURKOVIĆ UGOSTITELJSTVO j.d.o.o., OIB 94658779977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JURKOVIĆ UGOSTITELJSTVO j.d.o.o. zastupanog po punomoćniku Daniela Jurković</item>
    </izvorni_sadrzaj>
    <derivirana_varijabla naziv="DomainObject.Predmet.ProtuStrankaListFormated_1">
      <item>JURKOVIĆ UGOSTITELJSTVO j.d.o.o. zastupanog po punomoćniku Daniela Jurković</item>
    </derivirana_varijabla>
  </DomainObject.Predmet.ProtuStrankaListFormated>
  <DomainObject.Predmet.ProtuStrankaListFormatedOIB>
    <izvorni_sadrzaj>
      <item>JURKOVIĆ UGOSTITELJSTVO j.d.o.o., OIB 94658779977 zastupanog po punomoćniku Daniela Jurković</item>
    </izvorni_sadrzaj>
    <derivirana_varijabla naziv="DomainObject.Predmet.ProtuStrankaListFormatedOIB_1">
      <item>JURKOVIĆ UGOSTITELJSTVO j.d.o.o., OIB 94658779977 zastupanog po punomoćniku Daniela Jurković</item>
    </derivirana_varijabla>
  </DomainObject.Predmet.ProtuStrankaListFormatedOIB>
  <DomainObject.Predmet.ProtuStrankaListFormatedWithAdress>
    <izvorni_sadrzaj>
      <item>JURKOVIĆ UGOSTITELJSTVO j.d.o.o., Modruška ulica 1, 10000 Zagreb zastupanog po punomoćniku Daniela Jurković</item>
    </izvorni_sadrzaj>
    <derivirana_varijabla naziv="DomainObject.Predmet.ProtuStrankaListFormatedWithAdress_1">
      <item>JURKOVIĆ UGOSTITELJSTVO j.d.o.o., Modruška ulica 1, 10000 Zagreb zastupanog po punomoćniku Daniela Jurković</item>
    </derivirana_varijabla>
  </DomainObject.Predmet.ProtuStrankaListFormatedWithAdress>
  <DomainObject.Predmet.ProtuStrankaListFormatedWithAdressOIB>
    <izvorni_sadrzaj>
      <item>JURKOVIĆ UGOSTITELJSTVO j.d.o.o., OIB 94658779977, Modruška ulica 1, 10000 Zagreb zastupanog po punomoćniku Daniela Jurković</item>
    </izvorni_sadrzaj>
    <derivirana_varijabla naziv="DomainObject.Predmet.ProtuStrankaListFormatedWithAdressOIB_1">
      <item>JURKOVIĆ UGOSTITELJSTVO j.d.o.o., OIB 94658779977, Modruška ulica 1, 10000 Zagreb zastupanog po punomoćniku Daniela Jurković</item>
    </derivirana_varijabla>
  </DomainObject.Predmet.ProtuStrankaListFormatedWithAdressOIB>
  <DomainObject.Predmet.ProtuStrankaListNazivFormated>
    <izvorni_sadrzaj>
      <item>JURKOVIĆ UGOSTITELJSTVO j.d.o.o.</item>
    </izvorni_sadrzaj>
    <derivirana_varijabla naziv="DomainObject.Predmet.ProtuStrankaListNazivFormated_1">
      <item>JURKOVIĆ UGOSTITELJSTVO j.d.o.o.</item>
    </derivirana_varijabla>
  </DomainObject.Predmet.ProtuStrankaListNazivFormated>
  <DomainObject.Predmet.ProtuStrankaListNazivFormatedOIB>
    <izvorni_sadrzaj>
      <item>JURKOVIĆ UGOSTITELJSTVO j.d.o.o., OIB 94658779977</item>
    </izvorni_sadrzaj>
    <derivirana_varijabla naziv="DomainObject.Predmet.ProtuStrankaListNazivFormatedOIB_1">
      <item>JURKOVIĆ UGOSTITELJSTVO j.d.o.o., OIB 94658779977</item>
    </derivirana_varijabla>
  </DomainObject.Predmet.ProtuStrankaListNazivFormatedOIB>
  <DomainObject.Predmet.OstaliListFormated>
    <izvorni_sadrzaj>
      <item>Daniela Jurković punomoćnik sudionika u postupku JURKOVIĆ UGOSTITELJSTVO j.d.o.o.</item>
    </izvorni_sadrzaj>
    <derivirana_varijabla naziv="DomainObject.Predmet.OstaliListFormated_1">
      <item>Daniela Jurković punomoćnik sudionika u postupku JURKOVIĆ UGOSTITELJSTVO j.d.o.o.</item>
    </derivirana_varijabla>
  </DomainObject.Predmet.OstaliListFormated>
  <DomainObject.Predmet.OstaliListFormatedOIB>
    <izvorni_sadrzaj>
      <item>Daniela Jurković, OIB 26582075161 punomoćnik sudionika u postupku JURKOVIĆ UGOSTITELJSTVO j.d.o.o.</item>
    </izvorni_sadrzaj>
    <derivirana_varijabla naziv="DomainObject.Predmet.OstaliListFormatedOIB_1">
      <item>Daniela Jurković, OIB 26582075161 punomoćnik sudionika u postupku JURKOVIĆ UGOSTITELJSTVO j.d.o.o.</item>
    </derivirana_varijabla>
  </DomainObject.Predmet.OstaliListFormatedOIB>
  <DomainObject.Predmet.OstaliListFormatedWithAdress>
    <izvorni_sadrzaj>
      <item>Daniela Jurković, Modruška 1, 10000 Zagreb punomoćnik sudionika u postupku JURKOVIĆ UGOSTITELJSTVO j.d.o.o.</item>
    </izvorni_sadrzaj>
    <derivirana_varijabla naziv="DomainObject.Predmet.OstaliListFormatedWithAdress_1">
      <item>Daniela Jurković, Modruška 1, 10000 Zagreb punomoćnik sudionika u postupku JURKOVIĆ UGOSTITELJSTVO j.d.o.o.</item>
    </derivirana_varijabla>
  </DomainObject.Predmet.OstaliListFormatedWithAdress>
  <DomainObject.Predmet.OstaliListFormatedWithAdressOIB>
    <izvorni_sadrzaj>
      <item>Daniela Jurković, OIB 26582075161, Modruška 1, 10000 Zagreb punomoćnik sudionika u postupku JURKOVIĆ UGOSTITELJSTVO j.d.o.o.</item>
    </izvorni_sadrzaj>
    <derivirana_varijabla naziv="DomainObject.Predmet.OstaliListFormatedWithAdressOIB_1">
      <item>Daniela Jurković, OIB 26582075161, Modruška 1, 10000 Zagreb punomoćnik sudionika u postupku JURKOVIĆ UGOSTITELJSTVO j.d.o.o.</item>
    </derivirana_varijabla>
  </DomainObject.Predmet.OstaliListFormatedWithAdressOIB>
  <DomainObject.Predmet.OstaliListNazivFormated>
    <izvorni_sadrzaj>
      <item>Daniela Jurković</item>
    </izvorni_sadrzaj>
    <derivirana_varijabla naziv="DomainObject.Predmet.OstaliListNazivFormated_1">
      <item>Daniela Jurković</item>
    </derivirana_varijabla>
  </DomainObject.Predmet.OstaliListNazivFormated>
  <DomainObject.Predmet.OstaliListNazivFormatedOIB>
    <izvorni_sadrzaj>
      <item>Daniela Jurković, OIB 26582075161</item>
    </izvorni_sadrzaj>
    <derivirana_varijabla naziv="DomainObject.Predmet.OstaliListNazivFormatedOIB_1">
      <item>Daniela Jurković, OIB 26582075161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JURKOVIĆ UGOSTITELJSTVO j.d.o.o.</izvorni_sadrzaj>
    <derivirana_varijabla naziv="DomainObject.Predmet.ProtustrankaIDrugi_1">JURKOVIĆ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JURKOVIĆ UGOSTITELJSTVO j.d.o.o., OIB 94658779977, Modruška ulica 1, 10000 Zagreb</izvorni_sadrzaj>
    <derivirana_varijabla naziv="DomainObject.Predmet.ProtustrankaIDrugiAdressOIB_1">JURKOVIĆ UGOSTITELJSTVO j.d.o.o., OIB 94658779977, Modruška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JURKOVIĆ UGOSTITELJSTVO j.d.o.o.</item>
      <item>Daniela Jurković</item>
    </izvorni_sadrzaj>
    <derivirana_varijabla naziv="DomainObject.Predmet.SudioniciListNaziv_1">
      <item>FINA Regionalni centar Zagreb</item>
      <item>JURKOVIĆ UGOSTITELJSTVO j.d.o.o.</item>
      <item>Daniela Jurković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JURKOVIĆ UGOSTITELJSTVO j.d.o.o., OIB 94658779977, Modruška ulica 1,10000 Zagreb</item>
      <item>Daniela Jurković, OIB 26582075161, Modruška 1,10000 Zagreb</item>
    </izvorni_sadrzaj>
    <derivirana_varijabla naziv="DomainObject.Predmet.SudioniciListAdressOIB_1">
      <item>FINA Regionalni centar Zagreb, OIB 85821130368, Trg svibanjskih žrtava 1995. 1,10000 Zagreb</item>
      <item>JURKOVIĆ UGOSTITELJSTVO j.d.o.o., OIB 94658779977, Modruška ulica 1,10000 Zagreb</item>
      <item>Daniela Jurković, OIB 26582075161, Modruška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94658779977</item>
      <item>, OIB 26582075161</item>
    </izvorni_sadrzaj>
    <derivirana_varijabla naziv="DomainObject.Predmet.SudioniciListNazivOIB_1">
      <item>, OIB 85821130368</item>
      <item>, OIB 94658779977</item>
      <item>, OIB 26582075161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530</properties:Words>
  <properties:Characters>2790</properties:Characters>
  <properties:Lines>90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2017-08-08T11:29:00Z</dcterms:created>
  <dc:creator>Korisnik</dc:creator>
  <cp:lastModifiedBy>Draženka Prpić</cp:lastModifiedBy>
  <cp:lastPrinted>2017-08-08T11:31:00Z</cp:lastPrinted>
  <dcterms:modified xmlns:xsi="http://www.w3.org/2001/XMLSchema-instance" xsi:type="dcterms:W3CDTF">2017-08-08T11:31:00Z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