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527b" w14:paraId="ac8527b" w:rsidRDefault="00131DDE" w:rsidP="00F4254A" w:rsidR="00F4254A">
      <w:pPr>
        <w:jc w:val="right"/>
        <w15:collapsed w:val="false"/>
      </w:pPr>
      <w:r>
        <w:t xml:space="preserve">Broj: </w:t>
      </w:r>
      <w:r w:rsidR="00F4254A">
        <w:t>6 St-</w:t>
      </w:r>
      <w:r>
        <w:t>188/18-5</w:t>
      </w:r>
    </w:p>
    <w:p w:rsidRDefault="00F4254A" w:rsidP="00F4254A" w:rsidR="00F4254A">
      <w:pPr>
        <w:jc w:val="right"/>
      </w:pPr>
    </w:p>
    <w:p w:rsidRDefault="00F4254A" w:rsidP="00F4254A" w:rsidR="00F4254A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54A" w:rsidP="00F4254A" w:rsidR="00F4254A"/>
    <w:p w:rsidRDefault="00F4254A" w:rsidP="00F4254A" w:rsidR="00F425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254A" w:rsidP="00F4254A" w:rsidR="00F4254A">
      <w:pPr>
        <w:jc w:val="both"/>
      </w:pPr>
    </w:p>
    <w:p w:rsidRDefault="00F4254A" w:rsidP="00F4254A" w:rsidR="00F4254A">
      <w:pPr>
        <w:jc w:val="center"/>
      </w:pPr>
      <w:r>
        <w:t>R E P U B L I K A  H R V A T S K A</w:t>
      </w:r>
    </w:p>
    <w:p w:rsidRDefault="00F4254A" w:rsidP="00F4254A" w:rsidR="00F4254A">
      <w:pPr>
        <w:jc w:val="center"/>
      </w:pPr>
    </w:p>
    <w:p w:rsidRDefault="00F4254A" w:rsidP="00F4254A" w:rsidR="00F4254A">
      <w:pPr>
        <w:jc w:val="center"/>
      </w:pPr>
      <w:r>
        <w:t>R J E Š E N J E</w:t>
      </w:r>
    </w:p>
    <w:p w:rsidRDefault="00F4254A" w:rsidP="00F4254A" w:rsidR="00F4254A">
      <w:pPr>
        <w:pStyle w:val="Tijeloteksta"/>
        <w:rPr>
          <w:b/>
          <w:bCs/>
        </w:rPr>
      </w:pPr>
    </w:p>
    <w:p w:rsidRDefault="00F4254A" w:rsidP="00F4254A" w:rsidR="00F4254A">
      <w:pPr>
        <w:pStyle w:val="Tijeloteksta"/>
        <w:jc w:val="center"/>
        <w:rPr>
          <w:b/>
          <w:bCs/>
        </w:rPr>
      </w:pPr>
      <w:r>
        <w:tab/>
      </w:r>
    </w:p>
    <w:p w:rsidRDefault="00F4254A" w:rsidP="00F4254A" w:rsidR="00F4254A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131DDE">
        <w:t>FINA RC Osijek</w:t>
      </w:r>
      <w:r w:rsidR="00615A82">
        <w:t xml:space="preserve"> za otvaranje stečajnog postupka nad dužnikom </w:t>
      </w:r>
      <w:r w:rsidR="00131DDE">
        <w:rPr>
          <w:b/>
        </w:rPr>
        <w:t>PAULOVIĆ j.d.o.o. Gajić, Gajić-Planina 173, OIB: 18440708156, MBS: 030187920</w:t>
      </w:r>
      <w:r>
        <w:t xml:space="preserve">, dana </w:t>
      </w:r>
      <w:r w:rsidR="00131DDE">
        <w:t>28</w:t>
      </w:r>
      <w:r w:rsidR="00615A82">
        <w:t>. svibnja</w:t>
      </w:r>
      <w:r>
        <w:t xml:space="preserve"> 2018. g.,  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131DDE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131DDE">
        <w:t xml:space="preserve">Nataši </w:t>
      </w:r>
      <w:proofErr w:type="spellStart"/>
      <w:r w:rsidR="00131DDE">
        <w:t>Paulović</w:t>
      </w:r>
      <w:proofErr w:type="spellEnd"/>
      <w:r w:rsidR="00131DDE">
        <w:t>, Gajić, Gajić-Planina 173, OIB: 34004674846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31DDE">
        <w:rPr>
          <w:b/>
        </w:rPr>
        <w:t>188</w:t>
      </w:r>
      <w:r w:rsidR="00F4254A">
        <w:rPr>
          <w:b/>
        </w:rPr>
        <w:t>-18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131DDE">
        <w:t xml:space="preserve">Nataša </w:t>
      </w:r>
      <w:proofErr w:type="spellStart"/>
      <w:r w:rsidR="00131DDE">
        <w:t>Paulović</w:t>
      </w:r>
      <w:proofErr w:type="spellEnd"/>
      <w:r w:rsidR="00131DDE">
        <w:t>, Gajić, Gajić-Planina 173, OIB: 34004674846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131DDE">
        <w:rPr>
          <w:b/>
        </w:rPr>
        <w:t>188</w:t>
      </w:r>
      <w:r w:rsidR="00F4254A">
        <w:rPr>
          <w:b/>
        </w:rPr>
        <w:t>-18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31DDE">
        <w:t xml:space="preserve">Nataši </w:t>
      </w:r>
      <w:proofErr w:type="spellStart"/>
      <w:r w:rsidR="00131DDE">
        <w:t>Paulović</w:t>
      </w:r>
      <w:proofErr w:type="spellEnd"/>
      <w:r w:rsidR="00131DDE">
        <w:t>, Gajić, Gajić-Planina 173, OIB: 34004674846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131DDE">
        <w:t xml:space="preserve">Nataša </w:t>
      </w:r>
      <w:proofErr w:type="spellStart"/>
      <w:r w:rsidR="00131DDE">
        <w:t>Paulović</w:t>
      </w:r>
      <w:proofErr w:type="spellEnd"/>
      <w:r w:rsidR="00131DDE">
        <w:t>, Gajić, Gajić-Planina 173, OIB: 34004674846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131DDE" w:rsidP="007E6D1A" w:rsidR="00C06AA6">
      <w:pPr>
        <w:jc w:val="both"/>
      </w:pPr>
      <w:r>
        <w:t xml:space="preserve">           </w:t>
      </w:r>
    </w:p>
    <w:p w:rsidRDefault="00131DDE" w:rsidP="00131DDE" w:rsidR="00131DDE">
      <w:pPr>
        <w:jc w:val="right"/>
      </w:pPr>
      <w:r>
        <w:t>Broj: 6 St-188/18-5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131DDE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131DDE">
        <w:rPr>
          <w:bCs/>
        </w:rPr>
        <w:t>27. veljače 2018</w:t>
      </w:r>
      <w:r w:rsidR="00A55F4F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 </w:t>
      </w:r>
      <w:r w:rsidR="00131DDE">
        <w:rPr>
          <w:b/>
        </w:rPr>
        <w:t>PAULOVIĆ j.d.o.o. Gajić, Gajić-Planina 173, OIB: 18440708156, MBS: 030187920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 xml:space="preserve">Zaključkom </w:t>
      </w:r>
      <w:r w:rsidR="00A55F4F">
        <w:t xml:space="preserve">6 </w:t>
      </w:r>
      <w:r>
        <w:t>St-</w:t>
      </w:r>
      <w:r w:rsidR="00131DDE">
        <w:t>188/18-3</w:t>
      </w:r>
      <w:r w:rsidR="00F4254A">
        <w:t xml:space="preserve"> od </w:t>
      </w:r>
      <w:r w:rsidR="00131DDE">
        <w:t>9. svibnja 2018</w:t>
      </w:r>
      <w:r w:rsidR="00F4254A">
        <w:t>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131DDE">
        <w:t xml:space="preserve">Nataša </w:t>
      </w:r>
      <w:proofErr w:type="spellStart"/>
      <w:r w:rsidR="00131DDE">
        <w:t>Paulović</w:t>
      </w:r>
      <w:proofErr w:type="spellEnd"/>
      <w:r w:rsidR="00131DDE">
        <w:t>, Gajić, Gajić-Planina 173, OIB: 34004674846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 xml:space="preserve">Zaključak </w:t>
      </w:r>
      <w:r w:rsidR="00F4254A">
        <w:t xml:space="preserve">6 </w:t>
      </w:r>
      <w:r>
        <w:t>St-</w:t>
      </w:r>
      <w:r w:rsidR="00131DDE">
        <w:t>188</w:t>
      </w:r>
      <w:r w:rsidR="00F4254A">
        <w:t>/18-</w:t>
      </w:r>
      <w:r w:rsidR="00131DDE">
        <w:t>3</w:t>
      </w:r>
      <w:r w:rsidR="00F4254A">
        <w:t xml:space="preserve"> od </w:t>
      </w:r>
      <w:r w:rsidR="00131DDE">
        <w:t xml:space="preserve">9. svibnja </w:t>
      </w:r>
      <w:r w:rsidR="00F4254A">
        <w:t>2018. g.</w:t>
      </w:r>
      <w:r>
        <w:t xml:space="preserve"> osoba ovlaštena za zastupanje dužnika </w:t>
      </w:r>
      <w:r w:rsidR="00131DDE">
        <w:t xml:space="preserve">Nataša </w:t>
      </w:r>
      <w:proofErr w:type="spellStart"/>
      <w:r w:rsidR="00131DDE">
        <w:t>Paulović</w:t>
      </w:r>
      <w:proofErr w:type="spellEnd"/>
      <w:r w:rsidR="00131DDE">
        <w:t xml:space="preserve">, Gajić, Gajić-Planina 173, OIB: 34004674846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131DDE">
        <w:t>15.5.</w:t>
      </w:r>
      <w:r w:rsidR="00F4254A">
        <w:t>2018. g.</w:t>
      </w:r>
      <w:r w:rsidR="00131DDE">
        <w:t xml:space="preserve"> a što je razvidno iz povratnica koja se nalazi u spisu</w:t>
      </w:r>
      <w:r>
        <w:t xml:space="preserve">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31DDE">
        <w:t>28</w:t>
      </w:r>
      <w:r w:rsidR="00615A82">
        <w:t>. svibnja</w:t>
      </w:r>
      <w:r w:rsidR="00A55F4F">
        <w:t xml:space="preserve"> 2018.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615A82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131DDE">
        <w:t xml:space="preserve">Nataša </w:t>
      </w:r>
      <w:proofErr w:type="spellStart"/>
      <w:r w:rsidR="00131DDE">
        <w:t>Paulović</w:t>
      </w:r>
      <w:proofErr w:type="spellEnd"/>
      <w:r w:rsidR="00131DDE">
        <w:t>, Gajić, Gajić-Planina 173</w:t>
      </w:r>
    </w:p>
    <w:p w:rsidRDefault="00615A82" w:rsidP="009F645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615A82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</w:t>
      </w:r>
      <w:r w:rsidR="00131DDE">
        <w:t>28.6.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25" w:rsidP="00C06AA6" w:rsidR="009F4025">
      <w:r>
        <w:separator/>
      </w:r>
    </w:p>
  </w:endnote>
  <w:endnote w:id="0" w:type="continuationSeparator">
    <w:p w:rsidRDefault="009F4025" w:rsidP="00C06AA6" w:rsidR="009F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25" w:rsidP="00C06AA6" w:rsidR="009F4025">
      <w:r>
        <w:separator/>
      </w:r>
    </w:p>
  </w:footnote>
  <w:footnote w:id="0" w:type="continuationSeparator">
    <w:p w:rsidRDefault="009F4025" w:rsidP="00C06AA6" w:rsidR="009F4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58DA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31DD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58DA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15A82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31757"/>
    <w:rsid w:val="00742CE9"/>
    <w:rsid w:val="0075000F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85B0C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4025"/>
    <w:rsid w:val="009F645C"/>
    <w:rsid w:val="00A07CA2"/>
    <w:rsid w:val="00A10C19"/>
    <w:rsid w:val="00A46436"/>
    <w:rsid w:val="00A55F4F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7524F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254A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8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8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PAULOVIĆ j.d.o.o. za ugostiteljstvo</izvorni_sadrzaj>
    <derivirana_varijabla naziv="DomainObject.Predmet.ProtustrankaFormated_1">  PAULOVIĆ j.d.o.o. za ugostiteljstvo</derivirana_varijabla>
  </DomainObject.Predmet.ProtustrankaFormated>
  <DomainObject.Predmet.ProtustrankaFormatedOIB>
    <izvorni_sadrzaj>  PAULOVIĆ j.d.o.o. za ugostiteljstvo, OIB 18440708156</izvorni_sadrzaj>
    <derivirana_varijabla naziv="DomainObject.Predmet.ProtustrankaFormatedOIB_1">  PAULOVIĆ j.d.o.o. za ugostiteljstvo, OIB 18440708156</derivirana_varijabla>
  </DomainObject.Predmet.ProtustrankaFormatedOIB>
  <DomainObject.Predmet.ProtustrankaFormatedWithAdress>
    <izvorni_sadrzaj> PAULOVIĆ j.d.o.o. za ugostiteljstvo, Gajić-Planina 173, 31305 Gajić</izvorni_sadrzaj>
    <derivirana_varijabla naziv="DomainObject.Predmet.ProtustrankaFormatedWithAdress_1"> PAULOVIĆ j.d.o.o. za ugostiteljstvo, Gajić-Planina 173, 31305 Gajić</derivirana_varijabla>
  </DomainObject.Predmet.ProtustrankaFormatedWithAdress>
  <DomainObject.Predmet.ProtustrankaFormatedWithAdressOIB>
    <izvorni_sadrzaj> PAULOVIĆ j.d.o.o. za ugostiteljstvo, OIB 18440708156, Gajić-Planina 173, 31305 Gajić</izvorni_sadrzaj>
    <derivirana_varijabla naziv="DomainObject.Predmet.ProtustrankaFormatedWithAdressOIB_1"> PAULOVIĆ j.d.o.o. za ugostiteljstvo, OIB 18440708156, Gajić-Planina 173, 31305 Gajić</derivirana_varijabla>
  </DomainObject.Predmet.ProtustrankaFormatedWithAdressOIB>
  <DomainObject.Predmet.ProtustrankaWithAdress>
    <izvorni_sadrzaj>PAULOVIĆ j.d.o.o. za ugostiteljstvo Gajić-Planina 173, 31305 Gajić</izvorni_sadrzaj>
    <derivirana_varijabla naziv="DomainObject.Predmet.ProtustrankaWithAdress_1">PAULOVIĆ j.d.o.o. za ugostiteljstvo Gajić-Planina 173, 31305 Gajić</derivirana_varijabla>
  </DomainObject.Predmet.ProtustrankaWithAdress>
  <DomainObject.Predmet.ProtustrankaWithAdressOIB>
    <izvorni_sadrzaj>PAULOVIĆ j.d.o.o. za ugostiteljstvo, OIB 18440708156, Gajić-Planina 173, 31305 Gajić</izvorni_sadrzaj>
    <derivirana_varijabla naziv="DomainObject.Predmet.ProtustrankaWithAdressOIB_1">PAULOVIĆ j.d.o.o. za ugostiteljstvo, OIB 18440708156, Gajić-Planina 173, 31305 Gajić</derivirana_varijabla>
  </DomainObject.Predmet.ProtustrankaWithAdressOIB>
  <DomainObject.Predmet.ProtustrankaNazivFormated>
    <izvorni_sadrzaj>PAULOVIĆ j.d.o.o. za ugostiteljstvo</izvorni_sadrzaj>
    <derivirana_varijabla naziv="DomainObject.Predmet.ProtustrankaNazivFormated_1">PAULOVIĆ j.d.o.o. za ugostiteljstvo</derivirana_varijabla>
  </DomainObject.Predmet.ProtustrankaNazivFormated>
  <DomainObject.Predmet.ProtustrankaNazivFormatedOIB>
    <izvorni_sadrzaj>PAULOVIĆ j.d.o.o. za ugostiteljstvo, OIB 18440708156</izvorni_sadrzaj>
    <derivirana_varijabla naziv="DomainObject.Predmet.ProtustrankaNazivFormatedOIB_1">PAULOVIĆ j.d.o.o. za ugostiteljstvo, OIB 18440708156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PAULOVIĆ j.d.o.o. za ugostiteljstvo</item>
    </izvorni_sadrzaj>
    <derivirana_varijabla naziv="DomainObject.Predmet.ProtuStrankaListFormated_1">
      <item>PAULOVIĆ j.d.o.o. za ugostiteljstvo</item>
    </derivirana_varijabla>
  </DomainObject.Predmet.ProtuStrankaListFormated>
  <DomainObject.Predmet.ProtuStrankaListFormatedOIB>
    <izvorni_sadrzaj>
      <item>PAULOVIĆ j.d.o.o. za ugostiteljstvo, OIB 18440708156</item>
    </izvorni_sadrzaj>
    <derivirana_varijabla naziv="DomainObject.Predmet.ProtuStrankaListFormatedOIB_1">
      <item>PAULOVIĆ j.d.o.o. za ugostiteljstvo, OIB 18440708156</item>
    </derivirana_varijabla>
  </DomainObject.Predmet.ProtuStrankaListFormatedOIB>
  <DomainObject.Predmet.ProtuStrankaListFormatedWithAdress>
    <izvorni_sadrzaj>
      <item>PAULOVIĆ j.d.o.o. za ugostiteljstvo, Gajić-Planina 173, 31305 Gajić</item>
    </izvorni_sadrzaj>
    <derivirana_varijabla naziv="DomainObject.Predmet.ProtuStrankaListFormatedWithAdress_1">
      <item>PAULOVIĆ j.d.o.o. za ugostiteljstvo, Gajić-Planina 173, 31305 Gajić</item>
    </derivirana_varijabla>
  </DomainObject.Predmet.ProtuStrankaListFormatedWithAdress>
  <DomainObject.Predmet.ProtuStrankaListFormatedWithAdressOIB>
    <izvorni_sadrzaj>
      <item>PAULOVIĆ j.d.o.o. za ugostiteljstvo, OIB 18440708156, Gajić-Planina 173, 31305 Gajić</item>
    </izvorni_sadrzaj>
    <derivirana_varijabla naziv="DomainObject.Predmet.ProtuStrankaListFormatedWithAdressOIB_1">
      <item>PAULOVIĆ j.d.o.o. za ugostiteljstvo, OIB 18440708156, Gajić-Planina 173, 31305 Gajić</item>
    </derivirana_varijabla>
  </DomainObject.Predmet.ProtuStrankaListFormatedWithAdressOIB>
  <DomainObject.Predmet.ProtuStrankaListNazivFormated>
    <izvorni_sadrzaj>
      <item>PAULOVIĆ j.d.o.o. za ugostiteljstvo</item>
    </izvorni_sadrzaj>
    <derivirana_varijabla naziv="DomainObject.Predmet.ProtuStrankaListNazivFormated_1">
      <item>PAULOVIĆ j.d.o.o. za ugostiteljstvo</item>
    </derivirana_varijabla>
  </DomainObject.Predmet.ProtuStrankaListNazivFormated>
  <DomainObject.Predmet.ProtuStrankaListNazivFormatedOIB>
    <izvorni_sadrzaj>
      <item>PAULOVIĆ j.d.o.o. za ugostiteljstvo, OIB 18440708156</item>
    </izvorni_sadrzaj>
    <derivirana_varijabla naziv="DomainObject.Predmet.ProtuStrankaListNazivFormatedOIB_1">
      <item>PAULOVIĆ j.d.o.o. za ugostiteljstvo, OIB 18440708156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PAULOVIĆ j.d.o.o. za ugostiteljstvo</izvorni_sadrzaj>
    <derivirana_varijabla naziv="DomainObject.Predmet.ProtustrankaIDrugi_1">PAULOVIĆ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PAULOVIĆ j.d.o.o. za ugostiteljstvo, OIB 18440708156, Gajić-Planina 173, 31305 Gajić</izvorni_sadrzaj>
    <derivirana_varijabla naziv="DomainObject.Predmet.ProtustrankaIDrugiAdressOIB_1">PAULOVIĆ j.d.o.o. za ugostiteljstvo, OIB 18440708156, Gajić-Planina 173,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PAULOVIĆ j.d.o.o. za ugostiteljstvo</item>
    </izvorni_sadrzaj>
    <derivirana_varijabla naziv="DomainObject.Predmet.SudioniciListNaziv_1">
      <item>FINA RC OSIJEK</item>
      <item>PAULOVIĆ j.d.o.o. za ugostiteljstvo</item>
    </derivirana_varijabla>
  </DomainObject.Predmet.SudioniciListNaziv>
  <DomainObject.Predmet.SudioniciListAdressOIB>
    <izvorni_sadrzaj>
      <item>FINA RC OSIJEK, OIB 85821130368</item>
      <item>PAULOVIĆ j.d.o.o. za ugostiteljstvo, OIB 18440708156, Gajić-Planina 173,31305 Gajić</item>
    </izvorni_sadrzaj>
    <derivirana_varijabla naziv="DomainObject.Predmet.SudioniciListAdressOIB_1">
      <item>FINA RC OSIJEK, OIB 85821130368</item>
      <item>PAULOVIĆ j.d.o.o. za ugostiteljstvo, OIB 18440708156, Gajić-Planina 173,31305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18440708156</item>
    </izvorni_sadrzaj>
    <derivirana_varijabla naziv="DomainObject.Predmet.SudioniciListNazivOIB_1">
      <item>, OIB 85821130368</item>
      <item>, OIB 18440708156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064AF-0780-423D-9160-55CB8FCF6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589</properties:Words>
  <properties:Characters>3107</properties:Characters>
  <properties:Lines>111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2018-04-23T12:05:00Z</dcterms:created>
  <dc:creator>Korisnik</dc:creator>
  <cp:lastModifiedBy>Danijela Sekulić</cp:lastModifiedBy>
  <cp:lastPrinted>2018-05-28T06:24:00Z</cp:lastPrinted>
  <dcterms:modified xmlns:xsi="http://www.w3.org/2001/XMLSchema-instance" xsi:type="dcterms:W3CDTF">2018-05-28T06:27:00Z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SAMO 1.000,00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