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0106" w14:paraId="5db0106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A75FC">
        <w:t xml:space="preserve">         </w:t>
      </w:r>
      <w:r w:rsidR="00554FEF">
        <w:t>66. St-</w:t>
      </w:r>
      <w:r w:rsidR="00CA75FC">
        <w:t>359</w:t>
      </w:r>
      <w:r w:rsidR="00554FEF">
        <w:t>/</w:t>
      </w:r>
      <w:r w:rsidR="003622D7">
        <w:t>1</w:t>
      </w:r>
      <w:r w:rsidR="00CA75FC">
        <w:t>5</w:t>
      </w:r>
    </w:p>
    <w:p w:rsidRDefault="00A609C1" w:rsidP="00576AD5" w:rsidR="00A609C1" w:rsidRPr="00335AF5"/>
    <w:p w:rsidRDefault="00A609C1" w:rsidP="00576AD5" w:rsidR="00A609C1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15C16">
        <w:t xml:space="preserve"> </w:t>
      </w:r>
      <w:r>
        <w:t>J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</w:t>
      </w:r>
      <w:r w:rsidR="00CA75FC" w:rsidRPr="00CA75FC">
        <w:t>IB-INTERNATIONAL d.o.o. u stečaju, za iznajmljivanje vozila, Zagreb, Dubrava 170 B, MBS:080486984, OIB:99347964396</w:t>
      </w:r>
      <w:r w:rsidRPr="00305779">
        <w:t xml:space="preserve">, </w:t>
      </w:r>
      <w:r w:rsidR="00CA75FC">
        <w:t>2</w:t>
      </w:r>
      <w:r w:rsidR="007B7AD4">
        <w:t xml:space="preserve">. </w:t>
      </w:r>
      <w:r w:rsidR="00CA75FC">
        <w:t>veljače</w:t>
      </w:r>
      <w:r w:rsidR="00C132C0">
        <w:t xml:space="preserve"> 201</w:t>
      </w:r>
      <w:r w:rsidR="00CA75FC">
        <w:t>7</w:t>
      </w:r>
      <w:r w:rsidR="00E76553">
        <w:t>.</w:t>
      </w:r>
    </w:p>
    <w:p w:rsidRDefault="00BC4C40" w:rsidP="00554FEF" w:rsidR="00BC4C40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BC4C40" w:rsidP="00CA75FC" w:rsidR="00C74091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 w:rsidR="001F2DDD">
        <w:t xml:space="preserve"> unovčene pokretnine </w:t>
      </w:r>
      <w:r w:rsidR="00CA75FC">
        <w:t>– osobna vozila u vlasništvu stečajnog dužnika</w:t>
      </w:r>
      <w:r w:rsidR="00C74091">
        <w:t xml:space="preserve">, određuje se za </w:t>
      </w:r>
    </w:p>
    <w:p w:rsidRDefault="00C74091" w:rsidP="00627BDD" w:rsidR="00C74091">
      <w:pPr>
        <w:ind w:left="705"/>
        <w:jc w:val="both"/>
      </w:pPr>
    </w:p>
    <w:p w:rsidRDefault="00CA75FC" w:rsidP="00B93E85" w:rsidR="00BC4C40" w:rsidRPr="00B93E85">
      <w:pPr>
        <w:jc w:val="center"/>
        <w:rPr>
          <w:b/>
        </w:rPr>
      </w:pPr>
      <w:r>
        <w:rPr>
          <w:b/>
        </w:rPr>
        <w:t>8</w:t>
      </w:r>
      <w:r w:rsidR="00627BDD" w:rsidRPr="00B93E85">
        <w:rPr>
          <w:b/>
        </w:rPr>
        <w:t xml:space="preserve">. </w:t>
      </w:r>
      <w:r>
        <w:rPr>
          <w:b/>
        </w:rPr>
        <w:t>veljače</w:t>
      </w:r>
      <w:r w:rsidR="00627BDD" w:rsidRPr="00B93E85">
        <w:rPr>
          <w:b/>
        </w:rPr>
        <w:t xml:space="preserve"> 201</w:t>
      </w:r>
      <w:r>
        <w:rPr>
          <w:b/>
        </w:rPr>
        <w:t>7</w:t>
      </w:r>
      <w:r w:rsidR="00627BDD" w:rsidRPr="00B93E85">
        <w:rPr>
          <w:b/>
        </w:rPr>
        <w:t>. u 1</w:t>
      </w:r>
      <w:r>
        <w:rPr>
          <w:b/>
        </w:rPr>
        <w:t>0</w:t>
      </w:r>
      <w:r w:rsidR="00627BDD" w:rsidRPr="00B93E85">
        <w:rPr>
          <w:b/>
        </w:rPr>
        <w:t>,</w:t>
      </w:r>
      <w:r w:rsidR="00CB6D78">
        <w:rPr>
          <w:b/>
        </w:rPr>
        <w:t>0</w:t>
      </w:r>
      <w:r w:rsidR="00D41129" w:rsidRPr="00B93E85">
        <w:rPr>
          <w:b/>
        </w:rPr>
        <w:t>0</w:t>
      </w:r>
      <w:r w:rsidR="00627BDD" w:rsidRPr="00B93E85">
        <w:rPr>
          <w:b/>
        </w:rP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 xml:space="preserve">U Zagrebu </w:t>
      </w:r>
      <w:r w:rsidR="00CA75FC">
        <w:t>2</w:t>
      </w:r>
      <w:r w:rsidR="00C74091">
        <w:t>.</w:t>
      </w:r>
      <w:r w:rsidR="007B7AD4">
        <w:t xml:space="preserve"> </w:t>
      </w:r>
      <w:r w:rsidR="00CA75FC">
        <w:t>veljače</w:t>
      </w:r>
      <w:r w:rsidR="00C132C0">
        <w:t xml:space="preserve"> 201</w:t>
      </w:r>
      <w:r w:rsidR="00CA75FC">
        <w:t>7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6016C7">
        <w:t xml:space="preserve"> v.r.</w:t>
      </w:r>
    </w:p>
    <w:p w:rsidRDefault="00234698" w:rsidP="00006FBA" w:rsidR="00234698">
      <w:pPr>
        <w:jc w:val="both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6016C7" w:rsidP="00640990" w:rsidR="006016C7">
      <w:pPr>
        <w:jc w:val="both"/>
      </w:pPr>
    </w:p>
    <w:p w:rsidRDefault="006016C7" w:rsidP="007A1486" w:rsidR="006016C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016C7" w:rsidP="007A1486" w:rsidR="006016C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016C7" w:rsidP="007A1486" w:rsidR="006016C7" w:rsidRPr="007A1486">
      <w:pPr>
        <w:ind w:left="720"/>
      </w:pPr>
    </w:p>
    <w:p w:rsidRDefault="00A62738" w:rsidP="00640990" w:rsidR="00AB1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4A1C1E" w:rsidR="00AB12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6529A"/>
    <w:rsid w:val="00182BCB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E643C"/>
    <w:rsid w:val="003F1200"/>
    <w:rsid w:val="004706ED"/>
    <w:rsid w:val="004756C8"/>
    <w:rsid w:val="00485BE4"/>
    <w:rsid w:val="0049042B"/>
    <w:rsid w:val="004A1C1E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6016C7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92A8D"/>
    <w:rsid w:val="0079555F"/>
    <w:rsid w:val="007A18B6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B6980"/>
    <w:rsid w:val="009E687B"/>
    <w:rsid w:val="009F6855"/>
    <w:rsid w:val="00A03CB0"/>
    <w:rsid w:val="00A22E09"/>
    <w:rsid w:val="00A27DA6"/>
    <w:rsid w:val="00A3100F"/>
    <w:rsid w:val="00A609C1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33794"/>
    <w:rsid w:val="00C3387E"/>
    <w:rsid w:val="00C364C1"/>
    <w:rsid w:val="00C3671D"/>
    <w:rsid w:val="00C415BB"/>
    <w:rsid w:val="00C74091"/>
    <w:rsid w:val="00CA2146"/>
    <w:rsid w:val="00CA75FC"/>
    <w:rsid w:val="00CB6D78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008B"/>
    <w:rsid w:val="00EA5E6F"/>
    <w:rsid w:val="00EB4A52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1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1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10000 Zagreb</izvorni_sadrzaj>
    <derivirana_varijabla naziv="DomainObject.Predmet.ProtustrankaFormatedWithAdress_1"> IB-INTERNATIONAL d.o.o., Dubrava 170 B, 10000 Zagreb</derivirana_varijabla>
  </DomainObject.Predmet.ProtustrankaFormatedWithAdress>
  <DomainObject.Predmet.ProtustrankaFormatedWithAdressOIB>
    <izvorni_sadrzaj> IB-INTERNATIONAL d.o.o., OIB 99347964396, Dubrava 170 B, 10000 Zagreb</izvorni_sadrzaj>
    <derivirana_varijabla naziv="DomainObject.Predmet.ProtustrankaFormatedWithAdressOIB_1"> IB-INTERNATIONAL d.o.o., OIB 99347964396, Dubrava 170 B, 10000 Zagreb</derivirana_varijabla>
  </DomainObject.Predmet.ProtustrankaFormatedWithAdressOIB>
  <DomainObject.Predmet.ProtustrankaWithAdress>
    <izvorni_sadrzaj>IB-INTERNATIONAL d.o.o. Dubrava 170 B, 10000 Zagreb</izvorni_sadrzaj>
    <derivirana_varijabla naziv="DomainObject.Predmet.ProtustrankaWithAdress_1">IB-INTERNATIONAL d.o.o. Dubrava 170 B, 10000 Zagreb</derivirana_varijabla>
  </DomainObject.Predmet.ProtustrankaWithAdress>
  <DomainObject.Predmet.ProtustrankaWithAdressOIB>
    <izvorni_sadrzaj>IB-INTERNATIONAL d.o.o., OIB 99347964396, Dubrava 170 B, 10000 Zagreb</izvorni_sadrzaj>
    <derivirana_varijabla naziv="DomainObject.Predmet.ProtustrankaWithAdressOIB_1">IB-INTERNATIONAL d.o.o., OIB 99347964396, Dubrava 170 B, 10000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Magazinska cesta 69, 10000 Zagreb</izvorni_sadrzaj>
    <derivirana_varijabla naziv="DomainObject.Predmet.StrankaFormatedWithAdress_1"> Raiffeisenbank Austria d.d., Magazinska cesta 69, 10000 Zagreb</derivirana_varijabla>
  </DomainObject.Predmet.StrankaFormatedWithAdress>
  <DomainObject.Predmet.StrankaFormatedWithAdressOIB>
    <izvorni_sadrzaj> Raiffeisenbank Austria d.d., OIB 53056966535, Magazinska cesta 69, 10000 Zagreb</izvorni_sadrzaj>
    <derivirana_varijabla naziv="DomainObject.Predmet.StrankaFormatedWithAdressOIB_1"> Raiffeisenbank Austria d.d., OIB 53056966535, Magazinska cesta 69, 10000 Zagreb</derivirana_varijabla>
  </DomainObject.Predmet.StrankaFormatedWithAdressOIB>
  <DomainObject.Predmet.StrankaWithAdress>
    <izvorni_sadrzaj>Raiffeisenbank Austria d.d. Magazinska cesta 69,10000 Zagreb</izvorni_sadrzaj>
    <derivirana_varijabla naziv="DomainObject.Predmet.StrankaWithAdress_1">Raiffeisenbank Austria d.d. Magazinska cesta 69,10000 Zagreb</derivirana_varijabla>
  </DomainObject.Predmet.StrankaWithAdress>
  <DomainObject.Predmet.StrankaWithAdressOIB>
    <izvorni_sadrzaj>Raiffeisenbank Austria d.d., OIB 53056966535, Magazinska cesta 69,10000 Zagreb</izvorni_sadrzaj>
    <derivirana_varijabla naziv="DomainObject.Predmet.StrankaWithAdressOIB_1">Raiffeisenbank Austria d.d., OIB 53056966535, Magazinska cesta 69,10000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Magazinska cesta 69, 10000 Zagreb</item>
    </izvorni_sadrzaj>
    <derivirana_varijabla naziv="DomainObject.Predmet.StrankaListFormatedWithAdress_1">
      <item>Raiffeisenbank Austria d.d., Magazinska cesta 69, 10000 Zagreb</item>
    </derivirana_varijabla>
  </DomainObject.Predmet.StrankaListFormatedWithAdress>
  <DomainObject.Predmet.StrankaListFormatedWithAdressOIB>
    <izvorni_sadrzaj>
      <item>Raiffeisenbank Austria d.d., OIB 53056966535, Magazinska cesta 69, 10000 Zagreb</item>
    </izvorni_sadrzaj>
    <derivirana_varijabla naziv="DomainObject.Predmet.StrankaListFormatedWithAdressOIB_1">
      <item>Raiffeisenbank Austria d.d., OIB 53056966535, Magazinska cesta 69,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10000 Zagreb</item>
    </izvorni_sadrzaj>
    <derivirana_varijabla naziv="DomainObject.Predmet.ProtuStrankaListFormatedWithAdress_1">
      <item>IB-INTERNATIONAL d.o.o., Dubrava 170 B, 10000 Zagreb</item>
    </derivirana_varijabla>
  </DomainObject.Predmet.ProtuStrankaListFormatedWithAdress>
  <DomainObject.Predmet.ProtuStrankaListFormatedWithAdressOIB>
    <izvorni_sadrzaj>
      <item>IB-INTERNATIONAL d.o.o., OIB 99347964396, Dubrava 170 B, 10000 Zagreb</item>
    </izvorni_sadrzaj>
    <derivirana_varijabla naziv="DomainObject.Predmet.ProtuStrankaListFormatedWithAdressOIB_1">
      <item>IB-INTERNATIONAL d.o.o., OIB 99347964396, Dubrava 170 B, 10000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Magazinska cesta 69, 10000 Zagreb</izvorni_sadrzaj>
    <derivirana_varijabla naziv="DomainObject.Predmet.StrankaIDrugiAdressOIB_1">Raiffeisenbank Austria d.d., OIB 53056966535, Magazinska cesta 69, 10000 Zagreb</derivirana_varijabla>
  </DomainObject.Predmet.StrankaIDrugiAdressOIB>
  <DomainObject.Predmet.ProtustrankaIDrugiAdressOIB>
    <izvorni_sadrzaj>IB-INTERNATIONAL d.o.o., OIB 99347964396, Dubrava 170 B, 10000 Zagreb</izvorni_sadrzaj>
    <derivirana_varijabla naziv="DomainObject.Predmet.ProtustrankaIDrugiAdressOIB_1">IB-INTERNATIONAL d.o.o., OIB 99347964396, Dubrava 170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Magazinska cesta 69,10000 Zagreb</item>
      <item>IB-INTERNATIONAL d.o.o., OIB 99347964396, Dubrava 170 B,10000 Zagreb</item>
      <item>JURE MARUŠIĆ, OIB 52703189678, Bleiweisova 21,10000 Zagreb</item>
    </izvorni_sadrzaj>
    <derivirana_varijabla naziv="DomainObject.Predmet.SudioniciListAdressOIB_1">
      <item>Raiffeisenbank Austria d.d., OIB 53056966535, Magazinska cesta 69,10000 Zagreb</item>
      <item>IB-INTERNATIONAL d.o.o., OIB 99347964396, Dubrava 170 B,10000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696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2017-02-02T11:01:00Z</dcterms:created>
  <dc:creator>rkrsnik</dc:creator>
  <cp:lastModifiedBy>Ivana Stampf</cp:lastModifiedBy>
  <cp:lastPrinted>2016-01-25T10:20:00Z</cp:lastPrinted>
  <dcterms:modified xmlns:xsi="http://www.w3.org/2001/XMLSchema-instance" xsi:type="dcterms:W3CDTF">2017-02-02T11:42:00Z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