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3e88" w14:paraId="a6d3e8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AA77BC">
        <w:rPr>
          <w:szCs w:val="24"/>
          <w:lang w:val="hr-HR"/>
        </w:rPr>
        <w:t>1396</w:t>
      </w:r>
      <w:r w:rsidR="009C6B4E">
        <w:rPr>
          <w:szCs w:val="24"/>
          <w:lang w:val="hr-HR"/>
        </w:rPr>
        <w:t>/2016-3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653256">
        <w:rPr>
          <w:szCs w:val="24"/>
          <w:lang w:val="hr-HR"/>
        </w:rPr>
        <w:t xml:space="preserve">dužnikom </w:t>
      </w:r>
      <w:r w:rsidR="00AA77BC">
        <w:rPr>
          <w:lang w:val="hr-HR"/>
        </w:rPr>
        <w:t>D T METALNA PROIZVODNJA  jednostavno društvo s ograničenom odgovornošću za proizvodnju i usluge,  Bjelovar, Jakova Zadranina 5, MBS: 010087208, OIB: 47168034740,</w:t>
      </w:r>
      <w:r w:rsidR="009C6B4E">
        <w:rPr>
          <w:lang w:val="hr-HR"/>
        </w:rPr>
        <w:t xml:space="preserve"> 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1A5F51">
        <w:rPr>
          <w:lang w:val="hr-HR"/>
        </w:rPr>
        <w:t>29.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9C6B4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AA77BC">
        <w:rPr>
          <w:lang w:val="hr-HR"/>
        </w:rPr>
        <w:t>D T METALNA PROIZVODNJA  jednostavno društvo s ograničenom odgovornošću za proizvodnju i usluge,  Bjelovar, Jakova Zadranina 5, MBS: 010087208, OIB: 47168034740.</w:t>
      </w:r>
    </w:p>
    <w:p w:rsidRDefault="00AA77BC" w:rsidP="00865844" w:rsidR="00AA77BC">
      <w:pPr>
        <w:ind w:firstLine="851"/>
        <w:jc w:val="both"/>
        <w:rPr>
          <w:szCs w:val="24"/>
          <w:lang w:val="hr-HR"/>
        </w:rPr>
      </w:pPr>
    </w:p>
    <w:p w:rsidRDefault="00865844" w:rsidP="00CC34DB" w:rsidR="00CC34D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C34DB">
        <w:rPr>
          <w:szCs w:val="24"/>
          <w:lang w:val="hr-HR"/>
        </w:rPr>
        <w:t xml:space="preserve">MARIJAN DRLJANOVČAN, </w:t>
      </w:r>
      <w:proofErr w:type="spellStart"/>
      <w:r w:rsidR="00CC34DB">
        <w:rPr>
          <w:szCs w:val="24"/>
          <w:lang w:val="hr-HR"/>
        </w:rPr>
        <w:t>Miholjanec</w:t>
      </w:r>
      <w:proofErr w:type="spellEnd"/>
      <w:r w:rsidR="00CC34DB">
        <w:rPr>
          <w:szCs w:val="24"/>
          <w:lang w:val="hr-HR"/>
        </w:rPr>
        <w:t xml:space="preserve">, Antuna Mihanovića 131, OIB: 49708160625.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9C6B4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F2A54">
        <w:rPr>
          <w:lang w:val="hr-HR"/>
        </w:rPr>
        <w:t xml:space="preserve"> </w:t>
      </w:r>
      <w:r w:rsidR="00AA77BC">
        <w:rPr>
          <w:lang w:val="hr-HR"/>
        </w:rPr>
        <w:t>D T METALNA PROIZVODNJA  jednostavno društvo s ograničenom odgovornošću za proizvodnju i usluge,  Bjelovar, Jakova Zadranina 5, MBS: 010087208, OIB: 47168034740.</w:t>
      </w:r>
    </w:p>
    <w:p w:rsidRDefault="00AA77BC" w:rsidP="00865844" w:rsidR="00AA77BC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29.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CC34DB">
        <w:rPr>
          <w:rFonts w:cs="Times New Roman" w:eastAsia="Times New Roman" w:hAnsi="Times New Roman" w:ascii="Times New Roman"/>
          <w:sz w:val="24"/>
          <w:szCs w:val="24"/>
          <w:lang w:eastAsia="hr-HR"/>
        </w:rPr>
        <w:t>14,30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53256">
        <w:rPr>
          <w:szCs w:val="24"/>
          <w:lang w:val="hr-HR"/>
        </w:rPr>
        <w:t>1396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653256">
        <w:rPr>
          <w:szCs w:val="24"/>
          <w:lang w:val="hr-HR"/>
        </w:rPr>
        <w:t xml:space="preserve">12. </w:t>
      </w:r>
      <w:r w:rsidR="001A5F51">
        <w:rPr>
          <w:szCs w:val="24"/>
          <w:lang w:val="hr-HR"/>
        </w:rPr>
        <w:t>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A5F51">
        <w:rPr>
          <w:szCs w:val="24"/>
          <w:lang w:val="hr-HR"/>
        </w:rPr>
        <w:t>29.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1E138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1E138E">
        <w:rPr>
          <w:szCs w:val="24"/>
          <w:lang w:val="hr-HR"/>
        </w:rPr>
        <w:t>, v.r.</w:t>
      </w:r>
    </w:p>
    <w:p w:rsidRDefault="001E138E" w:rsidP="002C6722" w:rsidR="001E138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Za točnost otpravka-ovlašteni službenik</w:t>
      </w:r>
    </w:p>
    <w:p w:rsidRDefault="001E138E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sectPr w:rsidR="001A5F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E138E"/>
    <w:rsid w:val="001F5FA1"/>
    <w:rsid w:val="00202B14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5F2A54"/>
    <w:rsid w:val="00606200"/>
    <w:rsid w:val="00612548"/>
    <w:rsid w:val="00616DB9"/>
    <w:rsid w:val="00617799"/>
    <w:rsid w:val="006257D4"/>
    <w:rsid w:val="00653256"/>
    <w:rsid w:val="00681190"/>
    <w:rsid w:val="006815A7"/>
    <w:rsid w:val="00686288"/>
    <w:rsid w:val="006A4860"/>
    <w:rsid w:val="006B4433"/>
    <w:rsid w:val="006B57B9"/>
    <w:rsid w:val="006C138A"/>
    <w:rsid w:val="006C4FE4"/>
    <w:rsid w:val="006C5632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C6B4E"/>
    <w:rsid w:val="009D1717"/>
    <w:rsid w:val="009D3C79"/>
    <w:rsid w:val="00A1031C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A77BC"/>
    <w:rsid w:val="00AD379E"/>
    <w:rsid w:val="00AE388C"/>
    <w:rsid w:val="00B0375C"/>
    <w:rsid w:val="00B07175"/>
    <w:rsid w:val="00B16EB0"/>
    <w:rsid w:val="00B343ED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C34DB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1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1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T METALNA PROIZVODNJA jednostavno društvo s ograničenom odgovornošću za proizvodnju i usluge zastupanog po punomoćniku Dario Topić</izvorni_sadrzaj>
    <derivirana_varijabla naziv="DomainObject.Predmet.ProtustrankaFormated_1">  D T METALNA PROIZVODNJA jednostavno društvo s ograničenom odgovornošću za proizvodnju i usluge zastupanog po punomoćniku Dario Topić</derivirana_varijabla>
  </DomainObject.Predmet.ProtustrankaFormated>
  <DomainObject.Predmet.ProtustrankaFormatedOIB>
    <izvorni_sadrzaj>  D T METALNA PROIZVODNJA jednostavno društvo s ograničenom odgovornošću za proizvodnju i usluge, OIB 47168034740 zastupanog po punomoćniku Dario Topić</izvorni_sadrzaj>
    <derivirana_varijabla naziv="DomainObject.Predmet.ProtustrankaFormatedOIB_1">  D T METALNA PROIZVODNJA jednostavno društvo s ograničenom odgovornošću za proizvodnju i usluge, OIB 47168034740 zastupanog po punomoćniku Dario Topić</derivirana_varijabla>
  </DomainObject.Predmet.ProtustrankaFormatedOIB>
  <DomainObject.Predmet.ProtustrankaFormatedWithAdress>
    <izvorni_sadrzaj> D T METALNA PROIZVODNJA jednostavno društvo s ograničenom odgovornošću za proizvodnju i usluge, Jakova Zadranina 5, 43000 Bjelovar zastupanog po punomoćniku Dario Topić</izvorni_sadrzaj>
    <derivirana_varijabla naziv="DomainObject.Predmet.ProtustrankaFormatedWithAdress_1"> D T METALNA PROIZVODNJA jednostavno društvo s ograničenom odgovornošću za proizvodnju i usluge, Jakova Zadranina 5, 43000 Bjelovar zastupanog po punomoćniku Dario Topić</derivirana_varijabla>
  </DomainObject.Predmet.ProtustrankaFormatedWithAdress>
  <DomainObject.Predmet.ProtustrankaFormatedWithAdressOIB>
    <izvorni_sadrzaj> D T METALNA PROIZVODNJA jednostavno društvo s ograničenom odgovornošću za proizvodnju i usluge, OIB 47168034740, Jakova Zadranina 5, 43000 Bjelovar zastupanog po punomoćniku Dario Topić</izvorni_sadrzaj>
    <derivirana_varijabla naziv="DomainObject.Predmet.ProtustrankaFormatedWithAdressOIB_1"> D T METALNA PROIZVODNJA jednostavno društvo s ograničenom odgovornošću za proizvodnju i usluge, OIB 47168034740, Jakova Zadranina 5, 43000 Bjelovar zastupanog po punomoćniku Dario Topić</derivirana_varijabla>
  </DomainObject.Predmet.ProtustrankaFormatedWithAdressOIB>
  <DomainObject.Predmet.ProtustrankaWithAdress>
    <izvorni_sadrzaj>D T METALNA PROIZVODNJA jednostavno društvo s ograničenom odgovornošću za proizvodnju i usluge Jakova Zadranina 5, 43000 Bjelovar</izvorni_sadrzaj>
    <derivirana_varijabla naziv="DomainObject.Predmet.ProtustrankaWithAdress_1">D T METALNA PROIZVODNJA jednostavno društvo s ograničenom odgovornošću za proizvodnju i usluge Jakova Zadranina 5, 43000 Bjelovar</derivirana_varijabla>
  </DomainObject.Predmet.ProtustrankaWithAdress>
  <DomainObject.Predmet.ProtustrankaWithAdressOIB>
    <izvorni_sadrzaj>D T METALNA PROIZVODNJA jednostavno društvo s ograničenom odgovornošću za proizvodnju i usluge, OIB 47168034740, Jakova Zadranina 5, 43000 Bjelovar</izvorni_sadrzaj>
    <derivirana_varijabla naziv="DomainObject.Predmet.ProtustrankaWithAdressOIB_1">D T METALNA PROIZVODNJA jednostavno društvo s ograničenom odgovornošću za proizvodnju i usluge, OIB 47168034740, Jakova Zadranina 5, 43000 Bjelovar</derivirana_varijabla>
  </DomainObject.Predmet.ProtustrankaWithAdressOIB>
  <DomainObject.Predmet.ProtustrankaNazivFormated>
    <izvorni_sadrzaj>D T METALNA PROIZVODNJA jednostavno društvo s ograničenom odgovornošću za proizvodnju i usluge</izvorni_sadrzaj>
    <derivirana_varijabla naziv="DomainObject.Predmet.ProtustrankaNazivFormated_1">D T METALNA PROIZVODNJA jednostavno društvo s ograničenom odgovornošću za proizvodnju i usluge</derivirana_varijabla>
  </DomainObject.Predmet.ProtustrankaNazivFormated>
  <DomainObject.Predmet.ProtustrankaNazivFormatedOIB>
    <izvorni_sadrzaj>D T METALNA PROIZVODNJA jednostavno društvo s ograničenom odgovornošću za proizvodnju i usluge, OIB 47168034740</izvorni_sadrzaj>
    <derivirana_varijabla naziv="DomainObject.Predmet.ProtustrankaNazivFormatedOIB_1">D T METALNA PROIZVODNJA jednostavno društvo s ograničenom odgovornošću za proizvodnju i usluge, OIB 47168034740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T METALNA PROIZVODNJA jednostavno društvo s ograničenom odgovornošću za proizvodnju i usluge zastupanog po punomoćniku Dario Topić</item>
    </izvorni_sadrzaj>
    <derivirana_varijabla naziv="DomainObject.Predmet.ProtuStrankaListFormated_1">
      <item>D T METALNA PROIZVODNJA jednostavno društvo s ograničenom odgovornošću za proizvodnju i usluge zastupanog po punomoćniku Dario Topić</item>
    </derivirana_varijabla>
  </DomainObject.Predmet.ProtuStrankaListFormated>
  <DomainObject.Predmet.ProtuStrankaListFormatedOIB>
    <izvorni_sadrzaj>
      <item>D T METALNA PROIZVODNJA jednostavno društvo s ograničenom odgovornošću za proizvodnju i usluge, OIB 47168034740 zastupanog po punomoćniku Dario Topić</item>
    </izvorni_sadrzaj>
    <derivirana_varijabla naziv="DomainObject.Predmet.ProtuStrankaListFormatedOIB_1">
      <item>D T METALNA PROIZVODNJA jednostavno društvo s ograničenom odgovornošću za proizvodnju i usluge, OIB 47168034740 zastupanog po punomoćniku Dario Topić</item>
    </derivirana_varijabla>
  </DomainObject.Predmet.ProtuStrankaListFormatedOIB>
  <DomainObject.Predmet.ProtuStrankaListFormatedWithAdress>
    <izvorni_sadrzaj>
      <item>D T METALNA PROIZVODNJA jednostavno društvo s ograničenom odgovornošću za proizvodnju i usluge, Jakova Zadranina 5, 43000 Bjelovar zastupanog po punomoćniku Dario Topić</item>
    </izvorni_sadrzaj>
    <derivirana_varijabla naziv="DomainObject.Predmet.ProtuStrankaListFormatedWithAdress_1">
      <item>D T METALNA PROIZVODNJA jednostavno društvo s ograničenom odgovornošću za proizvodnju i usluge, Jakova Zadranina 5, 43000 Bjelovar zastupanog po punomoćniku Dario Topić</item>
    </derivirana_varijabla>
  </DomainObject.Predmet.ProtuStrankaListFormatedWithAdress>
  <DomainObject.Predmet.ProtuStrankaListFormatedWithAdressOIB>
    <izvorni_sadrzaj>
      <item>D T METALNA PROIZVODNJA jednostavno društvo s ograničenom odgovornošću za proizvodnju i usluge, OIB 47168034740, Jakova Zadranina 5, 43000 Bjelovar zastupanog po punomoćniku Dario Topić</item>
    </izvorni_sadrzaj>
    <derivirana_varijabla naziv="DomainObject.Predmet.ProtuStrankaListFormatedWithAdressOIB_1">
      <item>D T METALNA PROIZVODNJA jednostavno društvo s ograničenom odgovornošću za proizvodnju i usluge, OIB 47168034740, Jakova Zadranina 5, 43000 Bjelovar zastupanog po punomoćniku Dario Topić</item>
    </derivirana_varijabla>
  </DomainObject.Predmet.ProtuStrankaListFormatedWithAdressOIB>
  <DomainObject.Predmet.ProtuStrankaListNazivFormated>
    <izvorni_sadrzaj>
      <item>D T METALNA PROIZVODNJA jednostavno društvo s ograničenom odgovornošću za proizvodnju i usluge</item>
    </izvorni_sadrzaj>
    <derivirana_varijabla naziv="DomainObject.Predmet.ProtuStrankaListNazivFormated_1">
      <item>D T METALNA PROIZVODNJA jednostavno društvo s ograničenom odgovornošću za proizvodnju i usluge</item>
    </derivirana_varijabla>
  </DomainObject.Predmet.ProtuStrankaListNazivFormated>
  <DomainObject.Predmet.ProtuStrankaListNazivFormatedOIB>
    <izvorni_sadrzaj>
      <item>D T METALNA PROIZVODNJA jednostavno društvo s ograničenom odgovornošću za proizvodnju i usluge, OIB 47168034740</item>
    </izvorni_sadrzaj>
    <derivirana_varijabla naziv="DomainObject.Predmet.ProtuStrankaListNazivFormatedOIB_1">
      <item>D T METALNA PROIZVODNJA jednostavno društvo s ograničenom odgovornošću za proizvodnju i usluge, OIB 47168034740</item>
    </derivirana_varijabla>
  </DomainObject.Predmet.ProtuStrankaListNazivFormatedOIB>
  <DomainObject.Predmet.OstaliListFormated>
    <izvorni_sadrzaj>
      <item>Dario Topić punomoćnik sudionika u postupku D T METALNA PROIZVODNJA jednostavno društvo s ograničenom odgovornošću za proizvodnju i usluge</item>
    </izvorni_sadrzaj>
    <derivirana_varijabla naziv="DomainObject.Predmet.OstaliListFormated_1">
      <item>Dario Topić punomoćnik sudionika u postupku D T METALNA PROIZVODNJA jednostavno društvo s ograničenom odgovornošću za proizvodnju i usluge</item>
    </derivirana_varijabla>
  </DomainObject.Predmet.OstaliListFormated>
  <DomainObject.Predmet.OstaliListFormatedOIB>
    <izvorni_sadrzaj>
      <item>Dario Topić, OIB 52815792380 punomoćnik sudionika u postupku D T METALNA PROIZVODNJA jednostavno društvo s ograničenom odgovornošću za proizvodnju i usluge</item>
    </izvorni_sadrzaj>
    <derivirana_varijabla naziv="DomainObject.Predmet.OstaliListFormatedOIB_1">
      <item>Dario Topić, OIB 52815792380 punomoćnik sudionika u postupku D T METALNA PROIZVODNJA jednostavno društvo s ograničenom odgovornošću za proizvodnju i usluge</item>
    </derivirana_varijabla>
  </DomainObject.Predmet.OstaliListFormatedOIB>
  <DomainObject.Predmet.OstaliListFormatedWithAdress>
    <izvorni_sadrzaj>
      <item>Dario Topić, Jakova Zadranina 5, 43000 Bjelovar punomoćnik sudionika u postupku D T METALNA PROIZVODNJA jednostavno društvo s ograničenom odgovornošću za proizvodnju i usluge</item>
    </izvorni_sadrzaj>
    <derivirana_varijabla naziv="DomainObject.Predmet.OstaliListFormatedWithAdress_1">
      <item>Dario Topić, Jakova Zadranina 5, 43000 Bjelovar punomoćnik sudionika u postupku D T METALNA PROIZVODNJA jednostavno društvo s ograničenom odgovornošću za proizvodnju i usluge</item>
    </derivirana_varijabla>
  </DomainObject.Predmet.OstaliListFormatedWithAdress>
  <DomainObject.Predmet.OstaliListFormatedWithAdressOIB>
    <izvorni_sadrzaj>
      <item>Dario Topić, OIB 52815792380, Jakova Zadranina 5, 43000 Bjelovar punomoćnik sudionika u postupku D T METALNA PROIZVODNJA jednostavno društvo s ograničenom odgovornošću za proizvodnju i usluge</item>
    </izvorni_sadrzaj>
    <derivirana_varijabla naziv="DomainObject.Predmet.OstaliListFormatedWithAdressOIB_1">
      <item>Dario Topić, OIB 52815792380, Jakova Zadranina 5, 43000 Bjelovar punomoćnik sudionika u postupku D T METALNA PROIZVODNJA jednostavno društvo s ograničenom odgovornošću za proizvodnju i usluge</item>
    </derivirana_varijabla>
  </DomainObject.Predmet.OstaliListFormatedWithAdressOIB>
  <DomainObject.Predmet.OstaliListNazivFormated>
    <izvorni_sadrzaj>
      <item>Dario Topić</item>
    </izvorni_sadrzaj>
    <derivirana_varijabla naziv="DomainObject.Predmet.OstaliListNazivFormated_1">
      <item>Dario Topić</item>
    </derivirana_varijabla>
  </DomainObject.Predmet.OstaliListNazivFormated>
  <DomainObject.Predmet.OstaliListNazivFormatedOIB>
    <izvorni_sadrzaj>
      <item>Dario Topić, OIB 52815792380</item>
    </izvorni_sadrzaj>
    <derivirana_varijabla naziv="DomainObject.Predmet.OstaliListNazivFormatedOIB_1">
      <item>Dario Topić, OIB 52815792380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T METALNA PROIZVODNJA jednostavno društvo s ograničenom odgovornošću za proizvodnju i usluge</izvorni_sadrzaj>
    <derivirana_varijabla naziv="DomainObject.Predmet.ProtustrankaIDrugi_1">D T METALNA PROIZVODNJA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T METALNA PROIZVODNJA jednostavno društvo s ograničenom odgovornošću za proizvodnju i usluge, OIB 47168034740, Jakova Zadranina 5, 43000 Bjelovar</izvorni_sadrzaj>
    <derivirana_varijabla naziv="DomainObject.Predmet.ProtustrankaIDrugiAdressOIB_1">D T METALNA PROIZVODNJA jednostavno društvo s ograničenom odgovornošću za proizvodnju i usluge, OIB 47168034740, Jakova Zadranina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T METALNA PROIZVODNJA jednostavno društvo s ograničenom odgovornošću za proizvodnju i usluge</item>
      <item>Dario Topić</item>
    </izvorni_sadrzaj>
    <derivirana_varijabla naziv="DomainObject.Predmet.SudioniciListNaziv_1">
      <item>FINA, RC ZAGREB, Podružnica Bjelovar</item>
      <item>D T METALNA PROIZVODNJA jednostavno društvo s ograničenom odgovornošću za proizvodnju i usluge</item>
      <item>Dario Topić</item>
    </derivirana_varijabla>
  </DomainObject.Predmet.SudioniciListNaziv>
  <DomainObject.Predmet.SudioniciListAdressOIB>
    <izvorni_sadrzaj>
      <item>FINA, RC ZAGREB, Podružnica Bjelovar, OIB 85821130368, F. Supila 4,43000 Bjelovar</item>
      <item>D T METALNA PROIZVODNJA jednostavno društvo s ograničenom odgovornošću za proizvodnju i usluge, OIB 47168034740, Jakova Zadranina 5,43000 Bjelovar</item>
      <item>Dario Topić, OIB 52815792380, Jakova Zadranina 5,43000 Bjelovar</item>
    </izvorni_sadrzaj>
    <derivirana_varijabla naziv="DomainObject.Predmet.SudioniciListAdressOIB_1">
      <item>FINA, RC ZAGREB, Podružnica Bjelovar, OIB 85821130368, F. Supila 4,43000 Bjelovar</item>
      <item>D T METALNA PROIZVODNJA jednostavno društvo s ograničenom odgovornošću za proizvodnju i usluge, OIB 47168034740, Jakova Zadranina 5,43000 Bjelovar</item>
      <item>Dario Topić, OIB 52815792380, Jakova Zadranina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47168034740</item>
      <item>, OIB 52815792380</item>
    </izvorni_sadrzaj>
    <derivirana_varijabla naziv="DomainObject.Predmet.SudioniciListNazivOIB_1">
      <item>, OIB 85821130368</item>
      <item>, OIB 47168034740</item>
      <item>, OIB 52815792380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7DAB9-D9E5-47C2-B56F-7A564383C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3614</properties:Characters>
  <properties:Lines>99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2017-03-29T05:51:00Z</dcterms:created>
  <dc:creator>Miroslav Lovreković</dc:creator>
  <cp:lastModifiedBy>Miroslav Lovreković</cp:lastModifiedBy>
  <cp:lastPrinted>2017-03-29T12:28:00Z</cp:lastPrinted>
  <dcterms:modified xmlns:xsi="http://www.w3.org/2001/XMLSchema-instance" xsi:type="dcterms:W3CDTF">2017-03-29T12:28:00Z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