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a218" w14:paraId="98ba218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E63528">
        <w:rPr>
          <w:sz w:val="24"/>
          <w:lang w:val="pt-BR"/>
        </w:rPr>
        <w:t>900/16-</w:t>
      </w:r>
      <w:r w:rsidR="00AC3307">
        <w:rPr>
          <w:sz w:val="24"/>
          <w:lang w:val="pt-BR"/>
        </w:rPr>
        <w:t xml:space="preserve"> 29</w:t>
      </w:r>
      <w:r w:rsidRPr="00264673">
        <w:rPr>
          <w:sz w:val="24"/>
          <w:lang w:val="pt-BR"/>
        </w:rPr>
        <w:t xml:space="preserve">  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E63528" w:rsidP="003B2EE0" w:rsidR="00573F89">
      <w:pPr>
        <w:ind w:firstLine="680"/>
        <w:jc w:val="both"/>
        <w:rPr>
          <w:sz w:val="24"/>
        </w:rPr>
      </w:pPr>
      <w:r w:rsidRPr="00E63528">
        <w:rPr>
          <w:sz w:val="24"/>
          <w:szCs w:val="24"/>
        </w:rPr>
        <w:t xml:space="preserve">Trgovački sud u Zagrebu po sucu Nikolini Dorić Hadžisejdić, u stečajnom  postupku nad dužnikom </w:t>
      </w:r>
      <w:r w:rsidRPr="00E63528">
        <w:rPr>
          <w:sz w:val="24"/>
          <w:szCs w:val="24"/>
          <w:lang w:val="pt-BR"/>
        </w:rPr>
        <w:t>Mr.Joseph d.o.o. u stečaju, OIB 22371152997, Duga Resa, Naselje Roganac 29</w:t>
      </w:r>
      <w:r w:rsidRPr="00A00206">
        <w:rPr>
          <w:szCs w:val="24"/>
        </w:rPr>
        <w:t>,</w:t>
      </w:r>
      <w:r>
        <w:rPr>
          <w:szCs w:val="24"/>
        </w:rPr>
        <w:t xml:space="preserve"> </w:t>
      </w:r>
      <w:r>
        <w:rPr>
          <w:sz w:val="24"/>
          <w:szCs w:val="24"/>
        </w:rPr>
        <w:t>13</w:t>
      </w:r>
      <w:r w:rsidR="003B2EE0" w:rsidRPr="003B2EE0">
        <w:rPr>
          <w:sz w:val="24"/>
        </w:rPr>
        <w:t xml:space="preserve">. </w:t>
      </w:r>
      <w:r>
        <w:rPr>
          <w:sz w:val="24"/>
        </w:rPr>
        <w:t>ožujka</w:t>
      </w:r>
      <w:r w:rsidR="00E80511">
        <w:rPr>
          <w:sz w:val="24"/>
        </w:rPr>
        <w:t xml:space="preserve"> 2017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E63528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E63528" w:rsidRPr="00E63528">
        <w:rPr>
          <w:sz w:val="24"/>
          <w:szCs w:val="24"/>
          <w:lang w:val="pt-BR"/>
        </w:rPr>
        <w:t>Mr.Joseph d.o.o. u stečaju, OIB 22371152997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5A0A20">
        <w:rPr>
          <w:sz w:val="24"/>
        </w:rPr>
        <w:t>o ovrsi na:</w:t>
      </w:r>
      <w:r w:rsidR="003B2EE0" w:rsidRPr="003B2EE0">
        <w:rPr>
          <w:sz w:val="24"/>
        </w:rPr>
        <w:t xml:space="preserve"> </w:t>
      </w:r>
    </w:p>
    <w:p w:rsidRDefault="005A0A20" w:rsidP="005A0A20" w:rsidR="005A0A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nekretnini </w:t>
      </w:r>
      <w:r w:rsidRPr="007809D5">
        <w:rPr>
          <w:sz w:val="24"/>
          <w:szCs w:val="24"/>
        </w:rPr>
        <w:t>upisanoj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građanskog </w:t>
      </w:r>
      <w:r w:rsidR="00323B5B" w:rsidRPr="007809D5">
        <w:rPr>
          <w:sz w:val="24"/>
          <w:szCs w:val="24"/>
        </w:rPr>
        <w:t xml:space="preserve">suda u </w:t>
      </w:r>
      <w:r w:rsidR="00323B5B">
        <w:rPr>
          <w:sz w:val="24"/>
          <w:szCs w:val="24"/>
        </w:rPr>
        <w:t>Zagrebu i to u</w:t>
      </w:r>
      <w:r w:rsidRPr="007809D5">
        <w:rPr>
          <w:sz w:val="24"/>
          <w:szCs w:val="24"/>
        </w:rPr>
        <w:t xml:space="preserve"> zk. ul. br. </w:t>
      </w:r>
      <w:r>
        <w:rPr>
          <w:sz w:val="24"/>
          <w:szCs w:val="24"/>
        </w:rPr>
        <w:t>24275</w:t>
      </w:r>
      <w:r w:rsidRPr="007809D5">
        <w:rPr>
          <w:sz w:val="24"/>
          <w:szCs w:val="24"/>
        </w:rPr>
        <w:t xml:space="preserve">, k.o. </w:t>
      </w:r>
      <w:r>
        <w:rPr>
          <w:sz w:val="24"/>
          <w:szCs w:val="24"/>
        </w:rPr>
        <w:t>999901</w:t>
      </w:r>
      <w:r w:rsidRPr="007809D5">
        <w:rPr>
          <w:sz w:val="24"/>
          <w:szCs w:val="24"/>
        </w:rPr>
        <w:t xml:space="preserve"> </w:t>
      </w:r>
      <w:r>
        <w:rPr>
          <w:sz w:val="24"/>
          <w:szCs w:val="24"/>
        </w:rPr>
        <w:t>Grad Zagreb,</w:t>
      </w:r>
      <w:r w:rsidRPr="007809D5">
        <w:rPr>
          <w:sz w:val="24"/>
          <w:szCs w:val="24"/>
        </w:rPr>
        <w:t xml:space="preserve"> </w:t>
      </w:r>
      <w:r>
        <w:rPr>
          <w:sz w:val="24"/>
          <w:szCs w:val="24"/>
        </w:rPr>
        <w:t>koja se sastoji od 36,5/16951,76-etažno vlasništvo (E-301) dijela građevine „poslovnog i trgovačkog kompleksa podhodnik-Esplanade s podzemnom garažom uključujući komunalne instalacije i priključke unutar zone obuhvata kompleksa pothodnik-Esplanade“  povezano s vlasništvom lokala na etaži-2B u planu bojan crveno oznake B7 korisne vrijednosti 36,50 čm,</w:t>
      </w:r>
    </w:p>
    <w:p w:rsidRDefault="005A0A20" w:rsidP="005A0A20" w:rsidR="005A0A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nekretnini upisanoj </w:t>
      </w:r>
      <w:r w:rsidR="00323B5B" w:rsidRPr="007809D5">
        <w:rPr>
          <w:sz w:val="24"/>
          <w:szCs w:val="24"/>
        </w:rPr>
        <w:t>u</w:t>
      </w:r>
      <w:r w:rsidR="00323B5B">
        <w:rPr>
          <w:sz w:val="24"/>
          <w:szCs w:val="24"/>
        </w:rPr>
        <w:t xml:space="preserve"> zemljišnim knjigama  Općinskog suda u Zadru i to </w:t>
      </w:r>
      <w:r>
        <w:rPr>
          <w:sz w:val="24"/>
          <w:szCs w:val="24"/>
        </w:rPr>
        <w:t>u zk.ul.br.13234</w:t>
      </w:r>
      <w:r w:rsidRPr="00A90F00">
        <w:rPr>
          <w:sz w:val="24"/>
          <w:szCs w:val="24"/>
        </w:rPr>
        <w:t xml:space="preserve"> </w:t>
      </w:r>
      <w:r>
        <w:rPr>
          <w:sz w:val="24"/>
          <w:szCs w:val="24"/>
        </w:rPr>
        <w:t>k.o.</w:t>
      </w:r>
      <w:r w:rsidRPr="007809D5">
        <w:rPr>
          <w:sz w:val="24"/>
          <w:szCs w:val="24"/>
        </w:rPr>
        <w:t xml:space="preserve"> </w:t>
      </w:r>
      <w:r>
        <w:rPr>
          <w:sz w:val="24"/>
          <w:szCs w:val="24"/>
        </w:rPr>
        <w:t>335193, Zadar, koja se sastoji od 44/10000-etažno vlasništvo (E-178) kčbr.4924/2 poslovna zgrada koja se sastoji od prizemlja i dva kata s dvije stambene jedinice i podruma sa zajedničkim dijelovima i uređajima zgrade i gospodarsko dvorište (poslovna zgrada 7570 m2, gospodarsko dvorište 3915 m2) ukupne površine 11485 m2 povezano s vlasništvom poslovnog prostora na drugom katu zgrade oznake broj 24, ukupne korisne površine 50,89 m2, u elaboratu neobojano,</w:t>
      </w:r>
    </w:p>
    <w:p w:rsidRDefault="005A0A20" w:rsidP="005A0A20" w:rsidR="005A0A2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 </w:t>
      </w:r>
      <w:r w:rsidRPr="00C86544">
        <w:rPr>
          <w:sz w:val="24"/>
          <w:szCs w:val="24"/>
        </w:rPr>
        <w:t>nekretnini upisanoj u</w:t>
      </w:r>
      <w:r w:rsidR="00323B5B">
        <w:rPr>
          <w:sz w:val="24"/>
          <w:szCs w:val="24"/>
        </w:rPr>
        <w:t xml:space="preserve"> zemljišnim knjigama  Općinskog suda u Karlovcu i to</w:t>
      </w:r>
      <w:r w:rsidRPr="00C86544">
        <w:rPr>
          <w:sz w:val="24"/>
          <w:szCs w:val="24"/>
        </w:rPr>
        <w:t xml:space="preserve"> zk.ul.br.163 k.o. 338125, Duga Resa 2, koja se sastoji od  kčbr. 250 naselje Roganac ( izgrađeno zemljište kbr. 29-948 m2, dvorište 1587 m2) ukupne površine 2535 m2</w:t>
      </w:r>
      <w:r w:rsidR="00323B5B">
        <w:rPr>
          <w:sz w:val="24"/>
          <w:szCs w:val="24"/>
        </w:rPr>
        <w:t>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323B5B">
        <w:rPr>
          <w:sz w:val="24"/>
        </w:rPr>
        <w:t>Sberbank d.d. Zagreb, Varšavska 9,</w:t>
      </w:r>
      <w:r w:rsidR="00112C2D">
        <w:rPr>
          <w:sz w:val="24"/>
        </w:rPr>
        <w:t xml:space="preserve"> OIB: </w:t>
      </w:r>
      <w:r w:rsidR="00323B5B">
        <w:rPr>
          <w:sz w:val="24"/>
        </w:rPr>
        <w:t>78427478595</w:t>
      </w:r>
      <w:r w:rsidR="00112C2D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građanskog suda u Zagrebu, Općinskog suda u Zadru i Općinskog suda u Karlovcu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lastRenderedPageBreak/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23B5B">
        <w:rPr>
          <w:sz w:val="24"/>
        </w:rPr>
        <w:t>900</w:t>
      </w:r>
      <w:r w:rsidR="00EA493B">
        <w:rPr>
          <w:sz w:val="24"/>
        </w:rPr>
        <w:t>/16-10 od 23</w:t>
      </w:r>
      <w:r w:rsidR="00F05FF6">
        <w:rPr>
          <w:sz w:val="24"/>
        </w:rPr>
        <w:t xml:space="preserve">. </w:t>
      </w:r>
      <w:r w:rsidR="00EA493B">
        <w:rPr>
          <w:sz w:val="24"/>
        </w:rPr>
        <w:t>rujna</w:t>
      </w:r>
      <w:r w:rsidR="00112C2D">
        <w:rPr>
          <w:sz w:val="24"/>
        </w:rPr>
        <w:t xml:space="preserve">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5602CE">
        <w:rPr>
          <w:sz w:val="24"/>
        </w:rPr>
        <w:t xml:space="preserve">Nekretnine koje čine stečajnu masu opisane su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EA493B">
        <w:rPr>
          <w:sz w:val="24"/>
        </w:rPr>
        <w:t>15</w:t>
      </w:r>
      <w:r w:rsidR="00F05FF6">
        <w:rPr>
          <w:sz w:val="24"/>
        </w:rPr>
        <w:t xml:space="preserve">. </w:t>
      </w:r>
      <w:r w:rsidR="00EA493B">
        <w:rPr>
          <w:sz w:val="24"/>
        </w:rPr>
        <w:t>veljače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navedenih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EA493B">
        <w:rPr>
          <w:sz w:val="24"/>
        </w:rPr>
        <w:t>a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EA493B">
        <w:rPr>
          <w:sz w:val="24"/>
        </w:rPr>
        <w:t>ima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EA493B">
        <w:rPr>
          <w:sz w:val="24"/>
        </w:rPr>
        <w:t>13</w:t>
      </w:r>
      <w:r>
        <w:rPr>
          <w:sz w:val="24"/>
        </w:rPr>
        <w:t xml:space="preserve">. </w:t>
      </w:r>
      <w:r w:rsidR="00EA493B">
        <w:rPr>
          <w:sz w:val="24"/>
        </w:rPr>
        <w:t>ožujka</w:t>
      </w:r>
      <w:r w:rsidR="00112C2D">
        <w:rPr>
          <w:sz w:val="24"/>
        </w:rPr>
        <w:t xml:space="preserve"> 2017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8A4B21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8A4B21" w:rsidP="002B3342" w:rsidR="008A4B2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8A4B21" w:rsidP="002B3342" w:rsidR="008A4B21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8A4B21" w:rsidP="002B3342" w:rsidR="008A4B21">
      <w:pPr>
        <w:pStyle w:val="Bezproreda"/>
      </w:pPr>
    </w:p>
    <w:p w:rsidRDefault="00573F89" w:rsidR="00573F89">
      <w:pPr>
        <w:jc w:val="both"/>
        <w:rPr>
          <w:sz w:val="24"/>
        </w:rPr>
      </w:pPr>
    </w:p>
    <w:sectPr w:rsidSect="00AC3307" w:rsidR="00573F89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A4B2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323B5B">
      <w:rPr>
        <w:sz w:val="24"/>
      </w:rPr>
      <w:t>900/16-</w:t>
    </w:r>
    <w:r w:rsidR="00AC3307">
      <w:rPr>
        <w:sz w:val="24"/>
      </w:rPr>
      <w:t>29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90DD8"/>
    <w:rsid w:val="0059448A"/>
    <w:rsid w:val="005A0A20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A2E30"/>
    <w:rsid w:val="008A4B21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</izvorni_sadrzaj>
    <derivirana_varijabla naziv="DomainObject.Predmet.OstaliListFormated_1">
      <item>Barka Boljar punomoćnik sudionika u postupku Mr.Joseph d.o.o.</item>
      <item>FINA</item>
      <item>Matko Ljuban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</derivirana_varijabla>
  </DomainObject.Predmet.OstaliListFormatedWithAdressOIB>
  <DomainObject.Predmet.OstaliListNazivFormated>
    <izvorni_sadrzaj>
      <item>Barka Boljar</item>
      <item>FINA</item>
      <item>Matko Ljuban</item>
    </izvorni_sadrzaj>
    <derivirana_varijabla naziv="DomainObject.Predmet.OstaliListNazivFormated_1">
      <item>Barka Boljar</item>
      <item>FINA</item>
      <item>Matko Ljuban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</izvorni_sadrzaj>
    <derivirana_varijabla naziv="DomainObject.Predmet.OstaliListNazivFormatedOIB_1">
      <item>Barka Boljar, OIB 87040689459</item>
      <item>FINA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</izvorni_sadrzaj>
    <derivirana_varijabla naziv="DomainObject.Predmet.SudioniciListNaziv_1">
      <item>Gordana Krajačić</item>
      <item>Mr.Joseph d.o.o.</item>
      <item>Barka Boljar</item>
      <item>FINA</item>
      <item>Matko Ljuban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1D561-6103-45F3-84FD-15E3A1150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2691</properties:Characters>
  <properties:Lines>72</properties:Lines>
  <properties:Paragraphs>27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Karmela Dolenc</cp:lastModifiedBy>
  <cp:lastPrinted>2017-03-13T09:52:00Z</cp:lastPrinted>
  <dcterms:modified xmlns:xsi="http://www.w3.org/2001/XMLSchema-instance" xsi:type="dcterms:W3CDTF">2017-03-13T09:52:00Z</dcterms:modified>
  <cp:revision>11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