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140a" w14:paraId="ff1140a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</w:t>
      </w:r>
      <w:r w:rsidR="001C3BA2">
        <w:t xml:space="preserve"> OIB: </w:t>
      </w:r>
      <w:r w:rsidR="001C3BA2" w:rsidRPr="001C3BA2">
        <w:t>85821130368</w:t>
      </w:r>
      <w:r w:rsidR="001C3BA2">
        <w:t>,</w:t>
      </w:r>
      <w:r>
        <w:t xml:space="preserve"> za pokretanje skraćenog stečajnog postupka protiv dužnika </w:t>
      </w:r>
      <w:r w:rsidR="00081AE5" w:rsidRPr="00081AE5">
        <w:rPr>
          <w:rFonts w:eastAsia="Calibri"/>
        </w:rPr>
        <w:t>HALUŽAN j.d.o.o., OIB: 27680128595 sa sjedištem u Ruševac 72, Ruševac</w:t>
      </w:r>
      <w:r w:rsidR="00870D97" w:rsidRPr="00870D97">
        <w:rPr>
          <w:rFonts w:eastAsia="Calibri"/>
        </w:rPr>
        <w:t>,</w:t>
      </w:r>
      <w:r w:rsidR="00870D97">
        <w:t xml:space="preserve"> </w:t>
      </w:r>
      <w:r w:rsidR="0071703E">
        <w:t xml:space="preserve">dana </w:t>
      </w:r>
      <w:r w:rsidR="00081AE5">
        <w:t>19</w:t>
      </w:r>
      <w:r>
        <w:t>.</w:t>
      </w:r>
      <w:r w:rsidR="0071703E">
        <w:t xml:space="preserve">  </w:t>
      </w:r>
      <w:r w:rsidR="00EA4D3C">
        <w:t>listopada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081AE5" w:rsidRPr="00081AE5">
        <w:rPr>
          <w:rFonts w:eastAsia="Calibri"/>
        </w:rPr>
        <w:t>HALUŽAN j.d.o.o., OIB: 27680128595 sa sjedištem u Ruševac 72, Ruševac</w:t>
      </w:r>
      <w:r w:rsidR="00870D97" w:rsidRPr="00870D97">
        <w:rPr>
          <w:rFonts w:eastAsia="Calibri"/>
        </w:rPr>
        <w:t>,</w:t>
      </w:r>
      <w:r w:rsidR="00074B1C">
        <w:t xml:space="preserve"> s danom </w:t>
      </w:r>
      <w:r w:rsidR="00081AE5">
        <w:t>19</w:t>
      </w:r>
      <w:r w:rsidR="0071703E">
        <w:t xml:space="preserve">. </w:t>
      </w:r>
      <w:r w:rsidR="00EA4D3C">
        <w:t>listopada</w:t>
      </w:r>
      <w:r>
        <w:t xml:space="preserve"> 2016. u </w:t>
      </w:r>
      <w:r w:rsidR="00EA4D3C">
        <w:t>12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081AE5" w:rsidRPr="00081AE5">
        <w:rPr>
          <w:rFonts w:eastAsia="Calibri"/>
        </w:rPr>
        <w:t>HALUŽAN j.d.o.o., OIB: 27680128595 sa sjedištem u Ruševac 72, Ruševac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081AE5" w:rsidRPr="00081AE5">
        <w:t>Ivan Gjurašić, Zagreb, Petrinjska 28, OIB: 66025260916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870D97">
        <w:t xml:space="preserve"> </w:t>
      </w:r>
      <w:r w:rsidR="00081AE5" w:rsidRPr="00081AE5">
        <w:t>HALUŽAN j.d.o.o., OIB: 27680128595 sa sjedištem u Ruševac 72, Ruševac</w:t>
      </w:r>
      <w:r w:rsidR="00870D97">
        <w:t>,</w:t>
      </w:r>
      <w:r>
        <w:t xml:space="preserve"> biti će brisan iz sudskog registra.</w:t>
      </w:r>
    </w:p>
    <w:p w:rsidRDefault="00127576" w:rsidP="00127576" w:rsidR="00127576"/>
    <w:p w:rsidRDefault="00081AE5" w:rsidP="00127576" w:rsidR="00081AE5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EA4D3C">
        <w:t>1</w:t>
      </w:r>
      <w:r w:rsidR="00081AE5">
        <w:t>8</w:t>
      </w:r>
      <w:r>
        <w:t xml:space="preserve">. </w:t>
      </w:r>
      <w:r w:rsidR="00A07950">
        <w:t>kolovoza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081AE5">
        <w:t>19</w:t>
      </w:r>
      <w:r w:rsidR="0071703E">
        <w:t xml:space="preserve">. </w:t>
      </w:r>
      <w:r w:rsidR="00EA4D3C">
        <w:t>listopada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22365E" w:rsidR="0022365E">
      <w:pPr>
        <w:ind w:left="4956"/>
        <w:jc w:val="center"/>
      </w:pPr>
      <w:r>
        <w:t>Janja Topol</w:t>
      </w:r>
    </w:p>
    <w:p w:rsidRDefault="00CB3D8B" w:rsidP="0022365E" w:rsidR="003C1FE1">
      <w:pPr>
        <w:ind w:left="4956"/>
        <w:jc w:val="center"/>
      </w:pPr>
      <w:r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C3BA2">
      <w:r>
        <w:t xml:space="preserve">                                          </w:t>
      </w:r>
    </w:p>
    <w:p w:rsidRDefault="00127576" w:rsidP="00127576" w:rsidR="00127576">
      <w:r>
        <w:t xml:space="preserve">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081AE5" w:rsidR="00127576">
      <w:pPr>
        <w:numPr>
          <w:ilvl w:val="0"/>
          <w:numId w:val="1"/>
        </w:numPr>
        <w:jc w:val="both"/>
      </w:pPr>
      <w:r>
        <w:t xml:space="preserve">Dužnik </w:t>
      </w:r>
      <w:r w:rsidR="00081AE5" w:rsidRPr="00081AE5">
        <w:rPr>
          <w:rFonts w:eastAsia="Calibri"/>
        </w:rPr>
        <w:t>HALUŽAN j.d.o.o., Ruševac 72, Ruševac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 xml:space="preserve">Ministarstvo financija, Porezna uprava, Područni ured Sjeverna Hrvatska, Ispostava </w:t>
      </w:r>
      <w:r w:rsidR="00081AE5">
        <w:t>Koprivnica</w:t>
      </w:r>
      <w:r w:rsidRPr="002C19F9">
        <w:t xml:space="preserve">, </w:t>
      </w:r>
      <w:r w:rsidR="00081AE5">
        <w:t>Hrvatske državnosti 7</w:t>
      </w:r>
    </w:p>
    <w:p w:rsidRDefault="00127576" w:rsidP="00081AE5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081AE5" w:rsidRPr="00081AE5">
        <w:t>Ivan Gjurašić, Zagreb,</w:t>
      </w:r>
      <w:r w:rsidR="00081AE5">
        <w:t xml:space="preserve"> Petrinjska 28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65E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081AE5">
      <w:t>980</w:t>
    </w:r>
    <w:r w:rsidR="00A07950">
      <w:t>/16-</w:t>
    </w:r>
    <w:r w:rsidR="00EA4D3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081AE5">
      <w:t>980</w:t>
    </w:r>
    <w:r>
      <w:t>/16-</w:t>
    </w:r>
    <w:r w:rsidR="00EA4D3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081AE5"/>
    <w:rsid w:val="00127576"/>
    <w:rsid w:val="0013065F"/>
    <w:rsid w:val="00152922"/>
    <w:rsid w:val="001C3BA2"/>
    <w:rsid w:val="00221FC9"/>
    <w:rsid w:val="0022365E"/>
    <w:rsid w:val="002B1E37"/>
    <w:rsid w:val="002C19F9"/>
    <w:rsid w:val="003C1FE1"/>
    <w:rsid w:val="003C542E"/>
    <w:rsid w:val="004E1D90"/>
    <w:rsid w:val="00504711"/>
    <w:rsid w:val="00564282"/>
    <w:rsid w:val="00677EB0"/>
    <w:rsid w:val="006E7688"/>
    <w:rsid w:val="0071703E"/>
    <w:rsid w:val="00781C96"/>
    <w:rsid w:val="00870D97"/>
    <w:rsid w:val="0087136D"/>
    <w:rsid w:val="008A4295"/>
    <w:rsid w:val="00A07950"/>
    <w:rsid w:val="00AA1EAC"/>
    <w:rsid w:val="00B17813"/>
    <w:rsid w:val="00CB3D8B"/>
    <w:rsid w:val="00EA4D3C"/>
    <w:rsid w:val="00EB3B95"/>
    <w:rsid w:val="00F06976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6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36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36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36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6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36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36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36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HALUŽAN jednostavno društvo s ograničenom odgovornošću za promet i usluge</izvorni_sadrzaj>
    <derivirana_varijabla naziv="DomainObject.Predmet.ProtustrankaFormated_1">  HALUŽAN jednostavno društvo s ograničenom odgovornošću za promet i usluge</derivirana_varijabla>
  </DomainObject.Predmet.ProtustrankaFormated>
  <DomainObject.Predmet.ProtustrankaFormatedOIB>
    <izvorni_sadrzaj>  HALUŽAN jednostavno društvo s ograničenom odgovornošću za promet i usluge, OIB 27680128595</izvorni_sadrzaj>
    <derivirana_varijabla naziv="DomainObject.Predmet.ProtustrankaFormatedOIB_1">  HALUŽAN jednostavno društvo s ograničenom odgovornošću za promet i usluge, OIB 27680128595</derivirana_varijabla>
  </DomainObject.Predmet.ProtustrankaFormatedOIB>
  <DomainObject.Predmet.ProtustrankaFormatedWithAdress>
    <izvorni_sadrzaj> HALUŽAN jednostavno društvo s ograničenom odgovornošću za promet i usluge, Ruševac 72, 48260 Ruševac</izvorni_sadrzaj>
    <derivirana_varijabla naziv="DomainObject.Predmet.ProtustrankaFormatedWithAdress_1"> HALUŽAN jednostavno društvo s ograničenom odgovornošću za promet i usluge, Ruševac 72, 48260 Ruševac</derivirana_varijabla>
  </DomainObject.Predmet.ProtustrankaFormatedWithAdress>
  <DomainObject.Predmet.ProtustrankaFormatedWithAdressOIB>
    <izvorni_sadrzaj> HALUŽAN jednostavno društvo s ograničenom odgovornošću za promet i usluge, OIB 27680128595, Ruševac 72, 48260 Ruševac</izvorni_sadrzaj>
    <derivirana_varijabla naziv="DomainObject.Predmet.ProtustrankaFormatedWithAdressOIB_1"> HALUŽAN jednostavno društvo s ograničenom odgovornošću za promet i usluge, OIB 27680128595, Ruševac 72, 48260 Ruševac</derivirana_varijabla>
  </DomainObject.Predmet.ProtustrankaFormatedWithAdressOIB>
  <DomainObject.Predmet.ProtustrankaWithAdress>
    <izvorni_sadrzaj>HALUŽAN jednostavno društvo s ograničenom odgovornošću za promet i usluge Ruševac 72, 48260 Ruševac</izvorni_sadrzaj>
    <derivirana_varijabla naziv="DomainObject.Predmet.ProtustrankaWithAdress_1">HALUŽAN jednostavno društvo s ograničenom odgovornošću za promet i usluge Ruševac 72, 48260 Ruševac</derivirana_varijabla>
  </DomainObject.Predmet.ProtustrankaWithAdress>
  <DomainObject.Predmet.ProtustrankaWithAdressOIB>
    <izvorni_sadrzaj>HALUŽAN jednostavno društvo s ograničenom odgovornošću za promet i usluge, OIB 27680128595, Ruševac 72, 48260 Ruševac</izvorni_sadrzaj>
    <derivirana_varijabla naziv="DomainObject.Predmet.ProtustrankaWithAdressOIB_1">HALUŽAN jednostavno društvo s ograničenom odgovornošću za promet i usluge, OIB 27680128595, Ruševac 72, 48260 Ruševac</derivirana_varijabla>
  </DomainObject.Predmet.ProtustrankaWithAdressOIB>
  <DomainObject.Predmet.ProtustrankaNazivFormated>
    <izvorni_sadrzaj>HALUŽAN jednostavno društvo s ograničenom odgovornošću za promet i usluge</izvorni_sadrzaj>
    <derivirana_varijabla naziv="DomainObject.Predmet.ProtustrankaNazivFormated_1">HALUŽAN jednostavno društvo s ograničenom odgovornošću za promet i usluge</derivirana_varijabla>
  </DomainObject.Predmet.ProtustrankaNazivFormated>
  <DomainObject.Predmet.ProtustrankaNazivFormatedOIB>
    <izvorni_sadrzaj>HALUŽAN jednostavno društvo s ograničenom odgovornošću za promet i usluge, OIB 27680128595</izvorni_sadrzaj>
    <derivirana_varijabla naziv="DomainObject.Predmet.ProtustrankaNazivFormatedOIB_1">HALUŽAN jednostavno društvo s ograničenom odgovornošću za promet i usluge, OIB 27680128595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17758.23</izvorni_sadrzaj>
    <derivirana_varijabla naziv="DomainObject.Predmet.TrenutnaVrijednost_1">17758.23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HALUŽAN jednostavno društvo s ograničenom odgovornošću za promet i usluge</item>
    </izvorni_sadrzaj>
    <derivirana_varijabla naziv="DomainObject.Predmet.ProtuStrankaListFormated_1">
      <item>HALUŽAN jednostavno društvo s ograničenom odgovornošću za promet i usluge</item>
    </derivirana_varijabla>
  </DomainObject.Predmet.ProtuStrankaListFormated>
  <DomainObject.Predmet.ProtuStrankaListFormatedOIB>
    <izvorni_sadrzaj>
      <item>HALUŽAN jednostavno društvo s ograničenom odgovornošću za promet i usluge, OIB 27680128595</item>
    </izvorni_sadrzaj>
    <derivirana_varijabla naziv="DomainObject.Predmet.ProtuStrankaListFormatedOIB_1">
      <item>HALUŽAN jednostavno društvo s ograničenom odgovornošću za promet i usluge, OIB 27680128595</item>
    </derivirana_varijabla>
  </DomainObject.Predmet.ProtuStrankaListFormatedOIB>
  <DomainObject.Predmet.ProtuStrankaListFormatedWithAdress>
    <izvorni_sadrzaj>
      <item>HALUŽAN jednostavno društvo s ograničenom odgovornošću za promet i usluge, Ruševac 72, 48260 Ruševac</item>
    </izvorni_sadrzaj>
    <derivirana_varijabla naziv="DomainObject.Predmet.ProtuStrankaListFormatedWithAdress_1">
      <item>HALUŽAN jednostavno društvo s ograničenom odgovornošću za promet i usluge, Ruševac 72, 48260 Ruševac</item>
    </derivirana_varijabla>
  </DomainObject.Predmet.ProtuStrankaListFormatedWithAdress>
  <DomainObject.Predmet.ProtuStrankaListFormatedWithAdressOIB>
    <izvorni_sadrzaj>
      <item>HALUŽAN jednostavno društvo s ograničenom odgovornošću za promet i usluge, OIB 27680128595, Ruševac 72, 48260 Ruševac</item>
    </izvorni_sadrzaj>
    <derivirana_varijabla naziv="DomainObject.Predmet.ProtuStrankaListFormatedWithAdressOIB_1">
      <item>HALUŽAN jednostavno društvo s ograničenom odgovornošću za promet i usluge, OIB 27680128595, Ruševac 72, 48260 Ruševac</item>
    </derivirana_varijabla>
  </DomainObject.Predmet.ProtuStrankaListFormatedWithAdressOIB>
  <DomainObject.Predmet.ProtuStrankaListNazivFormated>
    <izvorni_sadrzaj>
      <item>HALUŽAN jednostavno društvo s ograničenom odgovornošću za promet i usluge</item>
    </izvorni_sadrzaj>
    <derivirana_varijabla naziv="DomainObject.Predmet.ProtuStrankaListNazivFormated_1">
      <item>HALUŽAN jednostavno društvo s ograničenom odgovornošću za promet i usluge</item>
    </derivirana_varijabla>
  </DomainObject.Predmet.ProtuStrankaListNazivFormated>
  <DomainObject.Predmet.ProtuStrankaListNazivFormatedOIB>
    <izvorni_sadrzaj>
      <item>HALUŽAN jednostavno društvo s ograničenom odgovornošću za promet i usluge, OIB 27680128595</item>
    </izvorni_sadrzaj>
    <derivirana_varijabla naziv="DomainObject.Predmet.ProtuStrankaListNazivFormatedOIB_1">
      <item>HALUŽAN jednostavno društvo s ograničenom odgovornošću za promet i usluge, OIB 27680128595</item>
    </derivirana_varijabla>
  </DomainObject.Predmet.ProtuStrankaListNazivFormatedOIB>
  <DomainObject.Predmet.OstaliListFormated>
    <izvorni_sadrzaj>
      <item>e-Oglasna</item>
      <item>Sudski registar</item>
      <item>Županijsko državno odvjetništvo</item>
      <item>Porezna uprava - Ispostava Koprivnica</item>
    </izvorni_sadrzaj>
    <derivirana_varijabla naziv="DomainObject.Predmet.OstaliListFormated_1">
      <item>e-Oglasna</item>
      <item>Sudski registar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</item>
      <item>Sudski registar</item>
      <item>Županijsko državno odvjetništvo</item>
      <item>Porezna uprava - Ispostava Koprivnica</item>
    </izvorni_sadrzaj>
    <derivirana_varijabla naziv="DomainObject.Predmet.OstaliListFormatedOIB_1">
      <item>e-Oglasna</item>
      <item>Sudski registar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</item>
      <item>Sudski registar, B.Radića 2, 42000 Varaždin</item>
      <item>Županijsko državno odvjetništvo</item>
      <item>Porezna uprava - Ispostava Koprivnica, Hrvatske državnosti 7, 48000 Koprivnica</item>
    </izvorni_sadrzaj>
    <derivirana_varijabla naziv="DomainObject.Predmet.OstaliListFormatedWithAdress_1">
      <item>e-Oglasna</item>
      <item>Sudski registar, B.Radića 2, 42000 Varaždin</item>
      <item>Županijsko državno odvjetništvo</item>
      <item>Porezna uprava - Ispostava Koprivnica, Hrvatske državnosti 7, 48000 Koprivnica</item>
    </derivirana_varijabla>
  </DomainObject.Predmet.OstaliListFormatedWithAdress>
  <DomainObject.Predmet.OstaliListFormatedWithAdressOIB>
    <izvorni_sadrzaj>
      <item>e-Oglasna</item>
      <item>Sudski registar, B.Radića 2, 42000 Varaždin</item>
      <item>Županijsko državno odvjetništvo</item>
      <item>Porezna uprava - Ispostava Koprivnica, Hrvatske državnosti 7, 48000 Koprivnica</item>
    </izvorni_sadrzaj>
    <derivirana_varijabla naziv="DomainObject.Predmet.OstaliListFormatedWithAdressOIB_1">
      <item>e-Oglasna</item>
      <item>Sudski registar, B.Radića 2, 42000 Varaždin</item>
      <item>Županijsko državno odvjetništvo</item>
      <item>Porezna uprava - Ispostava Koprivnica, Hrvatske državnosti 7, 48000 Koprivnica</item>
    </derivirana_varijabla>
  </DomainObject.Predmet.OstaliListFormatedWithAdressOIB>
  <DomainObject.Predmet.OstaliListNazivFormated>
    <izvorni_sadrzaj>
      <item>e-Oglasna</item>
      <item>Sudski registar</item>
      <item>Županijsko državno odvjetništvo</item>
      <item>Porezna uprava - Ispostava Koprivnica</item>
    </izvorni_sadrzaj>
    <derivirana_varijabla naziv="DomainObject.Predmet.OstaliListNazivFormated_1">
      <item>e-Oglasna</item>
      <item>Sudski registar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</item>
      <item>Sudski registar</item>
      <item>Županijsko državno odvjetništvo</item>
      <item>Porezna uprava - Ispostava Koprivnica</item>
    </izvorni_sadrzaj>
    <derivirana_varijabla naziv="DomainObject.Predmet.OstaliListNazivFormatedOIB_1">
      <item>e-Oglasna</item>
      <item>Sudski registar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HALUŽAN jednostavno društvo s ograničenom odgovornošću za promet i usluge</izvorni_sadrzaj>
    <derivirana_varijabla naziv="DomainObject.Predmet.ProtustrankaIDrugi_1">HALUŽAN jednostavno društvo s ograničenom odgovornošću za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HALUŽAN jednostavno društvo s ograničenom odgovornošću za promet i usluge, OIB 27680128595, Ruševac 72, 48260 Ruševac</izvorni_sadrzaj>
    <derivirana_varijabla naziv="DomainObject.Predmet.ProtustrankaIDrugiAdressOIB_1">HALUŽAN jednostavno društvo s ograničenom odgovornošću za promet i usluge, OIB 27680128595, Ruševac 72, 48260 Ruševac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HALUŽAN jednostavno društvo s ograničenom odgovornošću za promet i usluge</item>
      <item>e-Oglasna</item>
      <item>Sudski registar</item>
      <item>Županijsko državno odvjetništvo</item>
      <item>Porezna uprava - Ispostava Koprivnica</item>
    </izvorni_sadrzaj>
    <derivirana_varijabla naziv="DomainObject.Predmet.SudioniciListNaziv_1">
      <item>Financijska agencija</item>
      <item>HALUŽAN jednostavno društvo s ograničenom odgovornošću za promet i usluge</item>
      <item>e-Oglasna</item>
      <item>Sudski registar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Ulica grada Vukovara 70,10000 Zagreb</item>
      <item>HALUŽAN jednostavno društvo s ograničenom odgovornošću za promet i usluge, OIB 27680128595, Ruševac 72,48260 Ruševac</item>
      <item>e-Oglasna</item>
      <item>Sudski registar, B.Radića 2,42000 Varaždin</item>
      <item>Županijsko državno odvjetništvo</item>
      <item>Porezna uprava - Ispostava Koprivnica, Hrvatske državnosti 7,48000 Koprivnica</item>
    </izvorni_sadrzaj>
    <derivirana_varijabla naziv="DomainObject.Predmet.SudioniciListAdressOIB_1">
      <item>Financijska agencija, OIB 85821130368, Ulica grada Vukovara 70,10000 Zagreb</item>
      <item>HALUŽAN jednostavno društvo s ograničenom odgovornošću za promet i usluge, OIB 27680128595, Ruševac 72,48260 Ruševac</item>
      <item>e-Oglasna</item>
      <item>Sudski registar, B.Radića 2,42000 Varaždin</item>
      <item>Županijsko državno odvjetništvo</item>
      <item>Porezna uprava - Ispostava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27680128595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27680128595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2796</properties:Characters>
  <properties:Lines>85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2016-10-19T07:07:00Z</dcterms:created>
  <dc:creator>Katarina Breški</dc:creator>
  <cp:lastModifiedBy>Nevenka Vuković</cp:lastModifiedBy>
  <cp:lastPrinted>2016-10-19T07:28:00Z</cp:lastPrinted>
  <dcterms:modified xmlns:xsi="http://www.w3.org/2001/XMLSchema-instance" xsi:type="dcterms:W3CDTF">2016-10-19T07:28:00Z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