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1835e" w14:paraId="cf1835e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AE13A7">
        <w:t>45</w:t>
      </w:r>
      <w:r w:rsidR="002A1CE2">
        <w:t>5</w:t>
      </w:r>
      <w:r w:rsidR="002B03A5">
        <w:t>7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2B03A5">
        <w:rPr>
          <w:rFonts w:eastAsia="Calibri"/>
          <w:lang w:eastAsia="en-US"/>
        </w:rPr>
        <w:t>RADIO LiNa d.o.o., Velika Gorica, Vjekoslava Majera 37, OIB: 48517869072</w:t>
      </w:r>
      <w:r w:rsidR="00505C81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AE13A7">
        <w:t>20</w:t>
      </w:r>
      <w:r w:rsidR="00801CCA">
        <w:t>. ožujka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AE13A7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2B03A5">
        <w:rPr>
          <w:rFonts w:eastAsia="Calibri"/>
          <w:lang w:eastAsia="en-US"/>
        </w:rPr>
        <w:t>RADIO LiNa d.o.o., Velika Gorica, Vjekoslava Majera 37, OIB: 48517869072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AE13A7">
        <w:t>20</w:t>
      </w:r>
      <w:r w:rsidR="00801CCA">
        <w:t>. ožujka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C95C6C">
        <w:t>14,</w:t>
      </w:r>
      <w:r w:rsidR="00D62200">
        <w:t>45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2B03A5">
        <w:t>Mladen Janiška, Zagreb, Ribnjak 52, OIB: 52042379273.</w:t>
      </w:r>
    </w:p>
    <w:p w:rsidRDefault="00060133" w:rsidP="00060133" w:rsidR="00060133" w:rsidRPr="00AF1EFD">
      <w:pPr>
        <w:ind w:left="708"/>
        <w:jc w:val="both"/>
      </w:pPr>
    </w:p>
    <w:p w:rsidRDefault="00060133" w:rsidP="00AE13A7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2B03A5">
        <w:rPr>
          <w:rFonts w:eastAsia="Calibri"/>
          <w:lang w:eastAsia="en-US"/>
        </w:rPr>
        <w:t xml:space="preserve">RADIO LiNa d.o.o., Velika Gorica, Vjekoslava Majera 37, OIB: 48517869072, </w:t>
      </w:r>
      <w:r w:rsidR="00C241E6">
        <w:rPr>
          <w:rFonts w:eastAsia="Calibri"/>
          <w:lang w:eastAsia="en-US"/>
        </w:rPr>
        <w:t xml:space="preserve">sa danom </w:t>
      </w:r>
      <w:r w:rsidR="00AE13A7">
        <w:rPr>
          <w:rFonts w:eastAsia="Calibri"/>
          <w:lang w:eastAsia="en-US"/>
        </w:rPr>
        <w:t>20</w:t>
      </w:r>
      <w:r w:rsidR="00801CCA">
        <w:rPr>
          <w:rFonts w:eastAsia="Calibri"/>
          <w:lang w:eastAsia="en-US"/>
        </w:rPr>
        <w:t>. ožujka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E13A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2B03A5">
        <w:rPr>
          <w:rFonts w:eastAsia="Calibri"/>
          <w:lang w:eastAsia="en-US"/>
        </w:rPr>
        <w:t xml:space="preserve">RADIO LiNa d.o.o., Velika Gorica, Vjekoslava Majera 37, OIB: 48517869072,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2B03A5">
        <w:rPr>
          <w:rFonts w:eastAsia="Calibri"/>
          <w:lang w:eastAsia="en-US"/>
        </w:rPr>
        <w:t>RADIO LiNa d.o.o., Velika Gorica, Vjekoslava Majera 37, OIB: 48517869072</w:t>
      </w:r>
      <w:r w:rsidR="00631A90">
        <w:t xml:space="preserve">, dana </w:t>
      </w:r>
      <w:r w:rsidR="00801CCA">
        <w:t>2</w:t>
      </w:r>
      <w:r w:rsidR="002A1CE2">
        <w:t>5</w:t>
      </w:r>
      <w:r w:rsidR="00801CCA">
        <w:t>. svibnja</w:t>
      </w:r>
      <w:r w:rsidR="00EE7C7F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C241E6">
      <w:pPr>
        <w:ind w:firstLine="708"/>
        <w:jc w:val="both"/>
      </w:pPr>
      <w:r>
        <w:t>Ovosudnim rješenjem poslovni broj St-</w:t>
      </w:r>
      <w:r w:rsidR="00AE13A7">
        <w:t>45</w:t>
      </w:r>
      <w:r w:rsidR="002A1CE2">
        <w:t>5</w:t>
      </w:r>
      <w:r w:rsidR="002B03A5">
        <w:t>7</w:t>
      </w:r>
      <w:r w:rsidR="00B0604A">
        <w:t>/16</w:t>
      </w:r>
      <w:r>
        <w:t xml:space="preserve"> od </w:t>
      </w:r>
      <w:r w:rsidR="00801CCA">
        <w:t>26. rujna 2017</w:t>
      </w:r>
      <w:r>
        <w:t>. pokrenut je prethodni postupak.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</w:t>
      </w:r>
      <w:r w:rsidR="00AE13A7">
        <w:t>podneska</w:t>
      </w:r>
      <w:r>
        <w:t xml:space="preserve"> FINA-e od </w:t>
      </w:r>
      <w:r w:rsidR="00D62200">
        <w:t>5</w:t>
      </w:r>
      <w:r w:rsidR="002A1CE2">
        <w:t>. listopada</w:t>
      </w:r>
      <w:r w:rsidR="00801CCA">
        <w:t xml:space="preserve"> 2017</w:t>
      </w:r>
      <w:r>
        <w:t xml:space="preserve">. proizlazi da dužnik </w:t>
      </w:r>
      <w:r w:rsidR="00B0604A">
        <w:t xml:space="preserve">na dan </w:t>
      </w:r>
      <w:r w:rsidR="00D62200">
        <w:t>1. rujna 2015</w:t>
      </w:r>
      <w:r w:rsidR="00B0604A">
        <w:t xml:space="preserve">. </w:t>
      </w:r>
      <w:r>
        <w:t xml:space="preserve">ima evidentirane neizvršene osnove za plaćanje u iznosu od </w:t>
      </w:r>
      <w:r w:rsidR="00D62200">
        <w:t>47.093,18</w:t>
      </w:r>
      <w:r w:rsidR="00AF1B3C">
        <w:t xml:space="preserve"> kn</w:t>
      </w:r>
      <w:r>
        <w:t xml:space="preserve"> i </w:t>
      </w:r>
      <w:r w:rsidR="00D62200">
        <w:t>349</w:t>
      </w:r>
      <w:r>
        <w:t xml:space="preserve"> dana neprekidne blokade (list </w:t>
      </w:r>
      <w:r w:rsidR="00801CCA">
        <w:t>11</w:t>
      </w:r>
      <w:r w:rsidR="00B276A8">
        <w:t xml:space="preserve"> </w:t>
      </w:r>
      <w:r>
        <w:t>spisa).</w:t>
      </w:r>
    </w:p>
    <w:p w:rsidRDefault="002A1CE2" w:rsidP="00F6264F" w:rsidR="002A1CE2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>Iz informacijskog sustava zemljišnih knjiga proizlazi da</w:t>
      </w:r>
      <w:r w:rsidR="00C95C6C">
        <w:t xml:space="preserve"> </w:t>
      </w:r>
      <w:r>
        <w:t xml:space="preserve">dužnik </w:t>
      </w:r>
      <w:r w:rsidR="00505C81">
        <w:t xml:space="preserve">nije evidentiran kao </w:t>
      </w:r>
      <w:r w:rsidR="00C95C6C">
        <w:t>vlasnik nekretnin</w:t>
      </w:r>
      <w:r w:rsidR="00505C81">
        <w:t>a</w:t>
      </w:r>
      <w:r w:rsidR="00C95C6C">
        <w:t xml:space="preserve"> </w:t>
      </w:r>
      <w:r w:rsidR="00EE7C7F">
        <w:t xml:space="preserve">(list </w:t>
      </w:r>
      <w:r w:rsidR="00AE13A7">
        <w:t>1</w:t>
      </w:r>
      <w:r w:rsidR="00D62200">
        <w:t>7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505C81" w:rsidP="00F6264F" w:rsidR="00505C81">
      <w:pPr>
        <w:ind w:firstLine="708"/>
        <w:jc w:val="both"/>
      </w:pPr>
      <w:r>
        <w:t xml:space="preserve">Iz Uvjerenja Policijske uprave </w:t>
      </w:r>
      <w:r w:rsidR="00AE13A7">
        <w:t>zagrebačke</w:t>
      </w:r>
      <w:r>
        <w:t xml:space="preserve"> od </w:t>
      </w:r>
      <w:r w:rsidR="00801CCA">
        <w:t>2</w:t>
      </w:r>
      <w:r w:rsidR="00D62200">
        <w:t>2</w:t>
      </w:r>
      <w:r w:rsidR="00801CCA">
        <w:t>. studenog</w:t>
      </w:r>
      <w:r>
        <w:t xml:space="preserve"> 2017. proizlazi da dužnik nije evidentiran kao vlasnik vozila (list </w:t>
      </w:r>
      <w:r w:rsidR="00D62200">
        <w:t>18</w:t>
      </w:r>
      <w:r>
        <w:t xml:space="preserve"> spisa).</w:t>
      </w:r>
    </w:p>
    <w:p w:rsidRDefault="002A1CE2" w:rsidP="00F6264F" w:rsidR="002A1CE2">
      <w:pPr>
        <w:ind w:firstLine="708"/>
        <w:jc w:val="both"/>
      </w:pPr>
    </w:p>
    <w:p w:rsidRDefault="002A1CE2" w:rsidP="00F6264F" w:rsidR="002A1CE2">
      <w:pPr>
        <w:ind w:firstLine="708"/>
        <w:jc w:val="both"/>
      </w:pPr>
      <w:r>
        <w:t>Iz podneska Porezne uprave, Područni ured Zagreb, od 18. prosinca 2017. proizlazi da</w:t>
      </w:r>
      <w:r w:rsidR="00D62200">
        <w:t xml:space="preserve"> Porezna uprava ne raspolaže podacima da li je navedeni</w:t>
      </w:r>
      <w:r>
        <w:t xml:space="preserve"> dužnik</w:t>
      </w:r>
      <w:r w:rsidR="00D62200">
        <w:t xml:space="preserve"> stjecao ili otuđivao nekretnine ili pokretnine</w:t>
      </w:r>
      <w:r>
        <w:t xml:space="preserve"> (list </w:t>
      </w:r>
      <w:r w:rsidR="00D62200">
        <w:t>19</w:t>
      </w:r>
      <w:r>
        <w:t xml:space="preserve"> spisa).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>
      <w:pPr>
        <w:jc w:val="both"/>
      </w:pPr>
      <w:r w:rsidRPr="00AF1EFD">
        <w:tab/>
        <w:t>Prije donošenja ovog rješenja sud je ovosudnim rješenjem posl. br. St-</w:t>
      </w:r>
      <w:r w:rsidR="00AE13A7">
        <w:t>45</w:t>
      </w:r>
      <w:r w:rsidR="002A1CE2">
        <w:t>5</w:t>
      </w:r>
      <w:r w:rsidR="00D62200">
        <w:t>7</w:t>
      </w:r>
      <w:r w:rsidR="00B0604A">
        <w:t>/16</w:t>
      </w:r>
      <w:r>
        <w:t xml:space="preserve"> od </w:t>
      </w:r>
      <w:r w:rsidR="00AE13A7">
        <w:t>2</w:t>
      </w:r>
      <w:r w:rsidR="00801CCA">
        <w:t>. siječnja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C241E6">
        <w:t>1</w:t>
      </w:r>
      <w:r w:rsidR="006420C7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AE13A7">
        <w:t>3</w:t>
      </w:r>
      <w:r w:rsidR="00801CCA">
        <w:t>. siječnja 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>
      <w:pPr>
        <w:jc w:val="both"/>
      </w:pPr>
      <w:r w:rsidRPr="00AF1EFD">
        <w:tab/>
      </w:r>
      <w:r w:rsidRPr="00AF1EFD">
        <w:tab/>
      </w: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AE13A7">
        <w:t>20. ožujka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F60C93" w:rsidR="007D7A92">
      <w:r w:rsidRPr="00AF1EFD">
        <w:t>PRAVNA POUKA:</w:t>
      </w:r>
    </w:p>
    <w:p w:rsidRDefault="00AE13A7" w:rsidR="00AE13A7" w:rsidRPr="00AF1EFD"/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2C5A29" w:rsidR="002C5A29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1AE" w:rsidR="000651AE">
      <w:r>
        <w:separator/>
      </w:r>
    </w:p>
  </w:endnote>
  <w:endnote w:id="0" w:type="continuationSeparator">
    <w:p w:rsidRDefault="000651AE" w:rsidR="000651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1AE" w:rsidR="000651AE">
      <w:r>
        <w:separator/>
      </w:r>
    </w:p>
  </w:footnote>
  <w:footnote w:id="0" w:type="continuationSeparator">
    <w:p w:rsidRDefault="000651AE" w:rsidR="000651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139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2A1CE2">
      <w:t>455</w:t>
    </w:r>
    <w:r w:rsidR="002B03A5">
      <w:t>7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651AE"/>
    <w:rsid w:val="000E4868"/>
    <w:rsid w:val="00174993"/>
    <w:rsid w:val="00191009"/>
    <w:rsid w:val="001A044D"/>
    <w:rsid w:val="001C02F6"/>
    <w:rsid w:val="001D447B"/>
    <w:rsid w:val="001D564F"/>
    <w:rsid w:val="00233CF9"/>
    <w:rsid w:val="0029045B"/>
    <w:rsid w:val="00293964"/>
    <w:rsid w:val="002944F5"/>
    <w:rsid w:val="00296BD4"/>
    <w:rsid w:val="002A1CE2"/>
    <w:rsid w:val="002B03A5"/>
    <w:rsid w:val="002B5B9E"/>
    <w:rsid w:val="002B6E67"/>
    <w:rsid w:val="002C28A6"/>
    <w:rsid w:val="002C4416"/>
    <w:rsid w:val="002C5A29"/>
    <w:rsid w:val="002D6432"/>
    <w:rsid w:val="002F52E3"/>
    <w:rsid w:val="003567A1"/>
    <w:rsid w:val="003905DD"/>
    <w:rsid w:val="003C7437"/>
    <w:rsid w:val="003D0A32"/>
    <w:rsid w:val="00407FE0"/>
    <w:rsid w:val="00410421"/>
    <w:rsid w:val="00416B1B"/>
    <w:rsid w:val="0043031F"/>
    <w:rsid w:val="0044721B"/>
    <w:rsid w:val="004A1BE7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6D4A3A"/>
    <w:rsid w:val="006F1391"/>
    <w:rsid w:val="007170B8"/>
    <w:rsid w:val="00717D4A"/>
    <w:rsid w:val="007861DF"/>
    <w:rsid w:val="007A550F"/>
    <w:rsid w:val="007B2B17"/>
    <w:rsid w:val="007D7A92"/>
    <w:rsid w:val="00801CCA"/>
    <w:rsid w:val="00812051"/>
    <w:rsid w:val="0082642E"/>
    <w:rsid w:val="008327B4"/>
    <w:rsid w:val="0084192B"/>
    <w:rsid w:val="00855AE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E13A7"/>
    <w:rsid w:val="00AF1B3C"/>
    <w:rsid w:val="00AF1EFD"/>
    <w:rsid w:val="00AF6F8E"/>
    <w:rsid w:val="00AF7F9B"/>
    <w:rsid w:val="00B0604A"/>
    <w:rsid w:val="00B276A8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62200"/>
    <w:rsid w:val="00D862E2"/>
    <w:rsid w:val="00D90AF2"/>
    <w:rsid w:val="00D92C53"/>
    <w:rsid w:val="00DE04E4"/>
    <w:rsid w:val="00DE6E22"/>
    <w:rsid w:val="00E216A3"/>
    <w:rsid w:val="00E57778"/>
    <w:rsid w:val="00E6510E"/>
    <w:rsid w:val="00E75AC8"/>
    <w:rsid w:val="00E84785"/>
    <w:rsid w:val="00EE61A0"/>
    <w:rsid w:val="00EE7C7F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13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3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3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3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3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13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3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3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3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3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4557</izvorni_sadrzaj>
    <derivirana_varijabla naziv="DomainObject.Predmet.Broj_1">4557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St-4557/2016</izvorni_sadrzaj>
    <derivirana_varijabla naziv="DomainObject.Predmet.OznakaBroj_1">St-4557/2016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RADIO LiNa d.o.o. zastupanog po punomoćniku Maja Kovač</izvorni_sadrzaj>
    <derivirana_varijabla naziv="DomainObject.Predmet.ProtustrankaFormated_1">  RADIO LiNa d.o.o. zastupanog po punomoćniku Maja Kovač</derivirana_varijabla>
  </DomainObject.Predmet.ProtustrankaFormated>
  <DomainObject.Predmet.ProtustrankaFormatedOIB>
    <izvorni_sadrzaj>  RADIO LiNa d.o.o., OIB 48517869072 zastupanog po punomoćniku Maja Kovač</izvorni_sadrzaj>
    <derivirana_varijabla naziv="DomainObject.Predmet.ProtustrankaFormatedOIB_1">  RADIO LiNa d.o.o., OIB 48517869072 zastupanog po punomoćniku Maja Kovač</derivirana_varijabla>
  </DomainObject.Predmet.ProtustrankaFormatedOIB>
  <DomainObject.Predmet.ProtustrankaFormatedWithAdress>
    <izvorni_sadrzaj> RADIO LiNa d.o.o., Vjekoslava Majera 37, 10410 Velika Gorica zastupanog po punomoćniku Maja Kovač</izvorni_sadrzaj>
    <derivirana_varijabla naziv="DomainObject.Predmet.ProtustrankaFormatedWithAdress_1"> RADIO LiNa d.o.o., Vjekoslava Majera 37, 10410 Velika Gorica zastupanog po punomoćniku Maja Kovač</derivirana_varijabla>
  </DomainObject.Predmet.ProtustrankaFormatedWithAdress>
  <DomainObject.Predmet.ProtustrankaFormatedWithAdressOIB>
    <izvorni_sadrzaj> RADIO LiNa d.o.o., OIB 48517869072, Vjekoslava Majera 37, 10410 Velika Gorica zastupanog po punomoćniku Maja Kovač</izvorni_sadrzaj>
    <derivirana_varijabla naziv="DomainObject.Predmet.ProtustrankaFormatedWithAdressOIB_1"> RADIO LiNa d.o.o., OIB 48517869072, Vjekoslava Majera 37, 10410 Velika Gorica zastupanog po punomoćniku Maja Kovač</derivirana_varijabla>
  </DomainObject.Predmet.ProtustrankaFormatedWithAdressOIB>
  <DomainObject.Predmet.ProtustrankaWithAdress>
    <izvorni_sadrzaj>RADIO LiNa d.o.o. Vjekoslava Majera 37, 10410 Velika Gorica</izvorni_sadrzaj>
    <derivirana_varijabla naziv="DomainObject.Predmet.ProtustrankaWithAdress_1">RADIO LiNa d.o.o. Vjekoslava Majera 37, 10410 Velika Gorica</derivirana_varijabla>
  </DomainObject.Predmet.ProtustrankaWithAdress>
  <DomainObject.Predmet.ProtustrankaWithAdressOIB>
    <izvorni_sadrzaj>RADIO LiNa d.o.o., OIB 48517869072, Vjekoslava Majera 37, 10410 Velika Gorica</izvorni_sadrzaj>
    <derivirana_varijabla naziv="DomainObject.Predmet.ProtustrankaWithAdressOIB_1">RADIO LiNa d.o.o., OIB 48517869072, Vjekoslava Majera 37, 10410 Velika Gorica</derivirana_varijabla>
  </DomainObject.Predmet.ProtustrankaWithAdressOIB>
  <DomainObject.Predmet.ProtustrankaNazivFormated>
    <izvorni_sadrzaj>RADIO LiNa d.o.o.</izvorni_sadrzaj>
    <derivirana_varijabla naziv="DomainObject.Predmet.ProtustrankaNazivFormated_1">RADIO LiNa d.o.o.</derivirana_varijabla>
  </DomainObject.Predmet.ProtustrankaNazivFormated>
  <DomainObject.Predmet.ProtustrankaNazivFormatedOIB>
    <izvorni_sadrzaj>RADIO LiNa d.o.o., OIB 48517869072</izvorni_sadrzaj>
    <derivirana_varijabla naziv="DomainObject.Predmet.ProtustrankaNazivFormatedOIB_1">RADIO LiNa d.o.o., OIB 48517869072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RADIO LiNa d.o.o. zastupanog po punomoćniku Maja Kovač</item>
    </izvorni_sadrzaj>
    <derivirana_varijabla naziv="DomainObject.Predmet.ProtuStrankaListFormated_1">
      <item>RADIO LiNa d.o.o. zastupanog po punomoćniku Maja Kovač</item>
    </derivirana_varijabla>
  </DomainObject.Predmet.ProtuStrankaListFormated>
  <DomainObject.Predmet.ProtuStrankaListFormatedOIB>
    <izvorni_sadrzaj>
      <item>RADIO LiNa d.o.o., OIB 48517869072 zastupanog po punomoćniku Maja Kovač</item>
    </izvorni_sadrzaj>
    <derivirana_varijabla naziv="DomainObject.Predmet.ProtuStrankaListFormatedOIB_1">
      <item>RADIO LiNa d.o.o., OIB 48517869072 zastupanog po punomoćniku Maja Kovač</item>
    </derivirana_varijabla>
  </DomainObject.Predmet.ProtuStrankaListFormatedOIB>
  <DomainObject.Predmet.ProtuStrankaListFormatedWithAdress>
    <izvorni_sadrzaj>
      <item>RADIO LiNa d.o.o., Vjekoslava Majera 37, 10410 Velika Gorica zastupanog po punomoćniku Maja Kovač</item>
    </izvorni_sadrzaj>
    <derivirana_varijabla naziv="DomainObject.Predmet.ProtuStrankaListFormatedWithAdress_1">
      <item>RADIO LiNa d.o.o., Vjekoslava Majera 37, 10410 Velika Gorica zastupanog po punomoćniku Maja Kovač</item>
    </derivirana_varijabla>
  </DomainObject.Predmet.ProtuStrankaListFormatedWithAdress>
  <DomainObject.Predmet.ProtuStrankaListFormatedWithAdressOIB>
    <izvorni_sadrzaj>
      <item>RADIO LiNa d.o.o., OIB 48517869072, Vjekoslava Majera 37, 10410 Velika Gorica zastupanog po punomoćniku Maja Kovač</item>
    </izvorni_sadrzaj>
    <derivirana_varijabla naziv="DomainObject.Predmet.ProtuStrankaListFormatedWithAdressOIB_1">
      <item>RADIO LiNa d.o.o., OIB 48517869072, Vjekoslava Majera 37, 10410 Velika Gorica zastupanog po punomoćniku Maja Kovač</item>
    </derivirana_varijabla>
  </DomainObject.Predmet.ProtuStrankaListFormatedWithAdressOIB>
  <DomainObject.Predmet.ProtuStrankaListNazivFormated>
    <izvorni_sadrzaj>
      <item>RADIO LiNa d.o.o.</item>
    </izvorni_sadrzaj>
    <derivirana_varijabla naziv="DomainObject.Predmet.ProtuStrankaListNazivFormated_1">
      <item>RADIO LiNa d.o.o.</item>
    </derivirana_varijabla>
  </DomainObject.Predmet.ProtuStrankaListNazivFormated>
  <DomainObject.Predmet.ProtuStrankaListNazivFormatedOIB>
    <izvorni_sadrzaj>
      <item>RADIO LiNa d.o.o., OIB 48517869072</item>
    </izvorni_sadrzaj>
    <derivirana_varijabla naziv="DomainObject.Predmet.ProtuStrankaListNazivFormatedOIB_1">
      <item>RADIO LiNa d.o.o., OIB 48517869072</item>
    </derivirana_varijabla>
  </DomainObject.Predmet.ProtuStrankaListNazivFormatedOIB>
  <DomainObject.Predmet.OstaliListFormated>
    <izvorni_sadrzaj>
      <item>Maja Kovač punomoćnik sudionika u postupku RADIO LiNa d.o.o.</item>
    </izvorni_sadrzaj>
    <derivirana_varijabla naziv="DomainObject.Predmet.OstaliListFormated_1">
      <item>Maja Kovač punomoćnik sudionika u postupku RADIO LiNa d.o.o.</item>
    </derivirana_varijabla>
  </DomainObject.Predmet.OstaliListFormated>
  <DomainObject.Predmet.OstaliListFormatedOIB>
    <izvorni_sadrzaj>
      <item>Maja Kovač, OIB 78592065864 punomoćnik sudionika u postupku RADIO LiNa d.o.o.</item>
    </izvorni_sadrzaj>
    <derivirana_varijabla naziv="DomainObject.Predmet.OstaliListFormatedOIB_1">
      <item>Maja Kovač, OIB 78592065864 punomoćnik sudionika u postupku RADIO LiNa d.o.o.</item>
    </derivirana_varijabla>
  </DomainObject.Predmet.OstaliListFormatedOIB>
  <DomainObject.Predmet.OstaliListFormatedWithAdress>
    <izvorni_sadrzaj>
      <item>Maja Kovač, Škrlceva Ulica 4, 10370 Okunšćak punomoćnik sudionika u postupku RADIO LiNa d.o.o.</item>
    </izvorni_sadrzaj>
    <derivirana_varijabla naziv="DomainObject.Predmet.OstaliListFormatedWithAdress_1">
      <item>Maja Kovač, Škrlceva Ulica 4, 10370 Okunšćak punomoćnik sudionika u postupku RADIO LiNa d.o.o.</item>
    </derivirana_varijabla>
  </DomainObject.Predmet.OstaliListFormatedWithAdress>
  <DomainObject.Predmet.OstaliListFormatedWithAdressOIB>
    <izvorni_sadrzaj>
      <item>Maja Kovač, OIB 78592065864, Škrlceva Ulica 4, 10370 Okunšćak punomoćnik sudionika u postupku RADIO LiNa d.o.o.</item>
    </izvorni_sadrzaj>
    <derivirana_varijabla naziv="DomainObject.Predmet.OstaliListFormatedWithAdressOIB_1">
      <item>Maja Kovač, OIB 78592065864, Škrlceva Ulica 4, 10370 Okunšćak punomoćnik sudionika u postupku RADIO LiNa d.o.o.</item>
    </derivirana_varijabla>
  </DomainObject.Predmet.OstaliListFormatedWithAdressOIB>
  <DomainObject.Predmet.OstaliListNazivFormated>
    <izvorni_sadrzaj>
      <item>Maja Kovač</item>
    </izvorni_sadrzaj>
    <derivirana_varijabla naziv="DomainObject.Predmet.OstaliListNazivFormated_1">
      <item>Maja Kovač</item>
    </derivirana_varijabla>
  </DomainObject.Predmet.OstaliListNazivFormated>
  <DomainObject.Predmet.OstaliListNazivFormatedOIB>
    <izvorni_sadrzaj>
      <item>Maja Kovač, OIB 78592065864</item>
    </izvorni_sadrzaj>
    <derivirana_varijabla naziv="DomainObject.Predmet.OstaliListNazivFormatedOIB_1">
      <item>Maja Kovač, OIB 78592065864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RADIO LiNa d.o.o.</izvorni_sadrzaj>
    <derivirana_varijabla naziv="DomainObject.Predmet.ProtustrankaIDrugi_1">RADIO LiNa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RADIO LiNa d.o.o., OIB 48517869072, Vjekoslava Majera 37, 10410 Velika Gorica</izvorni_sadrzaj>
    <derivirana_varijabla naziv="DomainObject.Predmet.ProtustrankaIDrugiAdressOIB_1">RADIO LiNa d.o.o., OIB 48517869072, Vjekoslava Majera 37,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RADIO LiNa d.o.o.</item>
      <item>Maja Kovač</item>
    </izvorni_sadrzaj>
    <derivirana_varijabla naziv="DomainObject.Predmet.SudioniciListNaziv_1">
      <item>FINA Regionalni centar Zagreb</item>
      <item>RADIO LiNa d.o.o.</item>
      <item>Maja Kovač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RADIO LiNa d.o.o., OIB 48517869072, Vjekoslava Majera 37,10410 Velika Gorica</item>
      <item>Maja Kovač, OIB 78592065864, Škrlceva Ulica 4,10370 Okunšćak</item>
    </izvorni_sadrzaj>
    <derivirana_varijabla naziv="DomainObject.Predmet.SudioniciListAdressOIB_1">
      <item>FINA Regionalni centar Zagreb, OIB 85821130368, Trg svibanjskih žrtava 1995. br. 1,10000 Zagreb</item>
      <item>RADIO LiNa d.o.o., OIB 48517869072, Vjekoslava Majera 37,10410 Velika Gorica</item>
      <item>Maja Kovač, OIB 78592065864, Škrlceva Ulica 4,10370 Okunšćak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48517869072</item>
      <item>, OIB 78592065864</item>
    </izvorni_sadrzaj>
    <derivirana_varijabla naziv="DomainObject.Predmet.SudioniciListNazivOIB_1">
      <item>, OIB 85821130368</item>
      <item>, OIB 48517869072</item>
      <item>, OIB 78592065864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591</properties:Words>
  <properties:Characters>3076</properties:Characters>
  <properties:Lines>98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2018-03-20T13:39:00Z</dcterms:created>
  <dc:creator>Korisnik</dc:creator>
  <cp:lastModifiedBy>Draženka Prpić</cp:lastModifiedBy>
  <cp:lastPrinted>2018-03-20T13:40:00Z</cp:lastPrinted>
  <dcterms:modified xmlns:xsi="http://www.w3.org/2001/XMLSchema-instance" xsi:type="dcterms:W3CDTF">2018-03-20T13:40:00Z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-RADIO LiNa-St-4557-16.docx)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