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4686" w14:paraId="6a54686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EC15C7">
        <w:t>433</w:t>
      </w:r>
      <w:r>
        <w:t>/2018-</w:t>
      </w:r>
      <w:r w:rsidR="00EC15C7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114490">
        <w:t>HONEY VILLAS TOURS d.o.o., OIB: 04029836450, Supetar, Kipara Rendića 3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114490">
        <w:t>Martina Vrdoljak iz Supetra, Ive Vojnovića 5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67C1D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D03299"/>
    <w:rsid w:val="00D05F05"/>
    <w:rsid w:val="00D2424A"/>
    <w:rsid w:val="00D41B11"/>
    <w:rsid w:val="00D4730E"/>
    <w:rsid w:val="00D47954"/>
    <w:rsid w:val="00D948F5"/>
    <w:rsid w:val="00DA2C78"/>
    <w:rsid w:val="00DB228F"/>
    <w:rsid w:val="00DE53A8"/>
    <w:rsid w:val="00E02077"/>
    <w:rsid w:val="00E03AD9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2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2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2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2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2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2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2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2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HONEY VILLAS TOURS društvo s ograničenom odgovornošću za turizam i usluge</izvorni_sadrzaj>
    <derivirana_varijabla naziv="DomainObject.Predmet.ProtustrankaFormated_1">  HONEY VILLAS TOURS društvo s ograničenom odgovornošću za turizam i usluge</derivirana_varijabla>
  </DomainObject.Predmet.ProtustrankaFormated>
  <DomainObject.Predmet.ProtustrankaFormatedOIB>
    <izvorni_sadrzaj>  HONEY VILLAS TOURS društvo s ograničenom odgovornošću za turizam i usluge, OIB 04029836450</izvorni_sadrzaj>
    <derivirana_varijabla naziv="DomainObject.Predmet.ProtustrankaFormatedOIB_1">  HONEY VILLAS TOURS društvo s ograničenom odgovornošću za turizam i usluge, OIB 04029836450</derivirana_varijabla>
  </DomainObject.Predmet.ProtustrankaFormatedOIB>
  <DomainObject.Predmet.ProtustrankaFormatedWithAdress>
    <izvorni_sadrzaj> HONEY VILLAS TOURS društvo s ograničenom odgovornošću za turizam i usluge, Kipara Rendića 4, 21400 Supetar</izvorni_sadrzaj>
    <derivirana_varijabla naziv="DomainObject.Predmet.ProtustrankaFormatedWithAdress_1"> HONEY VILLAS TOURS društvo s ograničenom odgovornošću za turizam i usluge, Kipara Rendića 4, 21400 Supetar</derivirana_varijabla>
  </DomainObject.Predmet.ProtustrankaFormatedWithAdress>
  <DomainObject.Predmet.ProtustrankaFormatedWithAdressOIB>
    <izvorni_sadrzaj> HONEY VILLAS TOURS društvo s ograničenom odgovornošću za turizam i usluge, OIB 04029836450, Kipara Rendića 4, 21400 Supetar</izvorni_sadrzaj>
    <derivirana_varijabla naziv="DomainObject.Predmet.ProtustrankaFormatedWithAdressOIB_1"> HONEY VILLAS TOURS društvo s ograničenom odgovornošću za turizam i usluge, OIB 04029836450, Kipara Rendića 4, 21400 Supetar</derivirana_varijabla>
  </DomainObject.Predmet.ProtustrankaFormatedWithAdressOIB>
  <DomainObject.Predmet.ProtustrankaWithAdress>
    <izvorni_sadrzaj>HONEY VILLAS TOURS društvo s ograničenom odgovornošću za turizam i usluge Kipara Rendića 4, 21400 Supetar</izvorni_sadrzaj>
    <derivirana_varijabla naziv="DomainObject.Predmet.ProtustrankaWithAdress_1">HONEY VILLAS TOURS društvo s ograničenom odgovornošću za turizam i usluge Kipara Rendića 4, 21400 Supetar</derivirana_varijabla>
  </DomainObject.Predmet.ProtustrankaWithAdress>
  <DomainObject.Predmet.ProtustrankaWithAdressOIB>
    <izvorni_sadrzaj>HONEY VILLAS TOURS društvo s ograničenom odgovornošću za turizam i usluge, OIB 04029836450, Kipara Rendića 4, 21400 Supetar</izvorni_sadrzaj>
    <derivirana_varijabla naziv="DomainObject.Predmet.ProtustrankaWithAdressOIB_1">HONEY VILLAS TOURS društvo s ograničenom odgovornošću za turizam i usluge, OIB 04029836450, Kipara Rendića 4, 21400 Supetar</derivirana_varijabla>
  </DomainObject.Predmet.ProtustrankaWithAdressOIB>
  <DomainObject.Predmet.ProtustrankaNazivFormated>
    <izvorni_sadrzaj>HONEY VILLAS TOURS društvo s ograničenom odgovornošću za turizam i usluge</izvorni_sadrzaj>
    <derivirana_varijabla naziv="DomainObject.Predmet.ProtustrankaNazivFormated_1">HONEY VILLAS TOURS društvo s ograničenom odgovornošću za turizam i usluge</derivirana_varijabla>
  </DomainObject.Predmet.ProtustrankaNazivFormated>
  <DomainObject.Predmet.ProtustrankaNazivFormatedOIB>
    <izvorni_sadrzaj>HONEY VILLAS TOURS društvo s ograničenom odgovornošću za turizam i usluge, OIB 04029836450</izvorni_sadrzaj>
    <derivirana_varijabla naziv="DomainObject.Predmet.ProtustrankaNazivFormatedOIB_1">HONEY VILLAS TOURS društvo s ograničenom odgovornošću za turizam i usluge, OIB 04029836450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20445.89</izvorni_sadrzaj>
    <derivirana_varijabla naziv="DomainObject.Predmet.TrenutnaVrijednost_1">20445.89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HONEY VILLAS TOURS društvo s ograničenom odgovornošću za turizam i usluge</item>
    </izvorni_sadrzaj>
    <derivirana_varijabla naziv="DomainObject.Predmet.ProtuStrankaListFormated_1">
      <item>HONEY VILLAS TOURS društvo s ograničenom odgovornošću za turizam i usluge</item>
    </derivirana_varijabla>
  </DomainObject.Predmet.ProtuStrankaListFormated>
  <DomainObject.Predmet.ProtuStrankaListFormatedOIB>
    <izvorni_sadrzaj>
      <item>HONEY VILLAS TOURS društvo s ograničenom odgovornošću za turizam i usluge, OIB 04029836450</item>
    </izvorni_sadrzaj>
    <derivirana_varijabla naziv="DomainObject.Predmet.ProtuStrankaListFormatedOIB_1">
      <item>HONEY VILLAS TOURS društvo s ograničenom odgovornošću za turizam i usluge, OIB 04029836450</item>
    </derivirana_varijabla>
  </DomainObject.Predmet.ProtuStrankaListFormatedOIB>
  <DomainObject.Predmet.ProtuStrankaListFormatedWithAdress>
    <izvorni_sadrzaj>
      <item>HONEY VILLAS TOURS društvo s ograničenom odgovornošću za turizam i usluge, Kipara Rendića 4, 21400 Supetar</item>
    </izvorni_sadrzaj>
    <derivirana_varijabla naziv="DomainObject.Predmet.ProtuStrankaListFormatedWithAdress_1">
      <item>HONEY VILLAS TOURS društvo s ograničenom odgovornošću za turizam i usluge, Kipara Rendića 4, 21400 Supetar</item>
    </derivirana_varijabla>
  </DomainObject.Predmet.ProtuStrankaListFormatedWithAdress>
  <DomainObject.Predmet.ProtuStrankaListFormatedWithAdressOIB>
    <izvorni_sadrzaj>
      <item>HONEY VILLAS TOURS društvo s ograničenom odgovornošću za turizam i usluge, OIB 04029836450, Kipara Rendića 4, 21400 Supetar</item>
    </izvorni_sadrzaj>
    <derivirana_varijabla naziv="DomainObject.Predmet.ProtuStrankaListFormatedWithAdressOIB_1">
      <item>HONEY VILLAS TOURS društvo s ograničenom odgovornošću za turizam i usluge, OIB 04029836450, Kipara Rendića 4, 21400 Supetar</item>
    </derivirana_varijabla>
  </DomainObject.Predmet.ProtuStrankaListFormatedWithAdressOIB>
  <DomainObject.Predmet.ProtuStrankaListNazivFormated>
    <izvorni_sadrzaj>
      <item>HONEY VILLAS TOURS društvo s ograničenom odgovornošću za turizam i usluge</item>
    </izvorni_sadrzaj>
    <derivirana_varijabla naziv="DomainObject.Predmet.ProtuStrankaListNazivFormated_1">
      <item>HONEY VILLAS TOURS društvo s ograničenom odgovornošću za turizam i usluge</item>
    </derivirana_varijabla>
  </DomainObject.Predmet.ProtuStrankaListNazivFormated>
  <DomainObject.Predmet.ProtuStrankaListNazivFormatedOIB>
    <izvorni_sadrzaj>
      <item>HONEY VILLAS TOURS društvo s ograničenom odgovornošću za turizam i usluge, OIB 04029836450</item>
    </izvorni_sadrzaj>
    <derivirana_varijabla naziv="DomainObject.Predmet.ProtuStrankaListNazivFormatedOIB_1">
      <item>HONEY VILLAS TOURS društvo s ograničenom odgovornošću za turizam i usluge, OIB 04029836450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HONEY VILLAS TOURS društvo s ograničenom odgovornošću za turizam i usluge</izvorni_sadrzaj>
    <derivirana_varijabla naziv="DomainObject.Predmet.ProtustrankaIDrugi_1">HONEY VILLAS TOURS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HONEY VILLAS TOURS društvo s ograničenom odgovornošću za turizam i usluge, OIB 04029836450, Kipara Rendića 4, 21400 Supetar</izvorni_sadrzaj>
    <derivirana_varijabla naziv="DomainObject.Predmet.ProtustrankaIDrugiAdressOIB_1">HONEY VILLAS TOURS društvo s ograničenom odgovornošću za turizam i usluge, OIB 04029836450, Kipara Rendića 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HONEY VILLAS TOURS društvo s ograničenom odgovornošću za turizam i usluge</item>
      <item>FINANCIJSKA AGENCIJA, RC SPLIT</item>
    </izvorni_sadrzaj>
    <derivirana_varijabla naziv="DomainObject.Predmet.SudioniciListNaziv_1">
      <item>HONEY VILLAS TOURS društvo s ograničenom odgovornošću za turizam i usluge</item>
      <item>FINANCIJSKA AGENCIJA, RC SPLIT</item>
    </derivirana_varijabla>
  </DomainObject.Predmet.SudioniciListNaziv>
  <DomainObject.Predmet.SudioniciListAdressOIB>
    <izvorni_sadrzaj>
      <item>HONEY VILLAS TOURS društvo s ograničenom odgovornošću za turizam i usluge, OIB 04029836450, Kipara Rendića 4,21400 Supetar</item>
      <item>FINANCIJSKA AGENCIJA, RC SPLIT, OIB 85821130368, Mažuranićevo šetalište 24 b,21000 Split</item>
    </izvorni_sadrzaj>
    <derivirana_varijabla naziv="DomainObject.Predmet.SudioniciListAdressOIB_1">
      <item>HONEY VILLAS TOURS društvo s ograničenom odgovornošću za turizam i usluge, OIB 04029836450, Kipara Rendića 4,21400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04029836450</item>
      <item>, OIB 85821130368</item>
    </izvorni_sadrzaj>
    <derivirana_varijabla naziv="DomainObject.Predmet.SudioniciListNazivOIB_1">
      <item>, OIB 04029836450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673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2018-10-24T10:24:00Z</dcterms:created>
  <dc:creator>Marija Elez</dc:creator>
  <cp:lastModifiedBy>Marija Elez</cp:lastModifiedBy>
  <cp:lastPrinted>2018-10-24T10:26:00Z</cp:lastPrinted>
  <dcterms:modified xmlns:xsi="http://www.w3.org/2001/XMLSchema-instance" xsi:type="dcterms:W3CDTF">2018-10-24T10:26:00Z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433.docx)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