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c5be5" w14:paraId="93c5be5"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E33D94">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E33D94" w:rsidRPr="00E33D94">
        <w:rPr>
          <w:rFonts w:hAnsi="Times New Roman" w:ascii="Times New Roman"/>
          <w:szCs w:val="24"/>
          <w:lang w:val="hr-HR"/>
        </w:rPr>
        <w:t>30. studenog</w:t>
      </w:r>
      <w:r w:rsidR="00356950" w:rsidRPr="00E33D94">
        <w:rPr>
          <w:rFonts w:hAnsi="Times New Roman" w:ascii="Times New Roman"/>
          <w:szCs w:val="24"/>
          <w:lang w:val="hr-HR"/>
        </w:rPr>
        <w:t xml:space="preserve"> 201</w:t>
      </w:r>
      <w:r w:rsidR="003B6D92" w:rsidRPr="00E33D94">
        <w:rPr>
          <w:rFonts w:hAnsi="Times New Roman" w:ascii="Times New Roman"/>
          <w:szCs w:val="24"/>
          <w:lang w:val="hr-HR"/>
        </w:rPr>
        <w:t>7</w:t>
      </w:r>
      <w:r w:rsidRPr="00E33D94">
        <w:rPr>
          <w:rFonts w:hAnsi="Times New Roman" w:ascii="Times New Roman"/>
          <w:szCs w:val="24"/>
          <w:lang w:val="hr-HR"/>
        </w:rPr>
        <w:t>.</w:t>
      </w:r>
      <w:r w:rsidR="003C4159" w:rsidRPr="00E33D94">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350224" w:rsidR="00650AA4">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27703B">
        <w:rPr>
          <w:rFonts w:hAnsi="Times New Roman" w:ascii="Times New Roman"/>
          <w:szCs w:val="24"/>
          <w:lang w:val="hr-HR"/>
        </w:rPr>
        <w:t>LEGENDA PROMET d.o.o.,</w:t>
      </w:r>
      <w:r w:rsidR="0027703B" w:rsidRPr="0027703B">
        <w:t xml:space="preserve"> </w:t>
      </w:r>
      <w:r w:rsidR="0027703B" w:rsidRPr="0027703B">
        <w:rPr>
          <w:rFonts w:hAnsi="Times New Roman" w:ascii="Times New Roman"/>
          <w:szCs w:val="24"/>
          <w:lang w:val="hr-HR"/>
        </w:rPr>
        <w:t>Zagreb, Zagrebačka cesta 227</w:t>
      </w:r>
      <w:r w:rsidR="0027703B">
        <w:rPr>
          <w:rFonts w:hAnsi="Times New Roman" w:ascii="Times New Roman"/>
          <w:szCs w:val="24"/>
          <w:lang w:val="hr-HR"/>
        </w:rPr>
        <w:t xml:space="preserve">, </w:t>
      </w:r>
      <w:r w:rsidR="00B313F4" w:rsidRPr="0027703B">
        <w:rPr>
          <w:rFonts w:hAnsi="Times New Roman" w:ascii="Times New Roman"/>
          <w:szCs w:val="24"/>
          <w:lang w:val="hr-HR"/>
        </w:rPr>
        <w:t xml:space="preserve">OIB </w:t>
      </w:r>
      <w:r w:rsidR="0027703B" w:rsidRPr="0027703B">
        <w:rPr>
          <w:rFonts w:hAnsi="Times New Roman" w:ascii="Times New Roman"/>
          <w:szCs w:val="24"/>
          <w:lang w:val="hr-HR"/>
        </w:rPr>
        <w:t>80810821515</w:t>
      </w:r>
      <w:r w:rsidR="003549AC" w:rsidRPr="0027703B">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27703B">
        <w:rPr>
          <w:rFonts w:hAnsi="Times New Roman" w:ascii="Times New Roman"/>
          <w:szCs w:val="24"/>
          <w:lang w:val="hr-HR"/>
        </w:rPr>
        <w:t xml:space="preserve">TISAK d.d., </w:t>
      </w:r>
      <w:r w:rsidR="0027703B" w:rsidRPr="0027703B">
        <w:rPr>
          <w:rFonts w:hAnsi="Times New Roman" w:ascii="Times New Roman"/>
          <w:szCs w:val="24"/>
          <w:lang w:val="hr-HR"/>
        </w:rPr>
        <w:t>Zagreb, Slavonska avenija 11a</w:t>
      </w:r>
      <w:r w:rsidR="0027703B">
        <w:rPr>
          <w:rFonts w:hAnsi="Times New Roman" w:ascii="Times New Roman"/>
          <w:szCs w:val="24"/>
          <w:lang w:val="hr-HR"/>
        </w:rPr>
        <w:t>, OIB 75917721668</w:t>
      </w:r>
      <w:r w:rsidRPr="00F23F7B">
        <w:rPr>
          <w:rFonts w:hAnsi="Times New Roman" w:ascii="Times New Roman"/>
          <w:szCs w:val="24"/>
          <w:lang w:val="hr-HR"/>
        </w:rPr>
        <w:t xml:space="preserve"> u iznosu od </w:t>
      </w:r>
      <w:r w:rsidR="0027703B">
        <w:rPr>
          <w:rFonts w:hAnsi="Times New Roman" w:ascii="Times New Roman"/>
          <w:szCs w:val="24"/>
          <w:lang w:val="hr-HR"/>
        </w:rPr>
        <w:t>11.004,36</w:t>
      </w:r>
      <w:r w:rsidR="00650AA4" w:rsidRPr="00B313F4">
        <w:rPr>
          <w:rFonts w:hAnsi="Times New Roman" w:ascii="Times New Roman"/>
          <w:szCs w:val="24"/>
          <w:lang w:val="hr-HR"/>
        </w:rPr>
        <w:t xml:space="preserve"> 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9B65CD">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9B65CD">
        <w:rPr>
          <w:rFonts w:hAnsi="Times New Roman" w:ascii="Times New Roman"/>
          <w:szCs w:val="24"/>
          <w:lang w:val="hr-HR"/>
        </w:rPr>
        <w:t xml:space="preserve">o </w:t>
      </w:r>
      <w:r w:rsidR="00666554" w:rsidRPr="009B65CD">
        <w:rPr>
          <w:rFonts w:hAnsi="Times New Roman" w:ascii="Times New Roman"/>
          <w:szCs w:val="24"/>
          <w:lang w:val="hr-HR"/>
        </w:rPr>
        <w:t xml:space="preserve">kamatama </w:t>
      </w:r>
      <w:r w:rsidR="00E67037">
        <w:rPr>
          <w:rFonts w:hAnsi="Times New Roman" w:ascii="Times New Roman"/>
          <w:szCs w:val="24"/>
          <w:lang w:val="hr-HR"/>
        </w:rPr>
        <w:t xml:space="preserve">od otvaranja postupka izvanredne uprave </w:t>
      </w:r>
      <w:r w:rsidR="00E67037" w:rsidRPr="009B65CD">
        <w:rPr>
          <w:rFonts w:hAnsi="Times New Roman" w:ascii="Times New Roman"/>
          <w:szCs w:val="24"/>
          <w:lang w:val="hr-HR"/>
        </w:rPr>
        <w:t>(čl. 139. st. 1 toč. 1 SZ-a</w:t>
      </w:r>
      <w:r w:rsidR="00927F71">
        <w:rPr>
          <w:rFonts w:hAnsi="Times New Roman" w:ascii="Times New Roman"/>
          <w:szCs w:val="24"/>
          <w:lang w:val="hr-HR"/>
        </w:rPr>
        <w:t>)</w:t>
      </w:r>
      <w:r w:rsidR="00E33D94">
        <w:rPr>
          <w:rFonts w:hAnsi="Times New Roman" w:ascii="Times New Roman"/>
          <w:szCs w:val="24"/>
          <w:lang w:val="hr-HR"/>
        </w:rPr>
        <w:t xml:space="preserve"> (pogrešno su kamate računate do</w:t>
      </w:r>
      <w:r w:rsidR="00FD10FA">
        <w:rPr>
          <w:rFonts w:hAnsi="Times New Roman" w:ascii="Times New Roman"/>
          <w:szCs w:val="24"/>
          <w:lang w:val="hr-HR"/>
        </w:rPr>
        <w:t xml:space="preserve"> 9. lipnja 2017.g. umjesto do dana otvaranja postupka izvanredne uprave).</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E33D94" w:rsidRPr="00E33D94">
        <w:rPr>
          <w:rFonts w:hAnsi="Times New Roman" w:ascii="Times New Roman"/>
          <w:szCs w:val="24"/>
          <w:lang w:val="hr-HR"/>
        </w:rPr>
        <w:t>30. studenog</w:t>
      </w:r>
      <w:r w:rsidR="00356950" w:rsidRPr="00E33D94">
        <w:rPr>
          <w:rFonts w:hAnsi="Times New Roman" w:ascii="Times New Roman"/>
          <w:szCs w:val="24"/>
          <w:lang w:val="hr-HR"/>
        </w:rPr>
        <w:t xml:space="preserve"> 201</w:t>
      </w:r>
      <w:r w:rsidR="003B6D92" w:rsidRPr="00E33D94">
        <w:rPr>
          <w:rFonts w:hAnsi="Times New Roman" w:ascii="Times New Roman"/>
          <w:szCs w:val="24"/>
          <w:lang w:val="hr-HR"/>
        </w:rPr>
        <w:t>7</w:t>
      </w:r>
      <w:r w:rsidR="00CE6A17" w:rsidRPr="00E33D94">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551DB5">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551DB5" w:rsidP="00551DB5" w:rsidR="00551DB5" w:rsidRPr="00551DB5">
      <w:pPr>
        <w:ind w:left="5040"/>
        <w:rPr>
          <w:rFonts w:hAnsi="Times New Roman" w:ascii="Times New Roman"/>
        </w:rPr>
      </w:pPr>
      <w:r w:rsidRPr="00551DB5">
        <w:rPr>
          <w:rFonts w:hAnsi="Times New Roman" w:ascii="Times New Roman"/>
        </w:rPr>
        <w:t>Za točnost otpravka-ovlašteni službenik</w:t>
      </w:r>
    </w:p>
    <w:p w:rsidRDefault="00551DB5" w:rsidP="00551DB5" w:rsidR="00551DB5">
      <w:pPr>
        <w:ind w:left="5040"/>
      </w:pPr>
      <w:r w:rsidRPr="00551DB5">
        <w:rPr>
          <w:rFonts w:hAnsi="Times New Roman" w:ascii="Times New Roman"/>
        </w:rPr>
        <w:tab/>
        <w:t xml:space="preserve">   Monika Grbac</w:t>
      </w:r>
    </w:p>
    <w:p w:rsidRDefault="007255ED" w:rsidP="00551DB5" w:rsidR="00D11390" w:rsidRPr="000A694E">
      <w:pPr>
        <w:ind w:left="284"/>
        <w:jc w:val="both"/>
        <w:rPr>
          <w:color w:val="FF0000"/>
          <w:lang w:val="hr-HR"/>
        </w:rPr>
      </w:pPr>
      <w:r w:rsidRPr="000A694E">
        <w:rPr>
          <w:rFonts w:hAnsi="Times New Roman" w:ascii="Times New Roman"/>
          <w:lang w:val="hr-HR"/>
        </w:rPr>
        <w:t xml:space="preserve"> </w:t>
      </w:r>
    </w:p>
    <w:sectPr w:rsidSect="00E33D94"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551DB5" w:rsidRPr="00551DB5">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E33D94"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551DB5">
      <w:rPr>
        <w:rFonts w:hAnsi="Times New Roman" w:ascii="Times New Roman"/>
        <w:lang w:val="hr-HR"/>
      </w:rPr>
      <w:t>1661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42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3673A"/>
    <w:rsid w:val="0004146E"/>
    <w:rsid w:val="00042342"/>
    <w:rsid w:val="000449CE"/>
    <w:rsid w:val="00056CC9"/>
    <w:rsid w:val="00070409"/>
    <w:rsid w:val="000833AD"/>
    <w:rsid w:val="0008499F"/>
    <w:rsid w:val="000A4BD5"/>
    <w:rsid w:val="000A694E"/>
    <w:rsid w:val="000B484D"/>
    <w:rsid w:val="000B5E60"/>
    <w:rsid w:val="000C1A8A"/>
    <w:rsid w:val="000D19CB"/>
    <w:rsid w:val="000D3FCA"/>
    <w:rsid w:val="000E056A"/>
    <w:rsid w:val="000E58EE"/>
    <w:rsid w:val="000F3F5F"/>
    <w:rsid w:val="0012597D"/>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7703B"/>
    <w:rsid w:val="002A27FB"/>
    <w:rsid w:val="002D3B89"/>
    <w:rsid w:val="002E32D9"/>
    <w:rsid w:val="002E7AA1"/>
    <w:rsid w:val="002F3FE9"/>
    <w:rsid w:val="002F4747"/>
    <w:rsid w:val="00312CA7"/>
    <w:rsid w:val="00335146"/>
    <w:rsid w:val="00337DA1"/>
    <w:rsid w:val="00345E0B"/>
    <w:rsid w:val="00350224"/>
    <w:rsid w:val="003549AC"/>
    <w:rsid w:val="00356950"/>
    <w:rsid w:val="0036533B"/>
    <w:rsid w:val="003658F1"/>
    <w:rsid w:val="003717BE"/>
    <w:rsid w:val="00374202"/>
    <w:rsid w:val="00381399"/>
    <w:rsid w:val="003818EB"/>
    <w:rsid w:val="00396312"/>
    <w:rsid w:val="003A0F3B"/>
    <w:rsid w:val="003B6D92"/>
    <w:rsid w:val="003B744E"/>
    <w:rsid w:val="003C143B"/>
    <w:rsid w:val="003C3844"/>
    <w:rsid w:val="003C4159"/>
    <w:rsid w:val="00402D30"/>
    <w:rsid w:val="00403A8E"/>
    <w:rsid w:val="004166AE"/>
    <w:rsid w:val="00422A46"/>
    <w:rsid w:val="00432620"/>
    <w:rsid w:val="00443C41"/>
    <w:rsid w:val="00444EB3"/>
    <w:rsid w:val="00451829"/>
    <w:rsid w:val="004720B4"/>
    <w:rsid w:val="004C3F18"/>
    <w:rsid w:val="004E2358"/>
    <w:rsid w:val="004E33AF"/>
    <w:rsid w:val="004F044D"/>
    <w:rsid w:val="004F419C"/>
    <w:rsid w:val="00500DCB"/>
    <w:rsid w:val="00534708"/>
    <w:rsid w:val="0055178B"/>
    <w:rsid w:val="00551DB5"/>
    <w:rsid w:val="0055267D"/>
    <w:rsid w:val="00554B8F"/>
    <w:rsid w:val="00556DE4"/>
    <w:rsid w:val="00557D34"/>
    <w:rsid w:val="00566668"/>
    <w:rsid w:val="00570304"/>
    <w:rsid w:val="00576CE2"/>
    <w:rsid w:val="00586944"/>
    <w:rsid w:val="00591376"/>
    <w:rsid w:val="00594D57"/>
    <w:rsid w:val="005C5F49"/>
    <w:rsid w:val="005C7969"/>
    <w:rsid w:val="005F674A"/>
    <w:rsid w:val="00607501"/>
    <w:rsid w:val="006212A8"/>
    <w:rsid w:val="00625C0E"/>
    <w:rsid w:val="00633EC6"/>
    <w:rsid w:val="00634E33"/>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1894"/>
    <w:rsid w:val="007C4176"/>
    <w:rsid w:val="007D5F35"/>
    <w:rsid w:val="007E5455"/>
    <w:rsid w:val="00802179"/>
    <w:rsid w:val="008068F8"/>
    <w:rsid w:val="008172CD"/>
    <w:rsid w:val="008178EC"/>
    <w:rsid w:val="008222AB"/>
    <w:rsid w:val="00824B5D"/>
    <w:rsid w:val="0084245D"/>
    <w:rsid w:val="008453B2"/>
    <w:rsid w:val="00872F93"/>
    <w:rsid w:val="008733FF"/>
    <w:rsid w:val="00877654"/>
    <w:rsid w:val="008A02F4"/>
    <w:rsid w:val="008A4401"/>
    <w:rsid w:val="008C6837"/>
    <w:rsid w:val="008E1545"/>
    <w:rsid w:val="00910AE8"/>
    <w:rsid w:val="00927F71"/>
    <w:rsid w:val="009475DF"/>
    <w:rsid w:val="00950A6C"/>
    <w:rsid w:val="0095441A"/>
    <w:rsid w:val="009644A5"/>
    <w:rsid w:val="009679D6"/>
    <w:rsid w:val="009749CB"/>
    <w:rsid w:val="0097626E"/>
    <w:rsid w:val="00976C15"/>
    <w:rsid w:val="00986E94"/>
    <w:rsid w:val="009A0EAA"/>
    <w:rsid w:val="009A7081"/>
    <w:rsid w:val="009B65CD"/>
    <w:rsid w:val="009D3AA6"/>
    <w:rsid w:val="009D5BBC"/>
    <w:rsid w:val="009D6F57"/>
    <w:rsid w:val="009E3935"/>
    <w:rsid w:val="009E544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21DD8"/>
    <w:rsid w:val="00B21F15"/>
    <w:rsid w:val="00B2467C"/>
    <w:rsid w:val="00B313F4"/>
    <w:rsid w:val="00B31FAF"/>
    <w:rsid w:val="00B34781"/>
    <w:rsid w:val="00B702FF"/>
    <w:rsid w:val="00B73C08"/>
    <w:rsid w:val="00B7508B"/>
    <w:rsid w:val="00BB39ED"/>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7C90"/>
    <w:rsid w:val="00C61804"/>
    <w:rsid w:val="00C63515"/>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D3622"/>
    <w:rsid w:val="00CE6A17"/>
    <w:rsid w:val="00CE6C59"/>
    <w:rsid w:val="00D04D36"/>
    <w:rsid w:val="00D11390"/>
    <w:rsid w:val="00D11D40"/>
    <w:rsid w:val="00D40141"/>
    <w:rsid w:val="00D40967"/>
    <w:rsid w:val="00D52A5F"/>
    <w:rsid w:val="00D534D0"/>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040AA"/>
    <w:rsid w:val="00E12AFC"/>
    <w:rsid w:val="00E14DF2"/>
    <w:rsid w:val="00E1711D"/>
    <w:rsid w:val="00E20E6D"/>
    <w:rsid w:val="00E2347F"/>
    <w:rsid w:val="00E2406D"/>
    <w:rsid w:val="00E24932"/>
    <w:rsid w:val="00E24CF0"/>
    <w:rsid w:val="00E2524B"/>
    <w:rsid w:val="00E32F70"/>
    <w:rsid w:val="00E33D94"/>
    <w:rsid w:val="00E42263"/>
    <w:rsid w:val="00E619E0"/>
    <w:rsid w:val="00E67037"/>
    <w:rsid w:val="00E6776F"/>
    <w:rsid w:val="00E71F4A"/>
    <w:rsid w:val="00E8046F"/>
    <w:rsid w:val="00E91B05"/>
    <w:rsid w:val="00EA242C"/>
    <w:rsid w:val="00EB2DB4"/>
    <w:rsid w:val="00ED05A5"/>
    <w:rsid w:val="00EF5F25"/>
    <w:rsid w:val="00F07809"/>
    <w:rsid w:val="00F12CB0"/>
    <w:rsid w:val="00F23F7B"/>
    <w:rsid w:val="00F354CB"/>
    <w:rsid w:val="00F41DAF"/>
    <w:rsid w:val="00F4635B"/>
    <w:rsid w:val="00F51070"/>
    <w:rsid w:val="00F5111C"/>
    <w:rsid w:val="00FA10E1"/>
    <w:rsid w:val="00FA135A"/>
    <w:rsid w:val="00FA361B"/>
    <w:rsid w:val="00FA4733"/>
    <w:rsid w:val="00FB0EF7"/>
    <w:rsid w:val="00FB7246"/>
    <w:rsid w:val="00FC041B"/>
    <w:rsid w:val="00FC6078"/>
    <w:rsid w:val="00FD10FA"/>
    <w:rsid w:val="00FD7D31"/>
    <w:rsid w:val="00FE2156"/>
    <w:rsid w:val="00FE6EAE"/>
    <w:rsid w:val="00FE7C46"/>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4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9475DF"/>
    <w:rPr>
      <w:color w:val="808080"/>
      <w:bdr w:space="0" w:sz="0" w:color="auto" w:val="none"/>
      <w:shd w:fill="auto" w:color="auto" w:val="clear"/>
    </w:rPr>
  </w:style>
  <w:style w:customStyle="true" w:styleId="eSPISCCParagraphDefaultFont" w:type="character">
    <w:name w:val="eSPIS_CC_Paragraph Default Font"/>
    <w:basedOn w:val="Zadanifontodlomka"/>
    <w:rsid w:val="009475D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475D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475D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475D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9475DF"/>
    <w:rPr>
      <w:color w:val="808080"/>
      <w:bdr w:color="auto" w:space="0" w:sz="0" w:val="none"/>
      <w:shd w:color="auto" w:fill="auto" w:val="clear"/>
    </w:rPr>
  </w:style>
  <w:style w:customStyle="1" w:styleId="eSPISCCParagraphDefaultFont" w:type="character">
    <w:name w:val="eSPIS_CC_Paragraph Default Font"/>
    <w:basedOn w:val="Zadanifontodlomka"/>
    <w:rsid w:val="009475D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475D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475D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475D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St-1138/2017-1661</izvorni_sadrzaj>
    <derivirana_varijabla naziv="DomainObject.Oznaka_1">St-1138/2017-1661</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St-1138/2017-1661</izvorni_sadrzaj>
    <derivirana_varijabla naziv="DomainObject.PoslovniBrojDokumenta_1">St-1138/2017-1661</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1018</properties:Words>
  <properties:Characters>5588</properties:Characters>
  <properties:Lines>99</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2017-11-25T13:28:00Z</dcterms:created>
  <dc:creator>Sudsko vijeæe</dc:creator>
  <cp:lastModifiedBy>Monika Grbac</cp:lastModifiedBy>
  <cp:lastPrinted>2017-11-30T13:09:00Z</cp:lastPrinted>
  <dcterms:modified xmlns:xsi="http://www.w3.org/2001/XMLSchema-instance" xsi:type="dcterms:W3CDTF">2017-11-30T13:09:00Z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St-1138/2017-1661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