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f105" w14:paraId="3aaf105" w:rsidRDefault="00E96042" w:rsidP="00E96042" w:rsidR="00E96042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                          </w:t>
      </w:r>
    </w:p>
    <w:p w:rsidRDefault="00E96042" w:rsidP="00E96042" w:rsidR="00E96042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E96042" w:rsidP="00E96042" w:rsidR="00E96042" w:rsidRPr="00B119E8">
      <w:r w:rsidRPr="00B119E8">
        <w:t>TRGOVAČKI SUD U PAZINU</w:t>
      </w:r>
    </w:p>
    <w:p w:rsidRDefault="00E96042" w:rsidP="00E96042" w:rsidR="00E96042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Posl.br.: 2 St-638</w:t>
      </w:r>
      <w:r w:rsidRPr="00530639">
        <w:t>/1</w:t>
      </w:r>
      <w:r w:rsidRPr="00EF37E4">
        <w:t>6-11</w:t>
      </w:r>
    </w:p>
    <w:p w:rsidRDefault="00E96042" w:rsidP="00E96042" w:rsidR="00E96042" w:rsidRPr="00B119E8">
      <w:pPr>
        <w:jc w:val="both"/>
      </w:pPr>
      <w:r w:rsidRPr="00B119E8">
        <w:tab/>
      </w:r>
    </w:p>
    <w:p w:rsidRDefault="00E96042" w:rsidP="00E96042" w:rsidR="00E96042" w:rsidRPr="00B119E8">
      <w:pPr>
        <w:jc w:val="center"/>
      </w:pPr>
      <w:r w:rsidRPr="00B119E8">
        <w:t>U  I M E  R E P U B L I K E  H R V A T S K E</w:t>
      </w:r>
    </w:p>
    <w:p w:rsidRDefault="00E96042" w:rsidP="00E96042" w:rsidR="00E96042" w:rsidRPr="00B119E8"/>
    <w:p w:rsidRDefault="00E96042" w:rsidP="00E96042" w:rsidR="00E96042" w:rsidRPr="00B119E8">
      <w:pPr>
        <w:jc w:val="center"/>
      </w:pPr>
      <w:r w:rsidRPr="00B119E8">
        <w:t>R J E Š E NJ E</w:t>
      </w:r>
    </w:p>
    <w:p w:rsidRDefault="00E96042" w:rsidP="00E96042" w:rsidR="00E96042" w:rsidRPr="00B119E8"/>
    <w:p w:rsidRDefault="00E96042" w:rsidP="00E96042" w:rsidR="00E96042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 w:rsidRPr="005F0E9C">
        <w:t>EURO NEK. d.o.o., Labin, Zelenice 36, OIB: 7496277033</w:t>
      </w:r>
      <w:r w:rsidRPr="00EF37E4">
        <w:t>6, 6. veljače 2017.</w:t>
      </w:r>
      <w:r w:rsidRPr="00B119E8">
        <w:t xml:space="preserve"> </w:t>
      </w:r>
    </w:p>
    <w:p w:rsidRDefault="00863FC2" w:rsidP="00E96042" w:rsidR="00863FC2" w:rsidRPr="00B119E8">
      <w:pPr>
        <w:jc w:val="both"/>
      </w:pPr>
    </w:p>
    <w:p w:rsidRDefault="00E96042" w:rsidP="00E96042" w:rsidR="00E96042" w:rsidRPr="00B119E8">
      <w:pPr>
        <w:jc w:val="center"/>
      </w:pPr>
      <w:r w:rsidRPr="00B119E8">
        <w:t>r i j e š i o    j e</w:t>
      </w:r>
    </w:p>
    <w:p w:rsidRDefault="00E96042" w:rsidP="00E96042" w:rsidR="00E96042" w:rsidRPr="00B119E8">
      <w:pPr>
        <w:jc w:val="center"/>
      </w:pPr>
    </w:p>
    <w:p w:rsidRDefault="00E96042" w:rsidP="00E96042" w:rsidR="00E96042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 w:rsidRPr="005F0E9C">
        <w:t>EURO NEK. d.o.o., Labin, Zelenice 36, OIB: 74962770336</w:t>
      </w:r>
      <w:r w:rsidRPr="00B119E8">
        <w:t>.</w:t>
      </w:r>
    </w:p>
    <w:p w:rsidRDefault="00E96042" w:rsidP="00E96042" w:rsidR="00E96042" w:rsidRPr="00B119E8">
      <w:pPr>
        <w:ind w:firstLine="720"/>
        <w:jc w:val="both"/>
      </w:pPr>
    </w:p>
    <w:p w:rsidRDefault="00E96042" w:rsidP="00863FC2" w:rsidR="00863FC2" w:rsidRPr="00684582">
      <w:pPr>
        <w:ind w:firstLine="720"/>
        <w:jc w:val="both"/>
      </w:pPr>
      <w:r w:rsidRPr="00B61F50">
        <w:t>II.</w:t>
      </w:r>
      <w:r w:rsidRPr="00B61F50">
        <w:tab/>
        <w:t xml:space="preserve">Za stečajnog upravitelja imenuje se </w:t>
      </w:r>
      <w:r w:rsidR="00863FC2" w:rsidRPr="00684582">
        <w:t>Berislav Maksimović, Varaždin, Hrašćica, Braće Radić 1, OIB: 57300759557.</w:t>
      </w:r>
    </w:p>
    <w:p w:rsidRDefault="00E96042" w:rsidP="00E96042" w:rsidR="00E96042" w:rsidRPr="00B119E8">
      <w:pPr>
        <w:ind w:firstLine="720"/>
        <w:jc w:val="both"/>
        <w:rPr>
          <w:bCs w:val="false"/>
        </w:rPr>
      </w:pPr>
    </w:p>
    <w:p w:rsidRDefault="00E96042" w:rsidP="00E96042" w:rsidR="00E96042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 w:rsidRPr="005F0E9C">
        <w:t>EURO NEK. d.o.o., Labin, Zelenice 36, OIB: 74962770336</w:t>
      </w:r>
      <w:r w:rsidRPr="00B119E8">
        <w:t>.</w:t>
      </w:r>
    </w:p>
    <w:p w:rsidRDefault="00E96042" w:rsidP="00E96042" w:rsidR="00E96042" w:rsidRPr="00B119E8">
      <w:pPr>
        <w:ind w:firstLine="720"/>
        <w:jc w:val="both"/>
        <w:rPr>
          <w:bCs w:val="false"/>
        </w:rPr>
      </w:pPr>
    </w:p>
    <w:p w:rsidRDefault="00E96042" w:rsidP="00E96042" w:rsidR="00E96042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E96042" w:rsidP="00E96042" w:rsidR="00E96042" w:rsidRPr="00B119E8">
      <w:pPr>
        <w:autoSpaceDE w:val="false"/>
        <w:autoSpaceDN w:val="false"/>
        <w:adjustRightInd w:val="false"/>
        <w:ind w:firstLine="720"/>
        <w:jc w:val="both"/>
      </w:pPr>
    </w:p>
    <w:p w:rsidRDefault="00E96042" w:rsidP="00E96042" w:rsidR="00E96042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EF37E4" w:rsidP="00E96042" w:rsidR="00EF37E4">
      <w:pPr>
        <w:autoSpaceDE w:val="false"/>
        <w:autoSpaceDN w:val="false"/>
        <w:adjustRightInd w:val="false"/>
        <w:ind w:firstLine="720"/>
        <w:jc w:val="both"/>
      </w:pPr>
    </w:p>
    <w:p w:rsidRDefault="00EF37E4" w:rsidP="00863FC2" w:rsidR="00E96042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 w:rsidRPr="005F0E9C">
        <w:t>EURO NEK. d.o.o., Labin, Zelenice 36, OIB: 74962770336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638</w:t>
      </w:r>
      <w:r w:rsidRPr="00E54495">
        <w:rPr>
          <w:szCs w:val="20"/>
        </w:rPr>
        <w:t>-201</w:t>
      </w:r>
      <w:r>
        <w:rPr>
          <w:szCs w:val="20"/>
        </w:rPr>
        <w:t>6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863FC2" w:rsidP="00863FC2" w:rsidR="00863FC2" w:rsidRPr="00863FC2">
      <w:pPr>
        <w:ind w:firstLine="708"/>
        <w:jc w:val="both"/>
        <w:rPr>
          <w:szCs w:val="20"/>
        </w:rPr>
      </w:pPr>
    </w:p>
    <w:p w:rsidRDefault="00E96042" w:rsidP="00E96042" w:rsidR="00E96042" w:rsidRPr="00B119E8">
      <w:pPr>
        <w:jc w:val="center"/>
        <w:rPr>
          <w:bCs w:val="false"/>
        </w:rPr>
      </w:pPr>
      <w:r w:rsidRPr="00B119E8">
        <w:t>Obrazloženje</w:t>
      </w:r>
    </w:p>
    <w:p w:rsidRDefault="00E96042" w:rsidP="00E96042" w:rsidR="00E96042" w:rsidRPr="00B119E8">
      <w:pPr>
        <w:rPr>
          <w:bCs w:val="false"/>
        </w:rPr>
      </w:pPr>
    </w:p>
    <w:p w:rsidRDefault="00E96042" w:rsidP="00E96042" w:rsidR="00E96042" w:rsidRPr="00B119E8">
      <w:pPr>
        <w:ind w:firstLine="708"/>
        <w:jc w:val="both"/>
      </w:pPr>
      <w:r w:rsidRPr="00B119E8">
        <w:t>Rješenjem ovog suda posl.br. 2 St-</w:t>
      </w:r>
      <w:r>
        <w:t>638</w:t>
      </w:r>
      <w:r w:rsidRPr="00B119E8">
        <w:t xml:space="preserve">/16-3 od </w:t>
      </w:r>
      <w:r>
        <w:t>11. travnja</w:t>
      </w:r>
      <w:r w:rsidRPr="00B119E8">
        <w:t xml:space="preserve"> 2016. pokrenut je prethodni postupak radi utvrđivanja pretpostavki za otvaranje stečajnog postupka nad </w:t>
      </w:r>
      <w:r w:rsidRPr="005F0E9C">
        <w:t>EURO NEK. d.o.o., Labin, Zelenice 36, OIB: 74962770336</w:t>
      </w:r>
      <w:r w:rsidRPr="00B119E8">
        <w:t>.</w:t>
      </w:r>
    </w:p>
    <w:p w:rsidRDefault="00E96042" w:rsidP="00E96042" w:rsidR="00E96042">
      <w:pPr>
        <w:spacing w:lineRule="atLeast" w:line="240"/>
        <w:jc w:val="both"/>
      </w:pPr>
      <w:r w:rsidRPr="00B119E8">
        <w:tab/>
        <w:t xml:space="preserve">Na temelju izjave dane od strane zakonskog zastupnika dužnika u prethodnom </w:t>
      </w:r>
      <w:r w:rsidRPr="00530639">
        <w:t>postupku pr</w:t>
      </w:r>
      <w:r w:rsidRPr="00EF37E4">
        <w:t>oizlazi da društvo nema imovine.</w:t>
      </w:r>
    </w:p>
    <w:p w:rsidRDefault="00E96042" w:rsidP="00E96042" w:rsidR="00E96042" w:rsidRPr="00285517">
      <w:pPr>
        <w:ind w:firstLine="708"/>
        <w:jc w:val="both"/>
      </w:pPr>
      <w:r>
        <w:t>Iz Potvrde FINA-e od 1.2.2017. proizlazi da dužnik ima</w:t>
      </w:r>
      <w:r w:rsidRPr="00285517">
        <w:t xml:space="preserve"> u Očevidniku redoslijeda osnova za plaćanje</w:t>
      </w:r>
      <w:r>
        <w:t xml:space="preserve"> </w:t>
      </w:r>
      <w:r w:rsidRPr="00285517">
        <w:t xml:space="preserve">evidentirane neizvršene osnove za plaćanje u neprekinutom razdoblju od </w:t>
      </w:r>
      <w:r>
        <w:t>1899</w:t>
      </w:r>
      <w:r w:rsidRPr="00285517">
        <w:t xml:space="preserve"> dana. Stoga je utvrđeno da postoji pretpostavka za otvaranje stečajnog postupka nad </w:t>
      </w:r>
      <w:r w:rsidRPr="00285517">
        <w:lastRenderedPageBreak/>
        <w:t>dužnikom – ne</w:t>
      </w:r>
      <w:r>
        <w:t>sposobnost za plaćanje, iz čl. 5. st. 2. i čl. 6. st. 2.t 1</w:t>
      </w:r>
      <w:r w:rsidRPr="00285517">
        <w:t>. Stečajnog zakona (</w:t>
      </w:r>
      <w:r>
        <w:t xml:space="preserve">NN 71/15, </w:t>
      </w:r>
      <w:r w:rsidRPr="00285517">
        <w:t>dalje: SZ).</w:t>
      </w:r>
    </w:p>
    <w:p w:rsidRDefault="00E96042" w:rsidP="00E96042" w:rsidR="00E96042" w:rsidRPr="00B119E8">
      <w:pPr>
        <w:autoSpaceDE w:val="false"/>
        <w:autoSpaceDN w:val="false"/>
        <w:adjustRightInd w:val="false"/>
        <w:ind w:firstLine="708"/>
        <w:jc w:val="both"/>
      </w:pPr>
      <w:r w:rsidRPr="00B119E8"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E96042" w:rsidP="00E96042" w:rsidR="00E96042" w:rsidRPr="00B119E8">
      <w:pPr>
        <w:ind w:firstLine="708"/>
        <w:jc w:val="both"/>
      </w:pPr>
      <w:r w:rsidRPr="00B119E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posl.br. 2 St-638</w:t>
      </w:r>
      <w:r w:rsidRPr="00B119E8">
        <w:t>/16-</w:t>
      </w:r>
      <w:r>
        <w:t>8</w:t>
      </w:r>
      <w:r w:rsidRPr="00B119E8">
        <w:t xml:space="preserve"> od </w:t>
      </w:r>
      <w:r>
        <w:t>28. rujna</w:t>
      </w:r>
      <w:r w:rsidRPr="00B119E8">
        <w:t xml:space="preserve"> 2016.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28. rujna</w:t>
      </w:r>
      <w:r w:rsidRPr="00B119E8">
        <w:t xml:space="preserve"> 2016. </w:t>
      </w:r>
    </w:p>
    <w:p w:rsidRDefault="00E96042" w:rsidP="00E96042" w:rsidR="00E96042" w:rsidRPr="00B119E8">
      <w:pPr>
        <w:jc w:val="both"/>
      </w:pPr>
      <w:r w:rsidRPr="00B119E8">
        <w:tab/>
        <w:t>U navedenom roku nitko nije uplatio predujam, pa je temeljem odredbe čl. 132. st. 2. SZ-a donesena odluka kao u točki I. izreke.</w:t>
      </w:r>
    </w:p>
    <w:p w:rsidRDefault="00E96042" w:rsidP="00E96042" w:rsidR="00E96042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E96042" w:rsidP="00E96042" w:rsidR="00E96042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F96C91" w:rsidP="00F96C91" w:rsidR="00F96C91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E96042" w:rsidP="00E96042" w:rsidR="00E96042" w:rsidRPr="00B119E8"/>
    <w:p w:rsidRDefault="00E96042" w:rsidP="00863FC2" w:rsidR="00E96042" w:rsidRPr="00863FC2">
      <w:pPr>
        <w:jc w:val="center"/>
        <w:rPr>
          <w:color w:val="FF0000"/>
        </w:rPr>
      </w:pPr>
      <w:r w:rsidRPr="00B119E8">
        <w:t>U Pazin</w:t>
      </w:r>
      <w:r w:rsidRPr="00EF37E4">
        <w:t>u 6. veljače 201</w:t>
      </w:r>
      <w:r>
        <w:t>7.</w:t>
      </w:r>
    </w:p>
    <w:p w:rsidRDefault="00E96042" w:rsidP="00E96042" w:rsidR="00E96042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E96042" w:rsidP="00E96042" w:rsidR="00E96042">
      <w:pPr>
        <w:ind w:left="5712"/>
        <w:jc w:val="both"/>
      </w:pPr>
      <w:r w:rsidRPr="00B119E8">
        <w:t xml:space="preserve">          Adrijana Labinjan Skok, v.r.</w:t>
      </w:r>
    </w:p>
    <w:p w:rsidRDefault="00E96042" w:rsidP="00E96042" w:rsidR="00E96042" w:rsidRPr="00B119E8">
      <w:pPr>
        <w:jc w:val="both"/>
      </w:pPr>
    </w:p>
    <w:p w:rsidRDefault="00E96042" w:rsidP="00E96042" w:rsidR="00E96042" w:rsidRPr="00530639">
      <w:r w:rsidRPr="00530639">
        <w:t xml:space="preserve">UPUTA O PRAVNOM LIJEKU: </w:t>
      </w:r>
    </w:p>
    <w:p w:rsidRDefault="00E96042" w:rsidP="00E96042" w:rsidR="00E96042" w:rsidRPr="00530639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E96042" w:rsidP="00E96042" w:rsidR="00E96042" w:rsidRPr="00B119E8">
      <w:pPr>
        <w:jc w:val="both"/>
      </w:pPr>
    </w:p>
    <w:p w:rsidRDefault="00E96042" w:rsidP="00E96042" w:rsidR="00E96042" w:rsidRPr="00863FC2">
      <w:pPr>
        <w:jc w:val="both"/>
        <w:rPr>
          <w:sz w:val="22"/>
          <w:szCs w:val="22"/>
        </w:rPr>
      </w:pPr>
      <w:r w:rsidRPr="00863FC2">
        <w:rPr>
          <w:sz w:val="22"/>
          <w:szCs w:val="22"/>
        </w:rPr>
        <w:t>DNA:</w:t>
      </w:r>
    </w:p>
    <w:p w:rsidRDefault="00E96042" w:rsidP="00E96042" w:rsidR="00E96042" w:rsidRPr="00863FC2">
      <w:pPr>
        <w:jc w:val="both"/>
        <w:rPr>
          <w:sz w:val="22"/>
          <w:szCs w:val="22"/>
        </w:rPr>
      </w:pPr>
      <w:r w:rsidRPr="00863FC2">
        <w:rPr>
          <w:sz w:val="22"/>
          <w:szCs w:val="22"/>
        </w:rPr>
        <w:t>- EURO NEK. d.o.o., Labin, Zelenice 36</w:t>
      </w:r>
    </w:p>
    <w:p w:rsidRDefault="00E96042" w:rsidP="00E96042" w:rsidR="00E96042" w:rsidRPr="00863FC2">
      <w:pPr>
        <w:jc w:val="both"/>
        <w:rPr>
          <w:sz w:val="22"/>
          <w:szCs w:val="22"/>
        </w:rPr>
      </w:pPr>
      <w:r w:rsidRPr="00863FC2">
        <w:rPr>
          <w:sz w:val="22"/>
          <w:szCs w:val="22"/>
        </w:rPr>
        <w:t xml:space="preserve">- stečajni upravitelj </w:t>
      </w:r>
      <w:r w:rsidR="00863FC2" w:rsidRPr="00863FC2">
        <w:rPr>
          <w:sz w:val="22"/>
          <w:szCs w:val="22"/>
        </w:rPr>
        <w:t>Berislav Maksimović, Varaždin, Hrašćica, Braće Radić 1</w:t>
      </w:r>
    </w:p>
    <w:p w:rsidRDefault="00E96042" w:rsidP="00E96042" w:rsidR="00E96042" w:rsidRPr="00863FC2">
      <w:pPr>
        <w:jc w:val="both"/>
        <w:rPr>
          <w:sz w:val="22"/>
          <w:szCs w:val="22"/>
        </w:rPr>
      </w:pPr>
      <w:r w:rsidRPr="00863FC2">
        <w:rPr>
          <w:sz w:val="22"/>
          <w:szCs w:val="22"/>
        </w:rPr>
        <w:t xml:space="preserve">- Porezna uprava – Područni ured Istra, Primorje, Lika, Pazin, M. B. Rašana 2/4, p.p. 60  </w:t>
      </w:r>
    </w:p>
    <w:p w:rsidRDefault="00E96042" w:rsidP="00E96042" w:rsidR="00E96042" w:rsidRPr="00863FC2">
      <w:pPr>
        <w:jc w:val="both"/>
        <w:rPr>
          <w:sz w:val="22"/>
          <w:szCs w:val="22"/>
        </w:rPr>
      </w:pPr>
      <w:r w:rsidRPr="00863FC2">
        <w:rPr>
          <w:sz w:val="22"/>
          <w:szCs w:val="22"/>
        </w:rPr>
        <w:t xml:space="preserve">- FINA, Regionalni centar Rijeka, Rijeka, F. Kurelca 8 </w:t>
      </w:r>
    </w:p>
    <w:p w:rsidRDefault="00E96042" w:rsidP="00E96042" w:rsidR="00E96042" w:rsidRPr="00863FC2">
      <w:pPr>
        <w:jc w:val="both"/>
        <w:rPr>
          <w:sz w:val="22"/>
          <w:szCs w:val="22"/>
        </w:rPr>
      </w:pPr>
      <w:r w:rsidRPr="00863FC2">
        <w:rPr>
          <w:sz w:val="22"/>
          <w:szCs w:val="22"/>
        </w:rPr>
        <w:t>- ŽDO Pula, Pula, Rovinjska ul. 2</w:t>
      </w:r>
    </w:p>
    <w:p w:rsidRDefault="00E96042" w:rsidP="00E96042" w:rsidR="00E96042" w:rsidRPr="00863FC2">
      <w:pPr>
        <w:jc w:val="both"/>
        <w:rPr>
          <w:sz w:val="22"/>
          <w:szCs w:val="22"/>
        </w:rPr>
      </w:pPr>
      <w:r w:rsidRPr="00863FC2">
        <w:rPr>
          <w:sz w:val="22"/>
          <w:szCs w:val="22"/>
        </w:rPr>
        <w:t>- mrežna stranica e-Oglasna ploča sudova – 8 dana</w:t>
      </w:r>
    </w:p>
    <w:p w:rsidRDefault="00E96042" w:rsidP="00E96042" w:rsidR="00E96042" w:rsidRPr="00863FC2">
      <w:pPr>
        <w:jc w:val="both"/>
        <w:rPr>
          <w:sz w:val="22"/>
          <w:szCs w:val="22"/>
        </w:rPr>
      </w:pPr>
      <w:r w:rsidRPr="00863FC2">
        <w:rPr>
          <w:sz w:val="22"/>
          <w:szCs w:val="22"/>
        </w:rPr>
        <w:t>- sudski registar elektronskim putem radi zabilježbe otvaranja stečajnog postupka</w:t>
      </w:r>
    </w:p>
    <w:p w:rsidRDefault="00E96042" w:rsidP="00E96042" w:rsidR="00E96042" w:rsidRPr="00863FC2">
      <w:pPr>
        <w:jc w:val="both"/>
        <w:rPr>
          <w:sz w:val="22"/>
          <w:szCs w:val="22"/>
        </w:rPr>
      </w:pPr>
      <w:r w:rsidRPr="00863FC2">
        <w:rPr>
          <w:sz w:val="22"/>
          <w:szCs w:val="22"/>
        </w:rPr>
        <w:t>Po pravomoćnosti:</w:t>
      </w:r>
    </w:p>
    <w:p w:rsidRDefault="00E96042" w:rsidP="00863FC2" w:rsidR="00500701">
      <w:pPr>
        <w:jc w:val="both"/>
      </w:pPr>
      <w:r w:rsidRPr="00863FC2">
        <w:rPr>
          <w:sz w:val="22"/>
          <w:szCs w:val="22"/>
        </w:rPr>
        <w:t>- s</w:t>
      </w:r>
      <w:r w:rsidRPr="00863FC2">
        <w:rPr>
          <w:bCs w:val="false"/>
          <w:sz w:val="22"/>
          <w:szCs w:val="22"/>
        </w:rPr>
        <w:t>udski registar – (</w:t>
      </w:r>
      <w:r w:rsidRPr="00863FC2">
        <w:rPr>
          <w:bCs w:val="false"/>
          <w:sz w:val="22"/>
          <w:szCs w:val="22"/>
          <w:u w:val="single"/>
        </w:rPr>
        <w:t>elektronskim putem i fizički</w:t>
      </w:r>
      <w:r w:rsidRPr="00863FC2">
        <w:rPr>
          <w:bCs w:val="false"/>
          <w:sz w:val="22"/>
          <w:szCs w:val="22"/>
        </w:rPr>
        <w:t xml:space="preserve">) - </w:t>
      </w:r>
      <w:r w:rsidRPr="00863FC2">
        <w:rPr>
          <w:sz w:val="22"/>
          <w:szCs w:val="22"/>
        </w:rPr>
        <w:t xml:space="preserve">radi brisanja dužnika iz sudskog registra </w:t>
      </w:r>
    </w:p>
    <w:sectPr w:rsidSect="00863FC2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042" w:rsidP="00E96042" w:rsidR="00E96042">
      <w:r>
        <w:separator/>
      </w:r>
    </w:p>
  </w:endnote>
  <w:endnote w:id="0" w:type="continuationSeparator">
    <w:p w:rsidRDefault="00E96042" w:rsidP="00E96042" w:rsidR="00E96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042" w:rsidP="00E96042" w:rsidR="00E96042">
      <w:r>
        <w:separator/>
      </w:r>
    </w:p>
  </w:footnote>
  <w:footnote w:id="0" w:type="continuationSeparator">
    <w:p w:rsidRDefault="00E96042" w:rsidP="00E96042" w:rsidR="00E960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E96042" w:rsidR="00ED131D" w:rsidRPr="009C46FF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35E2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t>Posl.br.: 2 St-638</w:t>
        </w:r>
        <w:r w:rsidRPr="00530639">
          <w:t>/1</w:t>
        </w:r>
        <w:r w:rsidRPr="00EF37E4">
          <w:t>6-11</w:t>
        </w:r>
      </w:p>
    </w:sdtContent>
  </w:sdt>
  <w:p w:rsidRDefault="007D35E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04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6042"/>
    <w:rsid w:val="00554328"/>
    <w:rsid w:val="007D35E2"/>
    <w:rsid w:val="00863FC2"/>
    <w:rsid w:val="00985388"/>
    <w:rsid w:val="00E96042"/>
    <w:rsid w:val="00EF37E4"/>
    <w:rsid w:val="00F9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604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0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604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0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604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0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604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5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604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0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604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0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604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0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604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5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NEK. d.o.o. LABIN</izvorni_sadrzaj>
    <derivirana_varijabla naziv="DomainObject.Predmet.ProtustrankaFormated_1">  EURO NEK. d.o.o. LABIN</derivirana_varijabla>
  </DomainObject.Predmet.ProtustrankaFormated>
  <DomainObject.Predmet.ProtustrankaFormatedOIB>
    <izvorni_sadrzaj>  EURO NEK. d.o.o. LABIN, OIB 74962770336</izvorni_sadrzaj>
    <derivirana_varijabla naziv="DomainObject.Predmet.ProtustrankaFormatedOIB_1">  EURO NEK. d.o.o. LABIN, OIB 74962770336</derivirana_varijabla>
  </DomainObject.Predmet.ProtustrankaFormatedOIB>
  <DomainObject.Predmet.ProtustrankaFormatedWithAdress>
    <izvorni_sadrzaj> EURO NEK. d.o.o. LABIN, Zelenice 36, 52220 Labin</izvorni_sadrzaj>
    <derivirana_varijabla naziv="DomainObject.Predmet.ProtustrankaFormatedWithAdress_1"> EURO NEK. d.o.o. LABIN, Zelenice 36, 52220 Labin</derivirana_varijabla>
  </DomainObject.Predmet.ProtustrankaFormatedWithAdress>
  <DomainObject.Predmet.ProtustrankaFormatedWithAdressOIB>
    <izvorni_sadrzaj> EURO NEK. d.o.o. LABIN, OIB 74962770336, Zelenice 36, 52220 Labin</izvorni_sadrzaj>
    <derivirana_varijabla naziv="DomainObject.Predmet.ProtustrankaFormatedWithAdressOIB_1"> EURO NEK. d.o.o. LABIN, OIB 74962770336, Zelenice 36, 52220 Labin</derivirana_varijabla>
  </DomainObject.Predmet.ProtustrankaFormatedWithAdressOIB>
  <DomainObject.Predmet.ProtustrankaWithAdress>
    <izvorni_sadrzaj>EURO NEK. d.o.o. LABIN Zelenice 36, 52220 Labin</izvorni_sadrzaj>
    <derivirana_varijabla naziv="DomainObject.Predmet.ProtustrankaWithAdress_1">EURO NEK. d.o.o. LABIN Zelenice 36, 52220 Labin</derivirana_varijabla>
  </DomainObject.Predmet.ProtustrankaWithAdress>
  <DomainObject.Predmet.ProtustrankaWithAdressOIB>
    <izvorni_sadrzaj>EURO NEK. d.o.o. LABIN, OIB 74962770336, Zelenice 36, 52220 Labin</izvorni_sadrzaj>
    <derivirana_varijabla naziv="DomainObject.Predmet.ProtustrankaWithAdressOIB_1">EURO NEK. d.o.o. LABIN, OIB 74962770336, Zelenice 36, 52220 Labin</derivirana_varijabla>
  </DomainObject.Predmet.ProtustrankaWithAdressOIB>
  <DomainObject.Predmet.ProtustrankaNazivFormated>
    <izvorni_sadrzaj>EURO NEK. d.o.o. LABIN</izvorni_sadrzaj>
    <derivirana_varijabla naziv="DomainObject.Predmet.ProtustrankaNazivFormated_1">EURO NEK. d.o.o. LABIN</derivirana_varijabla>
  </DomainObject.Predmet.ProtustrankaNazivFormated>
  <DomainObject.Predmet.ProtustrankaNazivFormatedOIB>
    <izvorni_sadrzaj>EURO NEK. d.o.o. LABIN, OIB 74962770336</izvorni_sadrzaj>
    <derivirana_varijabla naziv="DomainObject.Predmet.ProtustrankaNazivFormatedOIB_1">EURO NEK. d.o.o. LABIN, OIB 74962770336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114577.47</izvorni_sadrzaj>
    <derivirana_varijabla naziv="DomainObject.Predmet.TrenutnaVrijednost_1">114577.47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NEK. d.o.o. LABIN</item>
    </izvorni_sadrzaj>
    <derivirana_varijabla naziv="DomainObject.Predmet.ProtuStrankaListFormated_1">
      <item>EURO NEK. d.o.o. LABIN</item>
    </derivirana_varijabla>
  </DomainObject.Predmet.ProtuStrankaListFormated>
  <DomainObject.Predmet.ProtuStrankaListFormatedOIB>
    <izvorni_sadrzaj>
      <item>EURO NEK. d.o.o. LABIN, OIB 74962770336</item>
    </izvorni_sadrzaj>
    <derivirana_varijabla naziv="DomainObject.Predmet.ProtuStrankaListFormatedOIB_1">
      <item>EURO NEK. d.o.o. LABIN, OIB 74962770336</item>
    </derivirana_varijabla>
  </DomainObject.Predmet.ProtuStrankaListFormatedOIB>
  <DomainObject.Predmet.ProtuStrankaListFormatedWithAdress>
    <izvorni_sadrzaj>
      <item>EURO NEK. d.o.o. LABIN, Zelenice 36, 52220 Labin</item>
    </izvorni_sadrzaj>
    <derivirana_varijabla naziv="DomainObject.Predmet.ProtuStrankaListFormatedWithAdress_1">
      <item>EURO NEK. d.o.o. LABIN, Zelenice 36, 52220 Labin</item>
    </derivirana_varijabla>
  </DomainObject.Predmet.ProtuStrankaListFormatedWithAdress>
  <DomainObject.Predmet.ProtuStrankaListFormatedWithAdressOIB>
    <izvorni_sadrzaj>
      <item>EURO NEK. d.o.o. LABIN, OIB 74962770336, Zelenice 36, 52220 Labin</item>
    </izvorni_sadrzaj>
    <derivirana_varijabla naziv="DomainObject.Predmet.ProtuStrankaListFormatedWithAdressOIB_1">
      <item>EURO NEK. d.o.o. LABIN, OIB 74962770336, Zelenice 36, 52220 Labin</item>
    </derivirana_varijabla>
  </DomainObject.Predmet.ProtuStrankaListFormatedWithAdressOIB>
  <DomainObject.Predmet.ProtuStrankaListNazivFormated>
    <izvorni_sadrzaj>
      <item>EURO NEK. d.o.o. LABIN</item>
    </izvorni_sadrzaj>
    <derivirana_varijabla naziv="DomainObject.Predmet.ProtuStrankaListNazivFormated_1">
      <item>EURO NEK. d.o.o. LABIN</item>
    </derivirana_varijabla>
  </DomainObject.Predmet.ProtuStrankaListNazivFormated>
  <DomainObject.Predmet.ProtuStrankaListNazivFormatedOIB>
    <izvorni_sadrzaj>
      <item>EURO NEK. d.o.o. LABIN, OIB 74962770336</item>
    </izvorni_sadrzaj>
    <derivirana_varijabla naziv="DomainObject.Predmet.ProtuStrankaListNazivFormatedOIB_1">
      <item>EURO NEK. d.o.o. LABIN, OIB 74962770336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NEK. d.o.o. LABIN</izvorni_sadrzaj>
    <derivirana_varijabla naziv="DomainObject.Predmet.ProtustrankaIDrugi_1">EURO NEK.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NEK. d.o.o. LABIN, OIB 74962770336, Zelenice 36, 52220 Labin</izvorni_sadrzaj>
    <derivirana_varijabla naziv="DomainObject.Predmet.ProtustrankaIDrugiAdressOIB_1">EURO NEK. d.o.o. LABIN, OIB 74962770336, Zelenice 36,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NEK. d.o.o. LABIN</item>
    </izvorni_sadrzaj>
    <derivirana_varijabla naziv="DomainObject.Predmet.SudioniciListNaziv_1">
      <item>FINANCIJSKA AGENCIJA, RC RIJEKA, PODRUŽNICA PULA, PULA</item>
      <item>EURO NEK.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NEK. d.o.o. LABIN, OIB 74962770336, Zelenice 36,52220 Labin</item>
    </izvorni_sadrzaj>
    <derivirana_varijabla naziv="DomainObject.Predmet.SudioniciListAdressOIB_1">
      <item>FINANCIJSKA AGENCIJA, RC RIJEKA, PODRUŽNICA PULA, PULA, OIB 85821130368, Giardini 5,52100 Pula</item>
      <item>EURO NEK. d.o.o. LABIN, OIB 74962770336, Zelenice 36,52220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74962770336</item>
    </izvorni_sadrzaj>
    <derivirana_varijabla naziv="DomainObject.Predmet.SudioniciListNazivOIB_1">
      <item>, OIB 85821130368</item>
      <item>, OIB 74962770336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868</properties:Words>
  <properties:Characters>4592</properties:Characters>
  <properties:Lines>99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2017-02-06T07:30:00Z</dcterms:created>
  <dc:creator>Jasmina Matika</dc:creator>
  <cp:lastModifiedBy>Jasmina Matika</cp:lastModifiedBy>
  <dcterms:modified xmlns:xsi="http://www.w3.org/2001/XMLSchema-instance" xsi:type="dcterms:W3CDTF">2017-02-06T10:51:00Z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