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2f80" w14:paraId="c3f2f8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2318D4" w:rsidRPr="0007555C">
        <w:rPr>
          <w:lang w:val="hr-HR"/>
        </w:rPr>
        <w:t>NIGHT MUSIC j.d.o.o., Split, Put Duilova 6 C, OIB: 53199716281, MBS: 060311636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2318D4" w:rsidRPr="0007555C">
        <w:rPr>
          <w:lang w:val="hr-HR"/>
        </w:rPr>
        <w:t>NIGHT MUSIC j.d.o.o., Split, Put Duilova 6 C, OIB: 53199716281, MBS: 060311636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E46053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E46053">
        <w:rPr>
          <w:lang w:val="hr-HR"/>
        </w:rPr>
        <w:t>se Jelenko Lehki, Zagreb, Pavla Hatza 10, OIB: 96068307857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2318D4" w:rsidRPr="0007555C">
        <w:rPr>
          <w:lang w:val="hr-HR"/>
        </w:rPr>
        <w:t>NIGHT MUSIC j.d.o.o., Split, Put Duilova 6 C, OIB: 53199716281, MBS: 060311636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318D4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B856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2318D4" w:rsidRPr="0007555C">
        <w:rPr>
          <w:lang w:val="hr-HR"/>
        </w:rPr>
        <w:t>NIGHT MUSIC j.d.o.o., Split, Put Duilova 6 C, OIB: 53199716281, MBS: 060311636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2318D4" w:rsidRPr="0007555C">
        <w:rPr>
          <w:lang w:val="hr-HR"/>
        </w:rPr>
        <w:t>18. studenog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318D4" w:rsidRPr="0007555C">
        <w:rPr>
          <w:lang w:val="hr-HR"/>
        </w:rPr>
        <w:t xml:space="preserve">120 </w:t>
      </w:r>
      <w:r w:rsidR="00170B5C" w:rsidRPr="004B4F6C">
        <w:rPr>
          <w:lang w:val="hr-HR"/>
        </w:rPr>
        <w:t xml:space="preserve">dana, u ukupnom iznosu od </w:t>
      </w:r>
      <w:r w:rsidR="002318D4" w:rsidRPr="0007555C">
        <w:rPr>
          <w:lang w:val="hr-HR"/>
        </w:rPr>
        <w:t>31.850,19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85639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2318D4" w:rsidP="00F31929" w:rsidR="002318D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D26B0" w:rsidRPr="002D26B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318D4">
      <w:t>2257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318D4">
      <w:t>2257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26B0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6053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6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26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26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26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6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26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26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26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St-2257/2015</izvorni_sadrzaj>
    <derivirana_varijabla naziv="DomainObject.Predmet.OznakaBroj_1">St-2257/2015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NIGHT MUSIC jednostavno društvo s ograničenom odgovornošću za promidžbu i usluge</izvorni_sadrzaj>
    <derivirana_varijabla naziv="DomainObject.Predmet.ProtustrankaFormated_1">  NIGHT MUSIC jednostavno društvo s ograničenom odgovornošću za promidžbu i usluge</derivirana_varijabla>
  </DomainObject.Predmet.ProtustrankaFormated>
  <DomainObject.Predmet.ProtustrankaFormatedOIB>
    <izvorni_sadrzaj>  NIGHT MUSIC jednostavno društvo s ograničenom odgovornošću za promidžbu i usluge, OIB 53199716281</izvorni_sadrzaj>
    <derivirana_varijabla naziv="DomainObject.Predmet.ProtustrankaFormatedOIB_1">  NIGHT MUSIC jednostavno društvo s ograničenom odgovornošću za promidžbu i usluge, OIB 53199716281</derivirana_varijabla>
  </DomainObject.Predmet.ProtustrankaFormatedOIB>
  <DomainObject.Predmet.ProtustrankaFormatedWithAdress>
    <izvorni_sadrzaj> NIGHT MUSIC jednostavno društvo s ograničenom odgovornošću za promidžbu i usluge, Put Duilova 6 C, 21000 Split</izvorni_sadrzaj>
    <derivirana_varijabla naziv="DomainObject.Predmet.ProtustrankaFormatedWithAdress_1"> NIGHT MUSIC jednostavno društvo s ograničenom odgovornošću za promidžbu i usluge, Put Duilova 6 C, 21000 Split</derivirana_varijabla>
  </DomainObject.Predmet.ProtustrankaFormatedWithAdress>
  <DomainObject.Predmet.ProtustrankaFormatedWithAdressOIB>
    <izvorni_sadrzaj> NIGHT MUSIC jednostavno društvo s ograničenom odgovornošću za promidžbu i usluge, OIB 53199716281, Put Duilova 6 C, 21000 Split</izvorni_sadrzaj>
    <derivirana_varijabla naziv="DomainObject.Predmet.ProtustrankaFormatedWithAdressOIB_1"> NIGHT MUSIC jednostavno društvo s ograničenom odgovornošću za promidžbu i usluge, OIB 53199716281, Put Duilova 6 C, 21000 Split</derivirana_varijabla>
  </DomainObject.Predmet.ProtustrankaFormatedWithAdressOIB>
  <DomainObject.Predmet.ProtustrankaWithAdress>
    <izvorni_sadrzaj>NIGHT MUSIC jednostavno društvo s ograničenom odgovornošću za promidžbu i usluge Put Duilova 6 C, 21000 Split</izvorni_sadrzaj>
    <derivirana_varijabla naziv="DomainObject.Predmet.ProtustrankaWithAdress_1">NIGHT MUSIC jednostavno društvo s ograničenom odgovornošću za promidžbu i usluge Put Duilova 6 C, 21000 Split</derivirana_varijabla>
  </DomainObject.Predmet.ProtustrankaWithAdress>
  <DomainObject.Predmet.ProtustrankaWithAdressOIB>
    <izvorni_sadrzaj>NIGHT MUSIC jednostavno društvo s ograničenom odgovornošću za promidžbu i usluge, OIB 53199716281, Put Duilova 6 C, 21000 Split</izvorni_sadrzaj>
    <derivirana_varijabla naziv="DomainObject.Predmet.ProtustrankaWithAdressOIB_1">NIGHT MUSIC jednostavno društvo s ograničenom odgovornošću za promidžbu i usluge, OIB 53199716281, Put Duilova 6 C, 21000 Split</derivirana_varijabla>
  </DomainObject.Predmet.ProtustrankaWithAdressOIB>
  <DomainObject.Predmet.ProtustrankaNazivFormated>
    <izvorni_sadrzaj>NIGHT MUSIC jednostavno društvo s ograničenom odgovornošću za promidžbu i usluge</izvorni_sadrzaj>
    <derivirana_varijabla naziv="DomainObject.Predmet.ProtustrankaNazivFormated_1">NIGHT MUSIC jednostavno društvo s ograničenom odgovornošću za promidžbu i usluge</derivirana_varijabla>
  </DomainObject.Predmet.ProtustrankaNazivFormated>
  <DomainObject.Predmet.ProtustrankaNazivFormatedOIB>
    <izvorni_sadrzaj>NIGHT MUSIC jednostavno društvo s ograničenom odgovornošću za promidžbu i usluge, OIB 53199716281</izvorni_sadrzaj>
    <derivirana_varijabla naziv="DomainObject.Predmet.ProtustrankaNazivFormatedOIB_1">NIGHT MUSIC jednostavno društvo s ograničenom odgovornošću za promidžbu i usluge, OIB 53199716281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31850.19</izvorni_sadrzaj>
    <derivirana_varijabla naziv="DomainObject.Predmet.TrenutnaVrijednost_1">31850.19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NIGHT MUSIC jednostavno društvo s ograničenom odgovornošću za promidžbu i usluge</item>
    </izvorni_sadrzaj>
    <derivirana_varijabla naziv="DomainObject.Predmet.ProtuStrankaListFormated_1">
      <item>NIGHT MUSIC jednostavno društvo s ograničenom odgovornošću za promidžbu i usluge</item>
    </derivirana_varijabla>
  </DomainObject.Predmet.ProtuStrankaListFormated>
  <DomainObject.Predmet.ProtuStrankaListFormatedOIB>
    <izvorni_sadrzaj>
      <item>NIGHT MUSIC jednostavno društvo s ograničenom odgovornošću za promidžbu i usluge, OIB 53199716281</item>
    </izvorni_sadrzaj>
    <derivirana_varijabla naziv="DomainObject.Predmet.ProtuStrankaListFormatedOIB_1">
      <item>NIGHT MUSIC jednostavno društvo s ograničenom odgovornošću za promidžbu i usluge, OIB 53199716281</item>
    </derivirana_varijabla>
  </DomainObject.Predmet.ProtuStrankaListFormatedOIB>
  <DomainObject.Predmet.ProtuStrankaListFormatedWithAdress>
    <izvorni_sadrzaj>
      <item>NIGHT MUSIC jednostavno društvo s ograničenom odgovornošću za promidžbu i usluge, Put Duilova 6 C, 21000 Split</item>
    </izvorni_sadrzaj>
    <derivirana_varijabla naziv="DomainObject.Predmet.ProtuStrankaListFormatedWithAdress_1">
      <item>NIGHT MUSIC jednostavno društvo s ograničenom odgovornošću za promidžbu i usluge, Put Duilova 6 C, 21000 Split</item>
    </derivirana_varijabla>
  </DomainObject.Predmet.ProtuStrankaListFormatedWithAdress>
  <DomainObject.Predmet.ProtuStrankaListFormatedWithAdressOIB>
    <izvorni_sadrzaj>
      <item>NIGHT MUSIC jednostavno društvo s ograničenom odgovornošću za promidžbu i usluge, OIB 53199716281, Put Duilova 6 C, 21000 Split</item>
    </izvorni_sadrzaj>
    <derivirana_varijabla naziv="DomainObject.Predmet.ProtuStrankaListFormatedWithAdressOIB_1">
      <item>NIGHT MUSIC jednostavno društvo s ograničenom odgovornošću za promidžbu i usluge, OIB 53199716281, Put Duilova 6 C, 21000 Split</item>
    </derivirana_varijabla>
  </DomainObject.Predmet.ProtuStrankaListFormatedWithAdressOIB>
  <DomainObject.Predmet.ProtuStrankaListNazivFormated>
    <izvorni_sadrzaj>
      <item>NIGHT MUSIC jednostavno društvo s ograničenom odgovornošću za promidžbu i usluge</item>
    </izvorni_sadrzaj>
    <derivirana_varijabla naziv="DomainObject.Predmet.ProtuStrankaListNazivFormated_1">
      <item>NIGHT MUSIC jednostavno društvo s ograničenom odgovornošću za promidžbu i usluge</item>
    </derivirana_varijabla>
  </DomainObject.Predmet.ProtuStrankaListNazivFormated>
  <DomainObject.Predmet.ProtuStrankaListNazivFormatedOIB>
    <izvorni_sadrzaj>
      <item>NIGHT MUSIC jednostavno društvo s ograničenom odgovornošću za promidžbu i usluge, OIB 53199716281</item>
    </izvorni_sadrzaj>
    <derivirana_varijabla naziv="DomainObject.Predmet.ProtuStrankaListNazivFormatedOIB_1">
      <item>NIGHT MUSIC jednostavno društvo s ograničenom odgovornošću za promidžbu i usluge, OIB 53199716281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NIGHT MUSIC jednostavno društvo s ograničenom odgovornošću za promidžbu i usluge</izvorni_sadrzaj>
    <derivirana_varijabla naziv="DomainObject.Predmet.ProtustrankaIDrugi_1">NIGHT MUSIC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NIGHT MUSIC jednostavno društvo s ograničenom odgovornošću za promidžbu i usluge, OIB 53199716281, Put Duilova 6 C, 21000 Split</izvorni_sadrzaj>
    <derivirana_varijabla naziv="DomainObject.Predmet.ProtustrankaIDrugiAdressOIB_1">NIGHT MUSIC jednostavno društvo s ograničenom odgovornošću za promidžbu i usluge, OIB 53199716281, Put Duilova 6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NIGHT MUSIC jednostavno društvo s ograničenom odgovornošću za promidžbu i usluge</item>
    </izvorni_sadrzaj>
    <derivirana_varijabla naziv="DomainObject.Predmet.SudioniciListNaziv_1">
      <item>FINANCIJSKA AGENCIJA, RC SPLIT</item>
      <item>NIGHT MUSIC jednostavno društvo s ograničenom odgovornošću za promidžbu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NIGHT MUSIC jednostavno društvo s ograničenom odgovornošću za promidžbu i usluge, OIB 53199716281, Put Duilova 6 C,21000 Split</item>
    </izvorni_sadrzaj>
    <derivirana_varijabla naziv="DomainObject.Predmet.SudioniciListAdressOIB_1">
      <item>FINANCIJSKA AGENCIJA, RC SPLIT, OIB 85821130368, Mažuranićevo šetalište 24 b,21000 Split</item>
      <item>NIGHT MUSIC jednostavno društvo s ograničenom odgovornošću za promidžbu i usluge, OIB 53199716281, Put Duilova 6 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53199716281</item>
    </izvorni_sadrzaj>
    <derivirana_varijabla naziv="DomainObject.Predmet.SudioniciListNazivOIB_1">
      <item>, OIB 85821130368</item>
      <item>, OIB 53199716281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44704-DEEE-42D5-BA75-7C6C71058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4245</properties:Characters>
  <properties:Lines>110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2016-07-06T07:58:00Z</dcterms:created>
  <dc:creator>wsadmin</dc:creator>
  <cp:lastModifiedBy>Goran Radanović</cp:lastModifiedBy>
  <cp:lastPrinted>2016-07-06T10:14:00Z</cp:lastPrinted>
  <dcterms:modified xmlns:xsi="http://www.w3.org/2001/XMLSchema-instance" xsi:type="dcterms:W3CDTF">2016-07-06T10:16:00Z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