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adab" w14:paraId="775adab"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St-278/2017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>za ročište 2. ožujka 2018. u 10,30 sati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>ZAGREBAČKA BANKA d.d.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</w:t>
      </w:r>
      <w:r>
        <w:rPr>
          <w:rFonts w:cs="Times New Roman" w:eastAsia="Times New Roman"/>
          <w:noProof/>
          <w:szCs w:val="20"/>
          <w:lang w:eastAsia="hr-HR" w:val="en-GB"/>
        </w:rPr>
        <w:t xml:space="preserve">                         ZAGREB</w:t>
      </w:r>
      <w:bookmarkStart w:name="_GoBack" w:id="0"/>
      <w:bookmarkEnd w:id="0"/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2B6449">
        <w:rPr>
          <w:rFonts w:cs="Times New Roman" w:eastAsia="Calibri"/>
          <w:szCs w:val="20"/>
          <w:lang w:eastAsia="hr-HR"/>
        </w:rPr>
        <w:t xml:space="preserve">Stečajne mase iza </w:t>
      </w:r>
      <w:r w:rsidRPr="002B6449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2B6449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2B6449">
        <w:rPr>
          <w:rFonts w:cs="Times New Roman" w:eastAsia="Times New Roman"/>
          <w:szCs w:val="20"/>
          <w:lang w:eastAsia="hr-HR"/>
        </w:rPr>
        <w:t xml:space="preserve"> obala 89/A, MBS: 010102102, OIB: 97833022611</w:t>
      </w: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proofErr w:type="spellStart"/>
      <w:r w:rsidRPr="002B644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2B6449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2B6449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2B6449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2B6449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2B6449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2B6449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2. ožujka 2018. u 10,30 sati u zgradi Trgovačkog suda u Bjelovaru, Šetalište dr. Ivše Lebovića 42, sudnica br. 1.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>Dana, 5. veljače 2018.                                               Stečajna sutkinja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Marija Petrina Kubica v.r.</w:t>
      </w: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B6449" w:rsidP="002B6449" w:rsidR="002B6449" w:rsidRPr="002B64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B644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449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izvorni_sadrzaj>
    <derivirana_varijabla naziv="DomainObject.UcesnikSudskeRadnje.SudskaRadnja.UcesniciObavijest_1"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Trg bana Josipa Jelačića 10</izvorni_sadrzaj>
    <derivirana_varijabla naziv="DomainObject.UcesnikSudskeRadnje.Adresa.UlicaIKBR_1">Trg bana Josipa Jelačića 10</derivirana_varijabla>
  </DomainObject.UcesnikSudskeRadnje.Adresa.UlicaIKBR>
  <DomainObject.UcesnikSudskeRadnje.Naziv>
    <izvorni_sadrzaj>Zagrebačka banka d.d.</izvorni_sadrzaj>
    <derivirana_varijabla naziv="DomainObject.UcesnikSudskeRadnje.Naziv_1">Zagrebačka banka d.d.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ožujka 2018.</izvorni_sadrzaj>
    <derivirana_varijabla naziv="DomainObject.UcesnikSudskeRadnje.SudskaRadnja.PlaniraniZavrsetakDatum_1">2. ožujka 2018.</derivirana_varijabla>
  </DomainObject.UcesnikSudskeRadnje.SudskaRadnja.PlaniraniZavrsetakDatum>
  <DomainObject.UcesnikSudskeRadnje.SudskaRadnja.PlaniraniPocetakDatum>
    <izvorni_sadrzaj>2. ožujka 2018.</izvorni_sadrzaj>
    <derivirana_varijabla naziv="DomainObject.UcesnikSudskeRadnje.SudskaRadnja.PlaniraniPocetakDatum_1">2.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d.d.</item>
      <item>Beming d.o.o.</item>
    </izvorni_sadrzaj>
    <derivirana_varijabla naziv="DomainObject.Predmet.OstaliListFormated_1">
      <item>Daša Panjaković Senjić</item>
      <item>Zagrebačka banka d.d.</item>
      <item>Beming d.o.o.</item>
    </derivirana_varijabla>
  </DomainObject.Predmet.OstaliListFormated>
  <DomainObject.Predmet.OstaliListFormatedOIB>
    <izvorni_sadrzaj>
      <item>Daša Panjaković Senjić</item>
      <item>Zagrebačka banka d.d., OIB 92963223473</item>
      <item>Beming d.o.o., OIB 85887271562</item>
    </izvorni_sadrzaj>
    <derivirana_varijabla naziv="DomainObject.Predmet.OstaliListFormatedOIB_1">
      <item>Daša Panjaković Senjić</item>
      <item>Zagrebačka banka d.d., OIB 92963223473</item>
      <item>Beming d.o.o., OIB 85887271562</item>
    </derivirana_varijabla>
  </DomainObject.Predmet.OstaliListFormatedOIB>
  <DomainObject.Predmet.OstaliListFormatedWithAdress>
    <izvorni_sadrzaj>
      <item>Daša Panjaković Senjić, Gornjodravska obala 89/A, 31000 Osijek</item>
      <item>Zagrebačka banka d.d., Trg bana Josipa Jelačića 10, 10000 Zagreb</item>
      <item>Beming d.o.o., Jurja Haulika 20A, 43000 Bjelovar</item>
    </izvorni_sadrzaj>
    <derivirana_varijabla naziv="DomainObject.Predmet.OstaliListFormatedWithAdress_1">
      <item>Daša Panjaković Senjić, Gornjodravska obala 89/A, 31000 Osijek</item>
      <item>Zagrebačka banka d.d., Trg bana Josipa Jelačića 10, 10000 Zagreb</item>
      <item>Beming d.o.o., Jurja Haulika 20A, 43000 Bjelovar</item>
    </derivirana_varijabla>
  </DomainObject.Predmet.OstaliListFormatedWithAdress>
  <DomainObject.Predmet.OstaliListFormatedWithAdressOIB>
    <izvorni_sadrzaj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izvorni_sadrzaj>
    <derivirana_varijabla naziv="DomainObject.Predmet.OstaliListFormatedWithAdressOIB_1"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derivirana_varijabla>
  </DomainObject.Predmet.OstaliListFormatedWithAdressOIB>
  <DomainObject.Predmet.OstaliListNazivFormated>
    <izvorni_sadrzaj>
      <item>Daša Panjaković Senjić</item>
      <item>Zagrebačka banka d.d.</item>
      <item>Beming d.o.o.</item>
    </izvorni_sadrzaj>
    <derivirana_varijabla naziv="DomainObject.Predmet.OstaliListNazivFormated_1">
      <item>Daša Panjaković Senjić</item>
      <item>Zagrebačka banka d.d.</item>
      <item>Beming d.o.o.</item>
    </derivirana_varijabla>
  </DomainObject.Predmet.OstaliListNazivFormated>
  <DomainObject.Predmet.OstaliListNazivFormatedOIB>
    <izvorni_sadrzaj>
      <item>Daša Panjaković Senjić</item>
      <item>Zagrebačka banka d.d., OIB 92963223473</item>
      <item>Beming d.o.o., OIB 85887271562</item>
    </izvorni_sadrzaj>
    <derivirana_varijabla naziv="DomainObject.Predmet.OstaliListNazivFormatedOIB_1">
      <item>Daša Panjaković Senjić</item>
      <item>Zagrebačka banka d.d., OIB 92963223473</item>
      <item>Beming d.o.o., OIB 85887271562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d.d.</item>
      <item>Beming d.o.o.</item>
    </izvorni_sadrzaj>
    <derivirana_varijabla naziv="DomainObject.Predmet.SudioniciListNaziv_1">
      <item>Stečajna masa iza TRGOVAČKA ZADRUGA KATAPULT u stečaju</item>
      <item>Daša Panjaković Senjić</item>
      <item>Zagrebačka banka d.d.</item>
      <item>Beming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derivirana_varijabla>
  </DomainObject.Predmet.SudioniciListAdressOIB>
  <DomainObject.UcesnikSudskeRadnje.NazivFormated>
    <izvorni_sadrzaj>Zagrebačka banka d.d., OIB 92963223473, Trg bana Josipa Jelačića 10,10000 Zagreb</izvorni_sadrzaj>
    <derivirana_varijabla naziv="DomainObject.UcesnikSudskeRadnje.NazivFormated_1">Zagrebačka banka d.d., OIB 92963223473, Trg bana Josipa Jelačića 10,10000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908B2-9326-4988-8A5C-F08A141EF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1039</properties:Characters>
  <properties:Lines>41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2018-02-06T07:55:00Z</cp:lastPrinted>
  <dcterms:modified xmlns:xsi="http://www.w3.org/2001/XMLSchema-instance" xsi:type="dcterms:W3CDTF">2018-02-06T07:55:00Z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Zagrebačka banka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