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abe2" w14:paraId="095abe2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1277B6">
        <w:rPr>
          <w:b/>
        </w:rPr>
        <w:t>859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B03B91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B03B91">
        <w:t xml:space="preserve">MORELIA j.d.o.o., Split, Škrape 24, OIB: 08305000450,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B03B91">
        <w:t>9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B03B91">
        <w:t>MORELIA j.d.o.o., Split, Škrape 24, OIB: 08305000450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D965CC">
        <w:t>8</w:t>
      </w:r>
      <w:r w:rsidR="00C633C8">
        <w:t>5</w:t>
      </w:r>
      <w:r w:rsidR="00B03B91">
        <w:t>9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A95D61">
        <w:t>24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B03B91">
        <w:t>MORELIA j.d.o.o., Split, Škrape 24, OIB: 08305000450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83023C">
        <w:t>11</w:t>
      </w:r>
      <w:r w:rsidR="003D1676">
        <w:t xml:space="preserve">. </w:t>
      </w:r>
      <w:r w:rsidR="0083023C">
        <w:t>svibanj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0D1B88">
        <w:t>19</w:t>
      </w:r>
      <w:r w:rsidR="003D1676">
        <w:t>.</w:t>
      </w:r>
      <w:r w:rsidR="000D1B88">
        <w:t>312</w:t>
      </w:r>
      <w:r w:rsidR="003716B5">
        <w:t>,</w:t>
      </w:r>
      <w:r w:rsidR="000D1B88">
        <w:t>35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0D1B88">
        <w:t>206</w:t>
      </w:r>
      <w:r w:rsidRPr="00F14A92">
        <w:t xml:space="preserve"> dana.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B03B91">
        <w:rPr>
          <w:b/>
        </w:rPr>
        <w:t>9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0F6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1277B6">
          <w:t>859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44A70"/>
    <w:rsid w:val="000D1B88"/>
    <w:rsid w:val="001277B6"/>
    <w:rsid w:val="001610F6"/>
    <w:rsid w:val="001A5D1D"/>
    <w:rsid w:val="001B47A7"/>
    <w:rsid w:val="00200E01"/>
    <w:rsid w:val="00205AA3"/>
    <w:rsid w:val="00273209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6610"/>
    <w:rsid w:val="005C12B7"/>
    <w:rsid w:val="005D7505"/>
    <w:rsid w:val="0065181B"/>
    <w:rsid w:val="007634B0"/>
    <w:rsid w:val="00772BD0"/>
    <w:rsid w:val="0083023C"/>
    <w:rsid w:val="00896A3D"/>
    <w:rsid w:val="009D5071"/>
    <w:rsid w:val="00A02FB3"/>
    <w:rsid w:val="00A126EF"/>
    <w:rsid w:val="00A93497"/>
    <w:rsid w:val="00A95D61"/>
    <w:rsid w:val="00B03B91"/>
    <w:rsid w:val="00B048FA"/>
    <w:rsid w:val="00BA3950"/>
    <w:rsid w:val="00C633C8"/>
    <w:rsid w:val="00C67953"/>
    <w:rsid w:val="00CC5486"/>
    <w:rsid w:val="00CD6654"/>
    <w:rsid w:val="00D2067C"/>
    <w:rsid w:val="00D6056F"/>
    <w:rsid w:val="00D60A6C"/>
    <w:rsid w:val="00D965CC"/>
    <w:rsid w:val="00DE5301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0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0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0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0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0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0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0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0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MORELIA jednostavno društvo s ograničenom odgovornošću za ugostiteljstvo i usluge</izvorni_sadrzaj>
    <derivirana_varijabla naziv="DomainObject.Predmet.ProtustrankaFormated_1">  MORELIA jednostavno društvo s ograničenom odgovornošću za ugostiteljstvo i usluge</derivirana_varijabla>
  </DomainObject.Predmet.ProtustrankaFormated>
  <DomainObject.Predmet.ProtustrankaFormatedOIB>
    <izvorni_sadrzaj>  MORELIA jednostavno društvo s ograničenom odgovornošću za ugostiteljstvo i usluge, OIB 08305000450</izvorni_sadrzaj>
    <derivirana_varijabla naziv="DomainObject.Predmet.ProtustrankaFormatedOIB_1">  MORELIA jednostavno društvo s ograničenom odgovornošću za ugostiteljstvo i usluge, OIB 08305000450</derivirana_varijabla>
  </DomainObject.Predmet.ProtustrankaFormatedOIB>
  <DomainObject.Predmet.ProtustrankaFormatedWithAdress>
    <izvorni_sadrzaj> MORELIA jednostavno društvo s ograničenom odgovornošću za ugostiteljstvo i usluge, Škrape 24, 21000 Split</izvorni_sadrzaj>
    <derivirana_varijabla naziv="DomainObject.Predmet.ProtustrankaFormatedWithAdress_1"> MORELIA jednostavno društvo s ograničenom odgovornošću za ugostiteljstvo i usluge, Škrape 24, 21000 Split</derivirana_varijabla>
  </DomainObject.Predmet.ProtustrankaFormatedWithAdress>
  <DomainObject.Predmet.ProtustrankaFormatedWithAdressOIB>
    <izvorni_sadrzaj> MORELIA jednostavno društvo s ograničenom odgovornošću za ugostiteljstvo i usluge, OIB 08305000450, Škrape 24, 21000 Split</izvorni_sadrzaj>
    <derivirana_varijabla naziv="DomainObject.Predmet.ProtustrankaFormatedWithAdressOIB_1"> MORELIA jednostavno društvo s ograničenom odgovornošću za ugostiteljstvo i usluge, OIB 08305000450, Škrape 24, 21000 Split</derivirana_varijabla>
  </DomainObject.Predmet.ProtustrankaFormatedWithAdressOIB>
  <DomainObject.Predmet.ProtustrankaWithAdress>
    <izvorni_sadrzaj>MORELIA jednostavno društvo s ograničenom odgovornošću za ugostiteljstvo i usluge Škrape 24, 21000 Split</izvorni_sadrzaj>
    <derivirana_varijabla naziv="DomainObject.Predmet.ProtustrankaWithAdress_1">MORELIA jednostavno društvo s ograničenom odgovornošću za ugostiteljstvo i usluge Škrape 24, 21000 Split</derivirana_varijabla>
  </DomainObject.Predmet.ProtustrankaWithAdress>
  <DomainObject.Predmet.ProtustrankaWithAdressOIB>
    <izvorni_sadrzaj>MORELIA jednostavno društvo s ograničenom odgovornošću za ugostiteljstvo i usluge, OIB 08305000450, Škrape 24, 21000 Split</izvorni_sadrzaj>
    <derivirana_varijabla naziv="DomainObject.Predmet.ProtustrankaWithAdressOIB_1">MORELIA jednostavno društvo s ograničenom odgovornošću za ugostiteljstvo i usluge, OIB 08305000450, Škrape 24, 21000 Split</derivirana_varijabla>
  </DomainObject.Predmet.ProtustrankaWithAdressOIB>
  <DomainObject.Predmet.ProtustrankaNazivFormated>
    <izvorni_sadrzaj>MORELIA jednostavno društvo s ograničenom odgovornošću za ugostiteljstvo i usluge</izvorni_sadrzaj>
    <derivirana_varijabla naziv="DomainObject.Predmet.ProtustrankaNazivFormated_1">MORELIA jednostavno društvo s ograničenom odgovornošću za ugostiteljstvo i usluge</derivirana_varijabla>
  </DomainObject.Predmet.ProtustrankaNazivFormated>
  <DomainObject.Predmet.ProtustrankaNazivFormatedOIB>
    <izvorni_sadrzaj>MORELIA jednostavno društvo s ograničenom odgovornošću za ugostiteljstvo i usluge, OIB 08305000450</izvorni_sadrzaj>
    <derivirana_varijabla naziv="DomainObject.Predmet.ProtustrankaNazivFormatedOIB_1">MORELIA jednostavno društvo s ograničenom odgovornošću za ugostiteljstvo i usluge, OIB 08305000450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37955.63</izvorni_sadrzaj>
    <derivirana_varijabla naziv="DomainObject.Predmet.TrenutnaVrijednost_1">37955.63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MORELIA jednostavno društvo s ograničenom odgovornošću za ugostiteljstvo i usluge</item>
    </izvorni_sadrzaj>
    <derivirana_varijabla naziv="DomainObject.Predmet.ProtuStrankaListFormated_1">
      <item>MORELIA jednostavno društvo s ograničenom odgovornošću za ugostiteljstvo i usluge</item>
    </derivirana_varijabla>
  </DomainObject.Predmet.ProtuStrankaListFormated>
  <DomainObject.Predmet.ProtuStrankaListFormatedOIB>
    <izvorni_sadrzaj>
      <item>MORELIA jednostavno društvo s ograničenom odgovornošću za ugostiteljstvo i usluge, OIB 08305000450</item>
    </izvorni_sadrzaj>
    <derivirana_varijabla naziv="DomainObject.Predmet.ProtuStrankaListFormatedOIB_1">
      <item>MORELIA jednostavno društvo s ograničenom odgovornošću za ugostiteljstvo i usluge, OIB 08305000450</item>
    </derivirana_varijabla>
  </DomainObject.Predmet.ProtuStrankaListFormatedOIB>
  <DomainObject.Predmet.ProtuStrankaListFormatedWithAdress>
    <izvorni_sadrzaj>
      <item>MORELIA jednostavno društvo s ograničenom odgovornošću za ugostiteljstvo i usluge, Škrape 24, 21000 Split</item>
    </izvorni_sadrzaj>
    <derivirana_varijabla naziv="DomainObject.Predmet.ProtuStrankaListFormatedWithAdress_1">
      <item>MORELIA jednostavno društvo s ograničenom odgovornošću za ugostiteljstvo i usluge, Škrape 24, 21000 Split</item>
    </derivirana_varijabla>
  </DomainObject.Predmet.ProtuStrankaListFormatedWithAdress>
  <DomainObject.Predmet.ProtuStrankaListFormatedWithAdressOIB>
    <izvorni_sadrzaj>
      <item>MORELIA jednostavno društvo s ograničenom odgovornošću za ugostiteljstvo i usluge, OIB 08305000450, Škrape 24, 21000 Split</item>
    </izvorni_sadrzaj>
    <derivirana_varijabla naziv="DomainObject.Predmet.ProtuStrankaListFormatedWithAdressOIB_1">
      <item>MORELIA jednostavno društvo s ograničenom odgovornošću za ugostiteljstvo i usluge, OIB 08305000450, Škrape 24, 21000 Split</item>
    </derivirana_varijabla>
  </DomainObject.Predmet.ProtuStrankaListFormatedWithAdressOIB>
  <DomainObject.Predmet.ProtuStrankaListNazivFormated>
    <izvorni_sadrzaj>
      <item>MORELIA jednostavno društvo s ograničenom odgovornošću za ugostiteljstvo i usluge</item>
    </izvorni_sadrzaj>
    <derivirana_varijabla naziv="DomainObject.Predmet.ProtuStrankaListNazivFormated_1">
      <item>MORELIA jednostavno društvo s ograničenom odgovornošću za ugostiteljstvo i usluge</item>
    </derivirana_varijabla>
  </DomainObject.Predmet.ProtuStrankaListNazivFormated>
  <DomainObject.Predmet.ProtuStrankaListNazivFormatedOIB>
    <izvorni_sadrzaj>
      <item>MORELIA jednostavno društvo s ograničenom odgovornošću za ugostiteljstvo i usluge, OIB 08305000450</item>
    </izvorni_sadrzaj>
    <derivirana_varijabla naziv="DomainObject.Predmet.ProtuStrankaListNazivFormatedOIB_1">
      <item>MORELIA jednostavno društvo s ograničenom odgovornošću za ugostiteljstvo i usluge, OIB 08305000450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MORELIA jednostavno društvo s ograničenom odgovornošću za ugostiteljstvo i usluge</izvorni_sadrzaj>
    <derivirana_varijabla naziv="DomainObject.Predmet.ProtustrankaIDrugi_1">MORELIA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MORELIA jednostavno društvo s ograničenom odgovornošću za ugostiteljstvo i usluge, OIB 08305000450, Škrape 24, 21000 Split</izvorni_sadrzaj>
    <derivirana_varijabla naziv="DomainObject.Predmet.ProtustrankaIDrugiAdressOIB_1">MORELIA jednostavno društvo s ograničenom odgovornošću za ugostiteljstvo i usluge, OIB 08305000450, Škrape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MORELIA jednostavno društvo s ograničenom odgovornošću za ugostiteljstvo i usluge</item>
      <item>FINANCIJSKA AGENCIJA, RC SPLIT</item>
    </izvorni_sadrzaj>
    <derivirana_varijabla naziv="DomainObject.Predmet.SudioniciListNaziv_1">
      <item>MORELIA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MORELIA jednostavno društvo s ograničenom odgovornošću za ugostiteljstvo i usluge, OIB 08305000450, Škrape 24,21000 Split</item>
      <item>FINANCIJSKA AGENCIJA, RC SPLIT, OIB 85821130368, Mažuranićevo šetalište 24 b,21000 Split</item>
    </izvorni_sadrzaj>
    <derivirana_varijabla naziv="DomainObject.Predmet.SudioniciListAdressOIB_1">
      <item>MORELIA jednostavno društvo s ograničenom odgovornošću za ugostiteljstvo i usluge, OIB 08305000450, Škrape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08305000450</item>
      <item>, OIB 85821130368</item>
    </izvorni_sadrzaj>
    <derivirana_varijabla naziv="DomainObject.Predmet.SudioniciListNazivOIB_1">
      <item>, OIB 08305000450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3433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2016-08-19T11:26:00Z</dcterms:created>
  <dc:creator>Diana Butigan Granić</dc:creator>
  <cp:lastModifiedBy>Mara Marčinko</cp:lastModifiedBy>
  <cp:lastPrinted>2016-08-19T11:39:00Z</cp:lastPrinted>
  <dcterms:modified xmlns:xsi="http://www.w3.org/2001/XMLSchema-instance" xsi:type="dcterms:W3CDTF">2016-08-19T12:03:00Z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