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3eeb" w14:paraId="8df3ee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A011B" w:rsidP="00CA011B" w:rsidR="00CA011B">
      <w:pPr>
        <w:jc w:val="both"/>
      </w:pPr>
      <w:r>
        <w:t>REPUBLIKA HRVATSKA</w:t>
      </w:r>
    </w:p>
    <w:p w:rsidRDefault="00CA011B" w:rsidP="00CA011B" w:rsidR="00CA011B">
      <w:pPr>
        <w:jc w:val="both"/>
      </w:pPr>
      <w:r>
        <w:t>Trgovački sud u Zagrebu</w:t>
      </w:r>
    </w:p>
    <w:p w:rsidRDefault="00CA011B" w:rsidP="00CA011B" w:rsidR="00CA011B">
      <w:pPr>
        <w:jc w:val="both"/>
      </w:pPr>
      <w:r>
        <w:t xml:space="preserve">Zagreb, Amruševa 2/II                                                                                    70. St-7049/2016  </w:t>
      </w:r>
    </w:p>
    <w:p w:rsidRDefault="00CA011B" w:rsidP="00CA011B" w:rsidR="00CA01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CA011B" w:rsidP="00CA011B" w:rsidR="00CA011B">
      <w:pPr>
        <w:jc w:val="center"/>
      </w:pPr>
      <w:r>
        <w:t>R E P U B L I K A   H R V A T S K A</w:t>
      </w:r>
    </w:p>
    <w:p w:rsidRDefault="00CA011B" w:rsidP="00CA011B" w:rsidR="00CA011B">
      <w:pPr>
        <w:jc w:val="both"/>
      </w:pPr>
    </w:p>
    <w:p w:rsidRDefault="00CA011B" w:rsidP="00CA011B" w:rsidR="00CA011B">
      <w:pPr>
        <w:jc w:val="both"/>
      </w:pPr>
      <w:r>
        <w:t xml:space="preserve">                                                                R J E Š E NJ E</w:t>
      </w:r>
    </w:p>
    <w:p w:rsidRDefault="00CA011B" w:rsidP="00CA011B" w:rsidR="00CA011B">
      <w:pPr>
        <w:jc w:val="both"/>
      </w:pPr>
    </w:p>
    <w:p w:rsidRDefault="00CA011B" w:rsidP="00CA011B" w:rsidR="000326E1">
      <w:pPr>
        <w:jc w:val="both"/>
      </w:pPr>
      <w:r>
        <w:t xml:space="preserve">Trgovački sud u Zagrebu, po sucu Maji Jurovicki, u stečajnom postupku u povodu prijedloga predlagatelja FINANCIJSKE AGENCIJE, Zagreb, Ulica grada Vukovara 70, OIB: 85821130368, za otvaranje stečajnog postupka nad dužnikom UREDI SVOJ DOM j.d.o.o. OIB: 53262650023, Zagreb, Kušlanova 12, </w:t>
      </w:r>
      <w:r w:rsidR="001C38BA" w:rsidRPr="001C38BA">
        <w:t xml:space="preserve">dana </w:t>
      </w:r>
      <w:r w:rsidR="001E66F5">
        <w:t>24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CA011B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CA011B" w:rsidRPr="00CA011B">
        <w:t>UREDI SVOJ DOM j.d.o.o. OIB: 53262650023, Zagreb, Kušlanova 12</w:t>
      </w:r>
      <w:r w:rsidR="00CA011B">
        <w:t xml:space="preserve">.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CA011B">
        <w:t>24</w:t>
      </w:r>
      <w:r w:rsidR="00327DEC">
        <w:t xml:space="preserve">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5953FF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</w:t>
      </w:r>
      <w:r w:rsidR="005953FF">
        <w:t xml:space="preserve">Tomislav Čoga </w:t>
      </w:r>
      <w:r w:rsidR="00025060" w:rsidRPr="00025060">
        <w:t>OIB:</w:t>
      </w:r>
      <w:r w:rsidR="005953FF">
        <w:t>82870226709 Zagreb, Vranovinski ogranak 12.</w:t>
      </w:r>
    </w:p>
    <w:p w:rsidRDefault="00511E34" w:rsidP="00833A14" w:rsidR="00833A14">
      <w:pPr>
        <w:jc w:val="both"/>
      </w:pPr>
      <w:r>
        <w:t xml:space="preserve">    </w:t>
      </w:r>
    </w:p>
    <w:p w:rsidRDefault="00DB441F" w:rsidP="00152F9B" w:rsidR="00025060">
      <w:pPr>
        <w:jc w:val="both"/>
      </w:pPr>
      <w:r>
        <w:t xml:space="preserve">III. Zaključuje se stečajni postupak nad dužnikom </w:t>
      </w:r>
      <w:r w:rsidR="00937ECA" w:rsidRPr="00937ECA">
        <w:t>UREDI SVOJ DOM j.d.o.o. OIB: 53262650023, Zagreb, Kušlanova 12</w:t>
      </w:r>
      <w:r w:rsidR="00937ECA">
        <w:t>.</w:t>
      </w:r>
    </w:p>
    <w:p w:rsidRDefault="00937ECA" w:rsidP="00152F9B" w:rsidR="00937EC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937ECA" w:rsidRPr="00937ECA">
        <w:t>UREDI SVOJ DOM j.d.o.o. OIB: 53262650023, Zagreb, Kušlanova 12</w:t>
      </w:r>
      <w:r w:rsidR="00937ECA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937ECA">
      <w:pPr>
        <w:jc w:val="both"/>
      </w:pPr>
      <w:r>
        <w:t xml:space="preserve">         </w:t>
      </w:r>
      <w:r w:rsidR="00937ECA" w:rsidRPr="00937ECA">
        <w:t xml:space="preserve">Financijska agencija, kao predlagatelj, navela je u prijedlogu za otvaranje stečajnog postupka kako dužnik na dan 20.12.2016. u Očevidniku redoslijeda osnova za plaćanje ima evidentirane neizvršene osnove za plaćanje u neprekinutom razdoblju od 120 dana, u ukupnom iznosu od 26.615,01 kn, kao i da dužnik ima 1 zaposlenika. S obzirom na to da predlagatelj vodi Očevidnik redoslijeda osnova za plaćanje, sud je prihvatio predlagateljeve </w:t>
      </w:r>
      <w:r w:rsidR="00937ECA" w:rsidRPr="00937ECA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42506B">
        <w:t>12</w:t>
      </w:r>
      <w:r w:rsidR="00FE3173">
        <w:t>.01</w:t>
      </w:r>
      <w:r w:rsidR="003843C8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42506B">
        <w:t xml:space="preserve"> dana 08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3843C8" w:rsidRPr="003843C8">
        <w:t>14.02.2018.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42506B">
        <w:t>15.01</w:t>
      </w:r>
      <w:r w:rsidR="00040529">
        <w:t>.2018</w:t>
      </w:r>
      <w:r>
        <w:t xml:space="preserve">. sud je </w:t>
      </w:r>
      <w:r w:rsidR="00FC4751">
        <w:t xml:space="preserve">utvrdio kako je dužnik na dan </w:t>
      </w:r>
      <w:r w:rsidR="0042506B">
        <w:t>20</w:t>
      </w:r>
      <w:r w:rsidR="00BF365E">
        <w:t>.12.2016</w:t>
      </w:r>
      <w:r>
        <w:t xml:space="preserve">. u Očevidniku redoslijeda osnova za plaćanje imao neizvršene osnove za plaćanje u neprekinutom razdoblju od 120 dana u ukupnom iznosu od  </w:t>
      </w:r>
      <w:r w:rsidR="00536B05">
        <w:t xml:space="preserve">26.615,01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310092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536B05" w:rsidRPr="00536B05">
        <w:t>08.03.2018.</w:t>
      </w:r>
      <w:r w:rsidR="00536B05">
        <w:t xml:space="preserve"> </w:t>
      </w:r>
      <w:r>
        <w:t xml:space="preserve"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536B05" w:rsidRPr="00536B05">
        <w:t>08.03.2018.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310092">
        <w:t>24</w:t>
      </w:r>
      <w:r w:rsidR="00327DEC">
        <w:t>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4B0E8E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4B0E8E" w:rsidP="008C5BAA" w:rsidR="004B0E8E">
      <w:pPr>
        <w:jc w:val="right"/>
      </w:pPr>
      <w:r>
        <w:t>Za točnost otpravka-ovlašteni službenik:</w:t>
      </w:r>
    </w:p>
    <w:p w:rsidRDefault="004B0E8E" w:rsidP="008C5BAA" w:rsidR="004B0E8E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F3C03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211D03">
          <w:t>7049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5060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E66F5"/>
    <w:rsid w:val="001F17EC"/>
    <w:rsid w:val="00211D03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B0E8E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37ECA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3C03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1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7049</izvorni_sadrzaj>
    <derivirana_varijabla naziv="DomainObject.Predmet.Broj_1">7049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St-7049/2016</izvorni_sadrzaj>
    <derivirana_varijabla naziv="DomainObject.Predmet.OznakaBroj_1">St-7049/2016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UREDI SVOJ DOM j.d.o.o.</izvorni_sadrzaj>
    <derivirana_varijabla naziv="DomainObject.Predmet.ProtustrankaFormated_1">  UREDI SVOJ DOM j.d.o.o.</derivirana_varijabla>
  </DomainObject.Predmet.ProtustrankaFormated>
  <DomainObject.Predmet.ProtustrankaFormatedOIB>
    <izvorni_sadrzaj>  UREDI SVOJ DOM j.d.o.o., OIB 53262650023</izvorni_sadrzaj>
    <derivirana_varijabla naziv="DomainObject.Predmet.ProtustrankaFormatedOIB_1">  UREDI SVOJ DOM j.d.o.o., OIB 53262650023</derivirana_varijabla>
  </DomainObject.Predmet.ProtustrankaFormatedOIB>
  <DomainObject.Predmet.ProtustrankaFormatedWithAdress>
    <izvorni_sadrzaj> UREDI SVOJ DOM j.d.o.o., Kušlanova 12, 10000 Zagreb</izvorni_sadrzaj>
    <derivirana_varijabla naziv="DomainObject.Predmet.ProtustrankaFormatedWithAdress_1"> UREDI SVOJ DOM j.d.o.o., Kušlanova 12, 10000 Zagreb</derivirana_varijabla>
  </DomainObject.Predmet.ProtustrankaFormatedWithAdress>
  <DomainObject.Predmet.ProtustrankaFormatedWithAdressOIB>
    <izvorni_sadrzaj> UREDI SVOJ DOM j.d.o.o., OIB 53262650023, Kušlanova 12, 10000 Zagreb</izvorni_sadrzaj>
    <derivirana_varijabla naziv="DomainObject.Predmet.ProtustrankaFormatedWithAdressOIB_1"> UREDI SVOJ DOM j.d.o.o., OIB 53262650023, Kušlanova 12, 10000 Zagreb</derivirana_varijabla>
  </DomainObject.Predmet.ProtustrankaFormatedWithAdressOIB>
  <DomainObject.Predmet.ProtustrankaWithAdress>
    <izvorni_sadrzaj>UREDI SVOJ DOM j.d.o.o. Kušlanova 12, 10000 Zagreb</izvorni_sadrzaj>
    <derivirana_varijabla naziv="DomainObject.Predmet.ProtustrankaWithAdress_1">UREDI SVOJ DOM j.d.o.o. Kušlanova 12, 10000 Zagreb</derivirana_varijabla>
  </DomainObject.Predmet.ProtustrankaWithAdress>
  <DomainObject.Predmet.ProtustrankaWithAdressOIB>
    <izvorni_sadrzaj>UREDI SVOJ DOM j.d.o.o., OIB 53262650023, Kušlanova 12, 10000 Zagreb</izvorni_sadrzaj>
    <derivirana_varijabla naziv="DomainObject.Predmet.ProtustrankaWithAdressOIB_1">UREDI SVOJ DOM j.d.o.o., OIB 53262650023, Kušlanova 12, 10000 Zagreb</derivirana_varijabla>
  </DomainObject.Predmet.ProtustrankaWithAdressOIB>
  <DomainObject.Predmet.ProtustrankaNazivFormated>
    <izvorni_sadrzaj>UREDI SVOJ DOM j.d.o.o.</izvorni_sadrzaj>
    <derivirana_varijabla naziv="DomainObject.Predmet.ProtustrankaNazivFormated_1">UREDI SVOJ DOM j.d.o.o.</derivirana_varijabla>
  </DomainObject.Predmet.ProtustrankaNazivFormated>
  <DomainObject.Predmet.ProtustrankaNazivFormatedOIB>
    <izvorni_sadrzaj>UREDI SVOJ DOM j.d.o.o., OIB 53262650023</izvorni_sadrzaj>
    <derivirana_varijabla naziv="DomainObject.Predmet.ProtustrankaNazivFormatedOIB_1">UREDI SVOJ DOM j.d.o.o., OIB 53262650023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Poslek</izvorni_sadrzaj>
    <derivirana_varijabla naziv="DomainObject.Predmet.StrankaFormated_1">  FINA Regionalni centar Zagreb; Darko Poslek</derivirana_varijabla>
  </DomainObject.Predmet.StrankaFormated>
  <DomainObject.Predmet.StrankaFormatedOIB>
    <izvorni_sadrzaj>  FINA Regionalni centar Zagreb, OIB 85821130368; Darko Poslek, OIB 42699037823</izvorni_sadrzaj>
    <derivirana_varijabla naziv="DomainObject.Predmet.StrankaFormatedOIB_1">  FINA Regionalni centar Zagreb, OIB 85821130368; Darko Poslek, OIB 42699037823</derivirana_varijabla>
  </DomainObject.Predmet.StrankaFormatedOIB>
  <DomainObject.Predmet.StrankaFormatedWithAdress>
    <izvorni_sadrzaj> FINA Regionalni centar Zagreb, Trg svibanjskih žrtava 1995. 1, 10000 Zagreb; Darko Poslek, Ulica Gjure Prejca 1, 10000 Zagreb</izvorni_sadrzaj>
    <derivirana_varijabla naziv="DomainObject.Predmet.StrankaFormatedWithAdress_1"> FINA Regionalni centar Zagreb, Trg svibanjskih žrtava 1995. 1, 10000 Zagreb; Darko Poslek, Ulica Gjure Prejca 1, 10000 Zagreb</derivirana_varijabla>
  </DomainObject.Predmet.StrankaFormatedWithAdress>
  <DomainObject.Predmet.StrankaFormatedWithAdressOIB>
    <izvorni_sadrzaj> FINA Regionalni centar Zagreb, OIB 85821130368, Trg svibanjskih žrtava 1995. 1, 10000 Zagreb; Darko Poslek, OIB 42699037823, Ulica Gjure Prejca 1, 10000 Zagreb</izvorni_sadrzaj>
    <derivirana_varijabla naziv="DomainObject.Predmet.StrankaFormatedWithAdressOIB_1"> FINA Regionalni centar Zagreb, OIB 85821130368, Trg svibanjskih žrtava 1995. 1, 10000 Zagreb; Darko Poslek, OIB 42699037823, Ulica Gjure Prejca 1, 10000 Zagreb</derivirana_varijabla>
  </DomainObject.Predmet.StrankaFormatedWithAdressOIB>
  <DomainObject.Predmet.StrankaWithAdress>
    <izvorni_sadrzaj>FINA Regionalni centar Zagreb Trg svibanjskih žrtava 1995. 1,10000 Zagreb,Darko Poslek Ulica Gjure Prejca 1,10000 Zagreb</izvorni_sadrzaj>
    <derivirana_varijabla naziv="DomainObject.Predmet.StrankaWithAdress_1">FINA Regionalni centar Zagreb Trg svibanjskih žrtava 1995. 1,10000 Zagreb,Darko Poslek Ulica Gjure Prejca 1,10000 Zagreb</derivirana_varijabla>
  </DomainObject.Predmet.StrankaWithAdress>
  <DomainObject.Predmet.StrankaWithAdressOIB>
    <izvorni_sadrzaj>FINA Regionalni centar Zagreb, OIB 85821130368, Trg svibanjskih žrtava 1995. 1,10000 Zagreb,Darko Poslek, OIB 42699037823, Ulica Gjure Prejca 1,10000 Zagreb</izvorni_sadrzaj>
    <derivirana_varijabla naziv="DomainObject.Predmet.StrankaWithAdressOIB_1">FINA Regionalni centar Zagreb, OIB 85821130368, Trg svibanjskih žrtava 1995. 1,10000 Zagreb,Darko Poslek, OIB 42699037823, Ulica Gjure Prejca 1,10000 Zagreb</derivirana_varijabla>
  </DomainObject.Predmet.StrankaWithAdressOIB>
  <DomainObject.Predmet.StrankaNazivFormated>
    <izvorni_sadrzaj>FINA Regionalni centar Zagreb,Darko Poslek</izvorni_sadrzaj>
    <derivirana_varijabla naziv="DomainObject.Predmet.StrankaNazivFormated_1">FINA Regionalni centar Zagreb,Darko Poslek</derivirana_varijabla>
  </DomainObject.Predmet.StrankaNazivFormated>
  <DomainObject.Predmet.StrankaNazivFormatedOIB>
    <izvorni_sadrzaj>FINA Regionalni centar Zagreb, OIB 85821130368,Darko Poslek, OIB 42699037823</izvorni_sadrzaj>
    <derivirana_varijabla naziv="DomainObject.Predmet.StrankaNazivFormatedOIB_1">FINA Regionalni centar Zagreb, OIB 85821130368,Darko Poslek, OIB 42699037823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Darko Poslek</item>
    </izvorni_sadrzaj>
    <derivirana_varijabla naziv="DomainObject.Predmet.StrankaListFormated_1">
      <item>FINA Regionalni centar Zagreb</item>
      <item>Darko Poslek</item>
    </derivirana_varijabla>
  </DomainObject.Predmet.StrankaListFormated>
  <DomainObject.Predmet.StrankaListFormatedOIB>
    <izvorni_sadrzaj>
      <item>FINA Regionalni centar Zagreb, OIB 85821130368</item>
      <item>Darko Poslek, OIB 42699037823</item>
    </izvorni_sadrzaj>
    <derivirana_varijabla naziv="DomainObject.Predmet.StrankaListFormatedOIB_1">
      <item>FINA Regionalni centar Zagreb, OIB 85821130368</item>
      <item>Darko Poslek, OIB 42699037823</item>
    </derivirana_varijabla>
  </DomainObject.Predmet.StrankaListFormatedOIB>
  <DomainObject.Predmet.StrankaListFormatedWithAdress>
    <izvorni_sadrzaj>
      <item>FINA Regionalni centar Zagreb, Trg svibanjskih žrtava 1995. 1, 10000 Zagreb</item>
      <item>Darko Poslek, Ulica Gjure Prejca 1, 10000 Zagreb</item>
    </izvorni_sadrzaj>
    <derivirana_varijabla naziv="DomainObject.Predmet.StrankaListFormatedWithAdress_1">
      <item>FINA Regionalni centar Zagreb, Trg svibanjskih žrtava 1995. 1, 10000 Zagreb</item>
      <item>Darko Poslek, Ulica Gjure Prejca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Poslek, OIB 42699037823, Ulica Gjure Prejca 1, 10000 Zagreb</item>
    </izvorni_sadrzaj>
    <derivirana_varijabla naziv="DomainObject.Predmet.StrankaListFormatedWithAdressOIB_1">
      <item>FINA Regionalni centar Zagreb, OIB 85821130368, Trg svibanjskih žrtava 1995. 1, 10000 Zagreb</item>
      <item>Darko Poslek, OIB 42699037823, Ulica Gjure Prejca 1, 10000 Zagreb</item>
    </derivirana_varijabla>
  </DomainObject.Predmet.StrankaListFormatedWithAdressOIB>
  <DomainObject.Predmet.StrankaListNazivFormated>
    <izvorni_sadrzaj>
      <item>FINA Regionalni centar Zagreb</item>
      <item>Darko Poslek</item>
    </izvorni_sadrzaj>
    <derivirana_varijabla naziv="DomainObject.Predmet.StrankaListNazivFormated_1">
      <item>FINA Regionalni centar Zagreb</item>
      <item>Darko Poslek</item>
    </derivirana_varijabla>
  </DomainObject.Predmet.StrankaListNazivFormated>
  <DomainObject.Predmet.StrankaListNazivFormatedOIB>
    <izvorni_sadrzaj>
      <item>FINA Regionalni centar Zagreb, OIB 85821130368</item>
      <item>Darko Poslek, OIB 42699037823</item>
    </izvorni_sadrzaj>
    <derivirana_varijabla naziv="DomainObject.Predmet.StrankaListNazivFormatedOIB_1">
      <item>FINA Regionalni centar Zagreb, OIB 85821130368</item>
      <item>Darko Poslek, OIB 42699037823</item>
    </derivirana_varijabla>
  </DomainObject.Predmet.StrankaListNazivFormatedOIB>
  <DomainObject.Predmet.ProtuStrankaListFormated>
    <izvorni_sadrzaj>
      <item>UREDI SVOJ DOM j.d.o.o.</item>
    </izvorni_sadrzaj>
    <derivirana_varijabla naziv="DomainObject.Predmet.ProtuStrankaListFormated_1">
      <item>UREDI SVOJ DOM j.d.o.o.</item>
    </derivirana_varijabla>
  </DomainObject.Predmet.ProtuStrankaListFormated>
  <DomainObject.Predmet.ProtuStrankaListFormatedOIB>
    <izvorni_sadrzaj>
      <item>UREDI SVOJ DOM j.d.o.o., OIB 53262650023</item>
    </izvorni_sadrzaj>
    <derivirana_varijabla naziv="DomainObject.Predmet.ProtuStrankaListFormatedOIB_1">
      <item>UREDI SVOJ DOM j.d.o.o., OIB 53262650023</item>
    </derivirana_varijabla>
  </DomainObject.Predmet.ProtuStrankaListFormatedOIB>
  <DomainObject.Predmet.ProtuStrankaListFormatedWithAdress>
    <izvorni_sadrzaj>
      <item>UREDI SVOJ DOM j.d.o.o., Kušlanova 12, 10000 Zagreb</item>
    </izvorni_sadrzaj>
    <derivirana_varijabla naziv="DomainObject.Predmet.ProtuStrankaListFormatedWithAdress_1">
      <item>UREDI SVOJ DOM j.d.o.o., Kušlanova 12, 10000 Zagreb</item>
    </derivirana_varijabla>
  </DomainObject.Predmet.ProtuStrankaListFormatedWithAdress>
  <DomainObject.Predmet.ProtuStrankaListFormatedWithAdressOIB>
    <izvorni_sadrzaj>
      <item>UREDI SVOJ DOM j.d.o.o., OIB 53262650023, Kušlanova 12, 10000 Zagreb</item>
    </izvorni_sadrzaj>
    <derivirana_varijabla naziv="DomainObject.Predmet.ProtuStrankaListFormatedWithAdressOIB_1">
      <item>UREDI SVOJ DOM j.d.o.o., OIB 53262650023, Kušlanova 12, 10000 Zagreb</item>
    </derivirana_varijabla>
  </DomainObject.Predmet.ProtuStrankaListFormatedWithAdressOIB>
  <DomainObject.Predmet.ProtuStrankaListNazivFormated>
    <izvorni_sadrzaj>
      <item>UREDI SVOJ DOM j.d.o.o.</item>
    </izvorni_sadrzaj>
    <derivirana_varijabla naziv="DomainObject.Predmet.ProtuStrankaListNazivFormated_1">
      <item>UREDI SVOJ DOM j.d.o.o.</item>
    </derivirana_varijabla>
  </DomainObject.Predmet.ProtuStrankaListNazivFormated>
  <DomainObject.Predmet.ProtuStrankaListNazivFormatedOIB>
    <izvorni_sadrzaj>
      <item>UREDI SVOJ DOM j.d.o.o., OIB 53262650023</item>
    </izvorni_sadrzaj>
    <derivirana_varijabla naziv="DomainObject.Predmet.ProtuStrankaListNazivFormatedOIB_1">
      <item>UREDI SVOJ DOM j.d.o.o., OIB 53262650023</item>
    </derivirana_varijabla>
  </DomainObject.Predmet.ProtuStrankaListNazivFormatedOIB>
  <DomainObject.Predmet.OstaliListFormated>
    <izvorni_sadrzaj>
      <item>Darko Poslek</item>
    </izvorni_sadrzaj>
    <derivirana_varijabla naziv="DomainObject.Predmet.OstaliListFormated_1">
      <item>Darko Poslek</item>
    </derivirana_varijabla>
  </DomainObject.Predmet.OstaliListFormated>
  <DomainObject.Predmet.OstaliListFormatedOIB>
    <izvorni_sadrzaj>
      <item>Darko Poslek, OIB 42699037823</item>
    </izvorni_sadrzaj>
    <derivirana_varijabla naziv="DomainObject.Predmet.OstaliListFormatedOIB_1">
      <item>Darko Poslek, OIB 42699037823</item>
    </derivirana_varijabla>
  </DomainObject.Predmet.OstaliListFormatedOIB>
  <DomainObject.Predmet.OstaliListFormatedWithAdress>
    <izvorni_sadrzaj>
      <item>Darko Poslek, Ulica Gjure Prejca 1, 10000 Zagreb</item>
    </izvorni_sadrzaj>
    <derivirana_varijabla naziv="DomainObject.Predmet.OstaliListFormatedWithAdress_1">
      <item>Darko Poslek, Ulica Gjure Prejca 1, 10000 Zagreb</item>
    </derivirana_varijabla>
  </DomainObject.Predmet.OstaliListFormatedWithAdress>
  <DomainObject.Predmet.OstaliListFormatedWithAdressOIB>
    <izvorni_sadrzaj>
      <item>Darko Poslek, OIB 42699037823, Ulica Gjure Prejca 1, 10000 Zagreb</item>
    </izvorni_sadrzaj>
    <derivirana_varijabla naziv="DomainObject.Predmet.OstaliListFormatedWithAdressOIB_1">
      <item>Darko Poslek, OIB 42699037823, Ulica Gjure Prejca 1, 10000 Zagreb</item>
    </derivirana_varijabla>
  </DomainObject.Predmet.OstaliListFormatedWithAdressOIB>
  <DomainObject.Predmet.OstaliListNazivFormated>
    <izvorni_sadrzaj>
      <item>Darko Poslek</item>
    </izvorni_sadrzaj>
    <derivirana_varijabla naziv="DomainObject.Predmet.OstaliListNazivFormated_1">
      <item>Darko Poslek</item>
    </derivirana_varijabla>
  </DomainObject.Predmet.OstaliListNazivFormated>
  <DomainObject.Predmet.OstaliListNazivFormatedOIB>
    <izvorni_sadrzaj>
      <item>Darko Poslek, OIB 42699037823</item>
    </izvorni_sadrzaj>
    <derivirana_varijabla naziv="DomainObject.Predmet.OstaliListNazivFormatedOIB_1">
      <item>Darko Poslek, OIB 42699037823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UREDI SVOJ DOM j.d.o.o.</izvorni_sadrzaj>
    <derivirana_varijabla naziv="DomainObject.Predmet.ProtustrankaIDrugi_1">UREDI SVOJ DOM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UREDI SVOJ DOM j.d.o.o., OIB 53262650023, Kušlanova 12, 10000 Zagreb</izvorni_sadrzaj>
    <derivirana_varijabla naziv="DomainObject.Predmet.ProtustrankaIDrugiAdressOIB_1">UREDI SVOJ DOM j.d.o.o., OIB 53262650023, Kušlanova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UREDI SVOJ DOM j.d.o.o.</item>
      <item>Darko Poslek</item>
      <item>Darko Poslek</item>
    </izvorni_sadrzaj>
    <derivirana_varijabla naziv="DomainObject.Predmet.SudioniciListNaziv_1">
      <item>FINA Regionalni centar Zagreb</item>
      <item>UREDI SVOJ DOM j.d.o.o.</item>
      <item>Darko Poslek</item>
      <item>Darko Poslek</item>
    </derivirana_varijabla>
  </DomainObject.Predmet.SudioniciListNaziv>
  <DomainObject.Predmet.SudioniciListAdressOIB>
    <izvorni_sadrzaj>
      <item>FINA Regionalni centar Zagreb, OIB 85821130368, Trg svibanjskih žrtava 1995. 1,10000 Zagreb</item>
      <item>UREDI SVOJ DOM j.d.o.o., OIB 53262650023, Kušlanova 12,10000 Zagreb</item>
      <item>Darko Poslek, OIB 42699037823, Ulica Gjure Prejca 1,10000 Zagreb</item>
      <item>Darko Poslek, OIB 42699037823, Ulica Gjure Prejca 1,10000 Zagreb</item>
    </izvorni_sadrzaj>
    <derivirana_varijabla naziv="DomainObject.Predmet.SudioniciListAdressOIB_1">
      <item>FINA Regionalni centar Zagreb, OIB 85821130368, Trg svibanjskih žrtava 1995. 1,10000 Zagreb</item>
      <item>UREDI SVOJ DOM j.d.o.o., OIB 53262650023, Kušlanova 12,10000 Zagreb</item>
      <item>Darko Poslek, OIB 42699037823, Ulica Gjure Prejca 1,10000 Zagreb</item>
      <item>Darko Poslek, OIB 42699037823, Ulica Gjure Prejca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53262650023</item>
      <item>, OIB 42699037823</item>
      <item>, OIB 42699037823</item>
    </izvorni_sadrzaj>
    <derivirana_varijabla naziv="DomainObject.Predmet.SudioniciListNazivOIB_1">
      <item>, OIB 85821130368</item>
      <item>, OIB 53262650023</item>
      <item>, OIB 42699037823</item>
      <item>, OIB 42699037823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37C06-AC9D-47DB-B5DF-9D19B9B02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822</properties:Words>
  <properties:Characters>4600</properties:Characters>
  <properties:Lines>105</properties:Lines>
  <properties:Paragraphs>35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2018-04-24T07:29:00Z</dcterms:created>
  <dc:creator>gzubak</dc:creator>
  <cp:lastModifiedBy>Gordana Cvitković</cp:lastModifiedBy>
  <cp:lastPrinted>2018-04-24T08:27:00Z</cp:lastPrinted>
  <dcterms:modified xmlns:xsi="http://www.w3.org/2001/XMLSchema-instance" xsi:type="dcterms:W3CDTF">2018-04-24T08:28:00Z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(St-7049-16 OTVORI  ZAKLJUČI - čl. 110. ČOGA.docx)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