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099938b" w14:paraId="099938b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645C68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St-156/2018-7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112892">
        <w:t xml:space="preserve">PETIOS H d.o.o., Prelog, Jug II 10, </w:t>
      </w:r>
      <w:r w:rsidR="006C4CCC">
        <w:t xml:space="preserve">OIB: </w:t>
      </w:r>
      <w:r w:rsidR="00112892">
        <w:t>09970916899</w:t>
      </w:r>
      <w:r w:rsidR="006C4CCC">
        <w:t>, dan</w:t>
      </w:r>
      <w:r w:rsidR="00D35D87">
        <w:t xml:space="preserve">a 17. rujna 2018.        </w:t>
      </w:r>
      <w:r w:rsidR="00682925" w:rsidRPr="00B473C4">
        <w:rPr>
          <w:color w:val="FF0000"/>
        </w:rPr>
        <w:t xml:space="preserve">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EF5FEC">
        <w:t>PETIOS H d.o.o., Prelog, Jug II 10,</w:t>
      </w:r>
      <w:r w:rsidR="006C4CCC">
        <w:t xml:space="preserve"> OIB: </w:t>
      </w:r>
      <w:r w:rsidR="00EF5FEC">
        <w:t>09970916899</w:t>
      </w:r>
      <w:r w:rsidR="006C4CCC">
        <w:t>,</w:t>
      </w:r>
      <w:r w:rsidR="00F2339C" w:rsidRPr="001B1EDE">
        <w:t xml:space="preserve"> </w:t>
      </w:r>
      <w:r w:rsidRPr="001B1EDE">
        <w:t>s dano</w:t>
      </w:r>
      <w:r w:rsidR="00D35D87">
        <w:t>m 17. rujna 2018.</w:t>
      </w:r>
      <w:r w:rsidR="00EF5FEC" w:rsidRPr="00EF5FEC">
        <w:rPr>
          <w:color w:val="FF0000"/>
        </w:rPr>
        <w:t xml:space="preserve"> </w:t>
      </w:r>
      <w:r w:rsidR="006C4CCC">
        <w:t xml:space="preserve">u 15,00 sati.    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B473C4">
        <w:t xml:space="preserve">David Jakovljević, Sesvete, </w:t>
      </w:r>
      <w:proofErr w:type="spellStart"/>
      <w:r w:rsidR="00B473C4">
        <w:t>Kašinska</w:t>
      </w:r>
      <w:proofErr w:type="spellEnd"/>
      <w:r w:rsidR="00B473C4">
        <w:t xml:space="preserve"> 7, OIB: 63014812654.          </w:t>
      </w:r>
      <w:r w:rsidR="00080DA1">
        <w:t xml:space="preserve">            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636215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F2339C">
        <w:t xml:space="preserve"> </w:t>
      </w:r>
      <w:r w:rsidR="00B473C4">
        <w:t xml:space="preserve">PETIOS H d.o.o., Prelog, Jug II 10. OIB: 09970916899.               </w:t>
      </w:r>
    </w:p>
    <w:p w:rsidRDefault="00080DA1" w:rsidP="004655EA" w:rsidR="00080DA1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B473C4" w:rsidRPr="00B473C4">
        <w:t xml:space="preserve"> </w:t>
      </w:r>
      <w:r w:rsidR="00B473C4">
        <w:t>PETIOS H d.o.o., Prelog, Jug II 10</w:t>
      </w:r>
      <w:r w:rsidR="00EF6880">
        <w:t>,</w:t>
      </w:r>
      <w:r w:rsidR="00B473C4">
        <w:t xml:space="preserve"> OIB: 09970916899</w:t>
      </w:r>
      <w:r w:rsidR="00080DA1">
        <w:t>,</w:t>
      </w:r>
      <w:r w:rsidR="006C4CC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EF6880">
        <w:t>4. svibnja 2018.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EF6880">
        <w:t>2. svibnja</w:t>
      </w:r>
      <w:r w:rsidR="00080DA1">
        <w:t xml:space="preserve"> </w:t>
      </w:r>
      <w:r w:rsidR="00AA6DB5">
        <w:t>2018.</w:t>
      </w:r>
      <w:r w:rsidR="00F3222E">
        <w:t xml:space="preserve"> ima evidentirane neizvršene osnove za plaćanje u ukupnom iznosu od </w:t>
      </w:r>
      <w:r w:rsidR="00EF6880">
        <w:t>19</w:t>
      </w:r>
      <w:r w:rsidR="00231967">
        <w:t>.</w:t>
      </w:r>
      <w:r w:rsidR="00EF6880">
        <w:t>878,90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080DA1">
        <w:t>15</w:t>
      </w:r>
      <w:r w:rsidR="00EF6880">
        <w:t>6</w:t>
      </w:r>
      <w:r w:rsidR="00080DA1">
        <w:t xml:space="preserve">/2018-3 </w:t>
      </w:r>
      <w:r w:rsidR="00AA6DB5">
        <w:t xml:space="preserve">od </w:t>
      </w:r>
      <w:r w:rsidR="00EF6880">
        <w:t xml:space="preserve">24. svibnja </w:t>
      </w:r>
      <w:r w:rsidR="00080DA1">
        <w:t>2018.</w:t>
      </w:r>
      <w:r w:rsidR="00F2339C">
        <w:t xml:space="preserve">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080DA1">
        <w:t>15</w:t>
      </w:r>
      <w:r w:rsidR="00EF6880">
        <w:t>6</w:t>
      </w:r>
      <w:r w:rsidR="00080DA1">
        <w:t>/2018-</w:t>
      </w:r>
      <w:r w:rsidR="00EF6880">
        <w:t>6</w:t>
      </w:r>
      <w:r w:rsidR="00080DA1">
        <w:t xml:space="preserve"> od </w:t>
      </w:r>
      <w:r w:rsidR="00EF6880">
        <w:t>12. srpnja 2018</w:t>
      </w:r>
      <w:r w:rsidR="00AA6DB5">
        <w:t xml:space="preserve">. </w:t>
      </w:r>
      <w:r w:rsidR="00703FE2">
        <w:t>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D35D87">
        <w:t xml:space="preserve">17. rujna 2018.    </w:t>
      </w:r>
      <w:r w:rsidR="00B60D8A">
        <w:t xml:space="preserve">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2F2752">
        <w:t>, v.r.</w:t>
      </w:r>
    </w:p>
    <w:p w:rsidRDefault="002F2752" w:rsidP="00703FE2" w:rsidR="002F2752">
      <w:pPr>
        <w:spacing w:lineRule="auto" w:line="240" w:after="0"/>
        <w:ind w:left="4956"/>
        <w:jc w:val="center"/>
      </w:pPr>
    </w:p>
    <w:p w:rsidRDefault="002F2752" w:rsidP="00703FE2" w:rsidR="002F2752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080DA1" w:rsidP="00703FE2" w:rsidR="00080DA1">
      <w:pPr>
        <w:spacing w:lineRule="auto" w:line="240" w:after="0"/>
        <w:ind w:left="4956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EF6880">
        <w:t xml:space="preserve">i upravitelj David Jakovljević, Sesvete, </w:t>
      </w:r>
      <w:proofErr w:type="spellStart"/>
      <w:r w:rsidR="00EF6880">
        <w:t>Kašinska</w:t>
      </w:r>
      <w:proofErr w:type="spellEnd"/>
      <w:r w:rsidR="00EF6880">
        <w:t xml:space="preserve"> 7                </w:t>
      </w:r>
      <w:r w:rsidR="00080DA1">
        <w:t xml:space="preserve">         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EF6880">
        <w:t>PETIOS H d.o</w:t>
      </w:r>
      <w:r w:rsidR="00B60D8A">
        <w:t>.o.</w:t>
      </w:r>
      <w:r w:rsidR="00AA6DB5">
        <w:t>, pu</w:t>
      </w:r>
      <w:r w:rsidR="00231967">
        <w:t xml:space="preserve">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EF6880">
        <w:t xml:space="preserve">Čakovec, </w:t>
      </w:r>
      <w:proofErr w:type="spellStart"/>
      <w:r w:rsidR="00EF6880">
        <w:t>Otokara</w:t>
      </w:r>
      <w:proofErr w:type="spellEnd"/>
      <w:r w:rsidR="00EF6880">
        <w:t xml:space="preserve"> </w:t>
      </w:r>
      <w:proofErr w:type="spellStart"/>
      <w:r w:rsidR="00EF6880">
        <w:t>Keršovanija</w:t>
      </w:r>
      <w:proofErr w:type="spellEnd"/>
      <w:r w:rsidR="00EF6880">
        <w:t xml:space="preserve"> 11</w:t>
      </w:r>
      <w:r w:rsidR="00080DA1">
        <w:t xml:space="preserve">                            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</w:t>
      </w:r>
      <w:bookmarkStart w:name="_GoBack" w:id="0"/>
      <w:bookmarkEnd w:id="0"/>
      <w:r w:rsidR="003B2888">
        <w:t>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752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035B8" w:rsidR="00645C68" w:rsidRPr="00703FE2">
      <w:trPr>
        <w:jc w:val="right"/>
      </w:trPr>
      <w:tc>
        <w:tcPr>
          <w:tcW w:type="dxa" w:w="4320"/>
        </w:tcPr>
        <w:p w:rsidRDefault="00645C68" w:rsidP="003035B8" w:rsidR="00645C68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St-156/2018-7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0DA1"/>
    <w:rsid w:val="0008540E"/>
    <w:rsid w:val="0008769F"/>
    <w:rsid w:val="00093361"/>
    <w:rsid w:val="000A2D38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2892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E384C"/>
    <w:rsid w:val="002F2752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008AE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5C68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473C4"/>
    <w:rsid w:val="00B60D8A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D87"/>
    <w:rsid w:val="00D35E7E"/>
    <w:rsid w:val="00D57E18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EF5FEC"/>
    <w:rsid w:val="00EF6880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7B245-3124-4293-BD8E-510609F3A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3382</properties:Characters>
  <properties:Lines>28</properties:Lines>
  <properties:Paragraphs>7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2018-09-17T10:45:00Z</cp:lastPrinted>
  <dcterms:modified xmlns:xsi="http://www.w3.org/2001/XMLSchema-instance" xsi:type="dcterms:W3CDTF">2018-09-17T10:45:00Z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