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938f" w14:paraId="d48938f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AC1AE1">
        <w:rPr>
          <w:szCs w:val="24"/>
        </w:rPr>
        <w:t>Zadar</w:t>
      </w:r>
      <w:r>
        <w:rPr>
          <w:szCs w:val="24"/>
        </w:rPr>
        <w:t xml:space="preserve"> od </w:t>
      </w:r>
      <w:r w:rsidR="00AC1AE1">
        <w:rPr>
          <w:szCs w:val="24"/>
        </w:rPr>
        <w:t>30</w:t>
      </w:r>
      <w:r w:rsidR="0090293D">
        <w:rPr>
          <w:szCs w:val="24"/>
        </w:rPr>
        <w:t xml:space="preserve">. </w:t>
      </w:r>
      <w:r w:rsidR="00AC1AE1">
        <w:rPr>
          <w:szCs w:val="24"/>
        </w:rPr>
        <w:t xml:space="preserve">kolovoza </w:t>
      </w:r>
      <w:r>
        <w:rPr>
          <w:szCs w:val="24"/>
        </w:rPr>
        <w:t xml:space="preserve">2016. za provedbu skraćenog stečajnoga postupka nad dužnikom </w:t>
      </w:r>
      <w:r w:rsidR="003469A7">
        <w:rPr>
          <w:szCs w:val="24"/>
        </w:rPr>
        <w:t xml:space="preserve">TPS </w:t>
      </w:r>
      <w:proofErr w:type="spellStart"/>
      <w:r w:rsidR="003469A7">
        <w:rPr>
          <w:szCs w:val="24"/>
        </w:rPr>
        <w:t>centrum</w:t>
      </w:r>
      <w:proofErr w:type="spellEnd"/>
      <w:r w:rsidR="003469A7">
        <w:rPr>
          <w:szCs w:val="24"/>
        </w:rPr>
        <w:t xml:space="preserve"> d.o.o.</w:t>
      </w:r>
      <w:r w:rsidR="0064175E">
        <w:rPr>
          <w:szCs w:val="24"/>
        </w:rPr>
        <w:t xml:space="preserve">, </w:t>
      </w:r>
      <w:r w:rsidR="00AC1AE1">
        <w:rPr>
          <w:szCs w:val="24"/>
        </w:rPr>
        <w:t xml:space="preserve">Zadar, Đure Marušića 18, </w:t>
      </w:r>
      <w:r w:rsidR="00071958" w:rsidRPr="00071958">
        <w:t>OIB:</w:t>
      </w:r>
      <w:r w:rsidR="00937EC1">
        <w:t xml:space="preserve"> </w:t>
      </w:r>
      <w:r w:rsidR="00AC1AE1">
        <w:t>93971693364</w:t>
      </w:r>
      <w:r w:rsidR="0064175E">
        <w:t>,</w:t>
      </w:r>
      <w:r w:rsidR="0090293D">
        <w:rPr>
          <w:szCs w:val="24"/>
        </w:rPr>
        <w:t xml:space="preserve"> </w:t>
      </w:r>
      <w:r w:rsidR="00AC1AE1">
        <w:rPr>
          <w:szCs w:val="24"/>
        </w:rPr>
        <w:t>30</w:t>
      </w:r>
      <w:r>
        <w:rPr>
          <w:szCs w:val="24"/>
        </w:rPr>
        <w:t xml:space="preserve">. </w:t>
      </w:r>
      <w:r w:rsidR="0064175E">
        <w:rPr>
          <w:szCs w:val="24"/>
        </w:rPr>
        <w:t xml:space="preserve">siječnja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2334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937EC1" w:rsidR="00937EC1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AC1AE1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937EC1" w:rsidP="00AC1AE1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175E" w:rsidP="00255E5D" w:rsidR="0064175E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AC1AE1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AC1A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 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623345">
      <w:rPr>
        <w:rFonts w:cs="Times New Roman" w:eastAsia="Times New Roman" w:hAnsi="Times New Roman" w:ascii="Times New Roman"/>
        <w:sz w:val="24"/>
        <w:szCs w:val="24"/>
        <w:lang w:eastAsia="hr-HR"/>
      </w:rPr>
      <w:t>1029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623345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3469A7"/>
    <w:rsid w:val="0058023C"/>
    <w:rsid w:val="00623345"/>
    <w:rsid w:val="0064175E"/>
    <w:rsid w:val="007D2609"/>
    <w:rsid w:val="00850DC5"/>
    <w:rsid w:val="008667C8"/>
    <w:rsid w:val="0090293D"/>
    <w:rsid w:val="00937EC1"/>
    <w:rsid w:val="00AC1AE1"/>
    <w:rsid w:val="00C0298E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7C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67C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67C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67C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7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67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67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67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TPS centrum d.o.o. za prodaju, iznajmljivanje i servis plovila te usluge turističke agencije</izvorni_sadrzaj>
    <derivirana_varijabla naziv="DomainObject.Predmet.ProtustrankaFormated_1">  TPS centrum d.o.o. za prodaju, iznajmljivanje i servis plovila te usluge turističke agencije</derivirana_varijabla>
  </DomainObject.Predmet.ProtustrankaFormated>
  <DomainObject.Predmet.ProtustrankaFormatedOIB>
    <izvorni_sadrzaj>  TPS centrum d.o.o. za prodaju, iznajmljivanje i servis plovila te usluge turističke agencije, OIB 93971693364</izvorni_sadrzaj>
    <derivirana_varijabla naziv="DomainObject.Predmet.ProtustrankaFormatedOIB_1">  TPS centrum d.o.o. za prodaju, iznajmljivanje i servis plovila te usluge turističke agencije, OIB 93971693364</derivirana_varijabla>
  </DomainObject.Predmet.ProtustrankaFormatedOIB>
  <DomainObject.Predmet.ProtustrankaFormatedWithAdress>
    <izvorni_sadrzaj> TPS centrum d.o.o. za prodaju, iznajmljivanje i servis plovila te usluge turističke agencije, Đure Marušića 18, 23000 Zadar</izvorni_sadrzaj>
    <derivirana_varijabla naziv="DomainObject.Predmet.ProtustrankaFormatedWithAdress_1"> TPS centrum d.o.o. za prodaju, iznajmljivanje i servis plovila te usluge turističke agencije, Đure Marušića 18, 23000 Zadar</derivirana_varijabla>
  </DomainObject.Predmet.ProtustrankaFormatedWithAdress>
  <DomainObject.Predmet.ProtustrankaFormatedWithAdressOIB>
    <izvorni_sadrzaj> TPS centrum d.o.o. za prodaju, iznajmljivanje i servis plovila te usluge turističke agencije, OIB 93971693364, Đure Marušića 18, 23000 Zadar</izvorni_sadrzaj>
    <derivirana_varijabla naziv="DomainObject.Predmet.ProtustrankaFormatedWithAdressOIB_1"> TPS centrum d.o.o. za prodaju, iznajmljivanje i servis plovila te usluge turističke agencije, OIB 93971693364, Đure Marušića 18, 23000 Zadar</derivirana_varijabla>
  </DomainObject.Predmet.ProtustrankaFormatedWithAdressOIB>
  <DomainObject.Predmet.ProtustrankaWithAdress>
    <izvorni_sadrzaj>TPS centrum d.o.o. za prodaju, iznajmljivanje i servis plovila te usluge turističke agencije Đure Marušića 18, 23000 Zadar</izvorni_sadrzaj>
    <derivirana_varijabla naziv="DomainObject.Predmet.ProtustrankaWithAdress_1">TPS centrum d.o.o. za prodaju, iznajmljivanje i servis plovila te usluge turističke agencije Đure Marušića 18, 23000 Zadar</derivirana_varijabla>
  </DomainObject.Predmet.ProtustrankaWithAdress>
  <DomainObject.Predmet.ProtustrankaWithAdressOIB>
    <izvorni_sadrzaj>TPS centrum d.o.o. za prodaju, iznajmljivanje i servis plovila te usluge turističke agencije, OIB 93971693364, Đure Marušića 18, 23000 Zadar</izvorni_sadrzaj>
    <derivirana_varijabla naziv="DomainObject.Predmet.ProtustrankaWithAdressOIB_1">TPS centrum d.o.o. za prodaju, iznajmljivanje i servis plovila te usluge turističke agencije, OIB 93971693364, Đure Marušića 18, 23000 Zadar</derivirana_varijabla>
  </DomainObject.Predmet.ProtustrankaWithAdressOIB>
  <DomainObject.Predmet.ProtustrankaNazivFormated>
    <izvorni_sadrzaj>TPS centrum d.o.o. za prodaju, iznajmljivanje i servis plovila te usluge turističke agencije</izvorni_sadrzaj>
    <derivirana_varijabla naziv="DomainObject.Predmet.ProtustrankaNazivFormated_1">TPS centrum d.o.o. za prodaju, iznajmljivanje i servis plovila te usluge turističke agencije</derivirana_varijabla>
  </DomainObject.Predmet.ProtustrankaNazivFormated>
  <DomainObject.Predmet.ProtustrankaNazivFormatedOIB>
    <izvorni_sadrzaj>TPS centrum d.o.o. za prodaju, iznajmljivanje i servis plovila te usluge turističke agencije, OIB 93971693364</izvorni_sadrzaj>
    <derivirana_varijabla naziv="DomainObject.Predmet.ProtustrankaNazivFormatedOIB_1">TPS centrum d.o.o. za prodaju, iznajmljivanje i servis plovila te usluge turističke agencije, OIB 93971693364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TPS centrum d.o.o. za prodaju, iznajmljivanje i servis plovila te usluge turističke agencije</item>
    </izvorni_sadrzaj>
    <derivirana_varijabla naziv="DomainObject.Predmet.ProtuStrankaListFormated_1">
      <item>TPS centrum d.o.o. za prodaju, iznajmljivanje i servis plovila te usluge turističke agencije</item>
    </derivirana_varijabla>
  </DomainObject.Predmet.ProtuStrankaListFormated>
  <DomainObject.Predmet.ProtuStrankaListFormatedOIB>
    <izvorni_sadrzaj>
      <item>TPS centrum d.o.o. za prodaju, iznajmljivanje i servis plovila te usluge turističke agencije, OIB 93971693364</item>
    </izvorni_sadrzaj>
    <derivirana_varijabla naziv="DomainObject.Predmet.ProtuStrankaListFormatedOIB_1">
      <item>TPS centrum d.o.o. za prodaju, iznajmljivanje i servis plovila te usluge turističke agencije, OIB 93971693364</item>
    </derivirana_varijabla>
  </DomainObject.Predmet.ProtuStrankaListFormatedOIB>
  <DomainObject.Predmet.ProtuStrankaListFormatedWithAdress>
    <izvorni_sadrzaj>
      <item>TPS centrum d.o.o. za prodaju, iznajmljivanje i servis plovila te usluge turističke agencije, Đure Marušića 18, 23000 Zadar</item>
    </izvorni_sadrzaj>
    <derivirana_varijabla naziv="DomainObject.Predmet.ProtuStrankaListFormatedWithAdress_1">
      <item>TPS centrum d.o.o. za prodaju, iznajmljivanje i servis plovila te usluge turističke agencije, Đure Marušića 18, 23000 Zadar</item>
    </derivirana_varijabla>
  </DomainObject.Predmet.ProtuStrankaListFormatedWithAdress>
  <DomainObject.Predmet.ProtuStrankaListFormatedWithAdressOIB>
    <izvorni_sadrzaj>
      <item>TPS centrum d.o.o. za prodaju, iznajmljivanje i servis plovila te usluge turističke agencije, OIB 93971693364, Đure Marušića 18, 23000 Zadar</item>
    </izvorni_sadrzaj>
    <derivirana_varijabla naziv="DomainObject.Predmet.ProtuStrankaListFormatedWithAdressOIB_1">
      <item>TPS centrum d.o.o. za prodaju, iznajmljivanje i servis plovila te usluge turističke agencije, OIB 93971693364, Đure Marušića 18, 23000 Zadar</item>
    </derivirana_varijabla>
  </DomainObject.Predmet.ProtuStrankaListFormatedWithAdressOIB>
  <DomainObject.Predmet.ProtuStrankaListNazivFormated>
    <izvorni_sadrzaj>
      <item>TPS centrum d.o.o. za prodaju, iznajmljivanje i servis plovila te usluge turističke agencije</item>
    </izvorni_sadrzaj>
    <derivirana_varijabla naziv="DomainObject.Predmet.ProtuStrankaListNazivFormated_1">
      <item>TPS centrum d.o.o. za prodaju, iznajmljivanje i servis plovila te usluge turističke agencije</item>
    </derivirana_varijabla>
  </DomainObject.Predmet.ProtuStrankaListNazivFormated>
  <DomainObject.Predmet.ProtuStrankaListNazivFormatedOIB>
    <izvorni_sadrzaj>
      <item>TPS centrum d.o.o. za prodaju, iznajmljivanje i servis plovila te usluge turističke agencije, OIB 93971693364</item>
    </izvorni_sadrzaj>
    <derivirana_varijabla naziv="DomainObject.Predmet.ProtuStrankaListNazivFormatedOIB_1">
      <item>TPS centrum d.o.o. za prodaju, iznajmljivanje i servis plovila te usluge turističke agencije, OIB 93971693364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TPS centrum d.o.o. za prodaju, iznajmljivanje i servis plovila te usluge turističke agencije</izvorni_sadrzaj>
    <derivirana_varijabla naziv="DomainObject.Predmet.ProtustrankaIDrugi_1">TPS centrum d.o.o. za prodaju, iznajmljivanje i servis plovila te usluge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TPS centrum d.o.o. za prodaju, iznajmljivanje i servis plovila te usluge turističke agencije, OIB 93971693364, Đure Marušića 18, 23000 Zadar</izvorni_sadrzaj>
    <derivirana_varijabla naziv="DomainObject.Predmet.ProtustrankaIDrugiAdressOIB_1">TPS centrum d.o.o. za prodaju, iznajmljivanje i servis plovila te usluge turističke agencije, OIB 93971693364, Đure Marušića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TPS centrum d.o.o. za prodaju, iznajmljivanje i servis plovila te usluge turističke agencije</item>
    </izvorni_sadrzaj>
    <derivirana_varijabla naziv="DomainObject.Predmet.SudioniciListNaziv_1">
      <item>FINA</item>
      <item>TPS centrum d.o.o. za prodaju, iznajmljivanje i servis plovila te usluge turističke agencije</item>
    </derivirana_varijabla>
  </DomainObject.Predmet.SudioniciListNaziv>
  <DomainObject.Predmet.SudioniciListAdressOIB>
    <izvorni_sadrzaj>
      <item>FINA, OIB 85821130368</item>
      <item>TPS centrum d.o.o. za prodaju, iznajmljivanje i servis plovila te usluge turističke agencije, OIB 93971693364, Đure Marušića 18,23000 Zadar</item>
    </izvorni_sadrzaj>
    <derivirana_varijabla naziv="DomainObject.Predmet.SudioniciListAdressOIB_1">
      <item>FINA, OIB 85821130368</item>
      <item>TPS centrum d.o.o. za prodaju, iznajmljivanje i servis plovila te usluge turističke agencije, OIB 93971693364, Đure Marušića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93971693364</item>
    </izvorni_sadrzaj>
    <derivirana_varijabla naziv="DomainObject.Predmet.SudioniciListNazivOIB_1">
      <item>, OIB 85821130368</item>
      <item>, OIB 93971693364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1012</properties:Characters>
  <properties:Lines>48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2017-01-19T09:28:00Z</dcterms:created>
  <dc:creator>Krešimir Torbarina</dc:creator>
  <cp:lastModifiedBy>wsadmin</cp:lastModifiedBy>
  <cp:lastPrinted>2017-01-30T10:03:00Z</cp:lastPrinted>
  <dcterms:modified xmlns:xsi="http://www.w3.org/2001/XMLSchema-instance" xsi:type="dcterms:W3CDTF">2017-01-30T12:02:00Z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