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43de" w14:paraId="4ea43de" w:rsidRDefault="0014171E" w:rsidP="0014171E" w:rsidR="0014171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71E" w:rsidP="0014171E" w:rsidR="0014171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4171E" w:rsidP="0014171E" w:rsidR="001417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4171E" w:rsidP="0014171E" w:rsidR="0014171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4171E" w:rsidP="0014171E" w:rsidR="0014171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4171E" w:rsidP="0014171E" w:rsidR="0014171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4171E" w:rsidP="0014171E" w:rsidR="0014171E" w:rsidRPr="005D578C">
      <w:pPr>
        <w:jc w:val="center"/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COLLIS HISTRIAE d. o. o. Rovinj, D. Segalla 8, OIB </w:t>
      </w:r>
      <w:r w:rsidRPr="0014171E">
        <w:rPr>
          <w:rFonts w:cs="Times New Roman" w:eastAsia="Times New Roman"/>
          <w:szCs w:val="24"/>
        </w:rPr>
        <w:t>91813511375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4171E">
        <w:rPr>
          <w:rFonts w:cs="Times New Roman" w:eastAsia="Times New Roman"/>
          <w:szCs w:val="24"/>
        </w:rPr>
        <w:t>040199318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</w:t>
      </w:r>
      <w:r w:rsidR="00FD299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2016.</w:t>
      </w: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COLLIS HISTRIAE d. o. o. Rovinj, D. Segalla 8, OIB </w:t>
      </w:r>
      <w:r w:rsidRPr="0014171E">
        <w:rPr>
          <w:rFonts w:cs="Times New Roman" w:eastAsia="Times New Roman"/>
          <w:szCs w:val="24"/>
        </w:rPr>
        <w:t>91813511375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4171E">
        <w:rPr>
          <w:rFonts w:cs="Times New Roman" w:eastAsia="Times New Roman"/>
          <w:szCs w:val="24"/>
        </w:rPr>
        <w:t>040199318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>2</w:t>
      </w:r>
      <w:r w:rsidR="00FD299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14171E" w:rsidP="0014171E" w:rsidR="0014171E">
      <w:pPr>
        <w:rPr>
          <w:rFonts w:cs="Times New Roman" w:eastAsia="Times New Roman"/>
          <w:szCs w:val="20"/>
        </w:rPr>
      </w:pPr>
    </w:p>
    <w:p w:rsidRDefault="0014171E" w:rsidP="0014171E" w:rsidR="001417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COLLIS HISTRIAE d. o. o. Rovinj, D. Segalla 8, OIB </w:t>
      </w:r>
      <w:r w:rsidRPr="0014171E">
        <w:rPr>
          <w:rFonts w:cs="Times New Roman" w:eastAsia="Times New Roman"/>
          <w:szCs w:val="24"/>
        </w:rPr>
        <w:t>91813511375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4171E">
        <w:rPr>
          <w:rFonts w:cs="Times New Roman" w:eastAsia="Times New Roman"/>
          <w:szCs w:val="24"/>
        </w:rPr>
        <w:t>040199318</w:t>
      </w:r>
      <w:r>
        <w:rPr>
          <w:rFonts w:cs="Times New Roman" w:eastAsia="Times New Roman"/>
          <w:szCs w:val="24"/>
        </w:rPr>
        <w:t>.</w:t>
      </w:r>
    </w:p>
    <w:p w:rsidRDefault="0014171E" w:rsidP="0014171E" w:rsidR="0014171E">
      <w:pPr>
        <w:ind w:firstLine="709"/>
        <w:rPr>
          <w:rFonts w:cs="Times New Roman" w:eastAsia="Times New Roman"/>
          <w:szCs w:val="24"/>
        </w:rPr>
      </w:pPr>
    </w:p>
    <w:p w:rsidRDefault="0014171E" w:rsidP="0014171E" w:rsidR="0014171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COLLIS HISTRIAE d. o. o. Rovinj, D. Segalla 8, OIB </w:t>
      </w:r>
      <w:r w:rsidRPr="0014171E">
        <w:rPr>
          <w:rFonts w:cs="Times New Roman" w:eastAsia="Times New Roman"/>
          <w:szCs w:val="24"/>
        </w:rPr>
        <w:t>91813511375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4171E">
        <w:rPr>
          <w:rFonts w:cs="Times New Roman" w:eastAsia="Times New Roman"/>
          <w:szCs w:val="24"/>
        </w:rPr>
        <w:t>040199318</w:t>
      </w:r>
      <w:r>
        <w:rPr>
          <w:rFonts w:cs="Times New Roman" w:eastAsia="Times New Roman"/>
          <w:szCs w:val="24"/>
        </w:rPr>
        <w:t>.</w:t>
      </w:r>
    </w:p>
    <w:p w:rsidRDefault="0014171E" w:rsidP="0014171E" w:rsidR="0014171E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4171E" w:rsidP="0014171E" w:rsidR="0014171E">
      <w:pPr>
        <w:ind w:firstLine="708"/>
        <w:rPr>
          <w:rFonts w:cs="Times New Roman" w:eastAsia="Times New Roman"/>
          <w:szCs w:val="24"/>
        </w:rPr>
      </w:pPr>
    </w:p>
    <w:p w:rsidRDefault="0014171E" w:rsidP="0014171E" w:rsidR="0014171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COLLIS HISTRIAE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St-1294/2015-3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4171E" w:rsidP="0014171E" w:rsidR="0014171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FD299E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4171E" w:rsidP="0014171E" w:rsidR="0014171E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4171E" w:rsidP="0014171E" w:rsidR="0014171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4171E" w:rsidP="0014171E" w:rsidR="0014171E">
      <w:pPr>
        <w:jc w:val="left"/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left"/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4171E" w:rsidP="0014171E" w:rsidR="0014171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4171E" w:rsidP="0014171E" w:rsidR="0014171E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rPr>
          <w:rFonts w:cs="Times New Roman" w:eastAsia="Times New Roman"/>
          <w:szCs w:val="24"/>
        </w:rPr>
      </w:pPr>
    </w:p>
    <w:p w:rsidRDefault="0014171E" w:rsidP="0014171E" w:rsidR="0014171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COLLIS HISTRIAE d. o. o. Rovinj, D. Segalla 8,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Andrea Cilento, R. Italija, Villesse (GO), Via Monte Santo 38, </w:t>
      </w:r>
    </w:p>
    <w:p w:rsidRDefault="0014171E" w:rsidP="0014171E" w:rsidR="0014171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4171E" w:rsidP="0014171E" w:rsidR="0014171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14171E" w:rsidP="0014171E" w:rsidR="0014171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4171E" w:rsidP="0014171E" w:rsidR="0014171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4171E" w:rsidP="0014171E" w:rsidR="0014171E"/>
    <w:p w:rsidRDefault="0014171E" w:rsidP="0014171E" w:rsidR="0014171E"/>
    <w:p w:rsidRDefault="0014171E" w:rsidP="0014171E" w:rsidR="0014171E"/>
    <w:p w:rsidRDefault="0014171E" w:rsidP="0014171E" w:rsidR="0014171E"/>
    <w:p w:rsidRDefault="0014171E" w:rsidP="0014171E" w:rsidR="0014171E"/>
    <w:p w:rsidRDefault="0014171E" w:rsidP="0014171E" w:rsidR="0014171E"/>
    <w:p w:rsidRDefault="0014171E" w:rsidP="0014171E" w:rsidR="0014171E"/>
    <w:p w:rsidRDefault="0014245B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71E" w:rsidP="0014171E" w:rsidR="0014171E">
      <w:r>
        <w:separator/>
      </w:r>
    </w:p>
  </w:endnote>
  <w:endnote w:id="0" w:type="continuationSeparator">
    <w:p w:rsidRDefault="0014171E" w:rsidP="0014171E" w:rsidR="00141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71E" w:rsidP="0014171E" w:rsidR="0014171E">
      <w:r>
        <w:separator/>
      </w:r>
    </w:p>
  </w:footnote>
  <w:footnote w:id="0" w:type="continuationSeparator">
    <w:p w:rsidRDefault="0014171E" w:rsidP="0014171E" w:rsidR="001417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71E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4245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St-1294/2015-5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71E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St-1294/2015-5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561"/>
    <w:rsid w:val="0014171E"/>
    <w:rsid w:val="0014245B"/>
    <w:rsid w:val="0075528E"/>
    <w:rsid w:val="0079403F"/>
    <w:rsid w:val="00BB7561"/>
    <w:rsid w:val="00FD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71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7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4171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7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171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7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171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4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24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24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24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71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71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4171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17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171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417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171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2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4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24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24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24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St-1294/2015</izvorni_sadrzaj>
    <derivirana_varijabla naziv="DomainObject.Predmet.OznakaBroj_1">St-1294/2015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COLLIS HISTRIAE d. o. o. ROVINJ</izvorni_sadrzaj>
    <derivirana_varijabla naziv="DomainObject.Predmet.ProtustrankaFormated_1">  COLLIS HISTRIAE d. o. o. ROVINJ</derivirana_varijabla>
  </DomainObject.Predmet.ProtustrankaFormated>
  <DomainObject.Predmet.ProtustrankaFormatedOIB>
    <izvorni_sadrzaj>  COLLIS HISTRIAE d. o. o. ROVINJ, OIB 91813511375</izvorni_sadrzaj>
    <derivirana_varijabla naziv="DomainObject.Predmet.ProtustrankaFormatedOIB_1">  COLLIS HISTRIAE d. o. o. ROVINJ, OIB 91813511375</derivirana_varijabla>
  </DomainObject.Predmet.ProtustrankaFormatedOIB>
  <DomainObject.Predmet.ProtustrankaFormatedWithAdress>
    <izvorni_sadrzaj> COLLIS HISTRIAE d. o. o. ROVINJ, D.Segalla 8, 52210 Rovinj</izvorni_sadrzaj>
    <derivirana_varijabla naziv="DomainObject.Predmet.ProtustrankaFormatedWithAdress_1"> COLLIS HISTRIAE d. o. o. ROVINJ, D.Segalla 8, 52210 Rovinj</derivirana_varijabla>
  </DomainObject.Predmet.ProtustrankaFormatedWithAdress>
  <DomainObject.Predmet.ProtustrankaFormatedWithAdressOIB>
    <izvorni_sadrzaj> COLLIS HISTRIAE d. o. o. ROVINJ, OIB 91813511375, D.Segalla 8, 52210 Rovinj</izvorni_sadrzaj>
    <derivirana_varijabla naziv="DomainObject.Predmet.ProtustrankaFormatedWithAdressOIB_1"> COLLIS HISTRIAE d. o. o. ROVINJ, OIB 91813511375, D.Segalla 8, 52210 Rovinj</derivirana_varijabla>
  </DomainObject.Predmet.ProtustrankaFormatedWithAdressOIB>
  <DomainObject.Predmet.ProtustrankaWithAdress>
    <izvorni_sadrzaj>COLLIS HISTRIAE d. o. o. ROVINJ D.Segalla 8, 52210 Rovinj</izvorni_sadrzaj>
    <derivirana_varijabla naziv="DomainObject.Predmet.ProtustrankaWithAdress_1">COLLIS HISTRIAE d. o. o. ROVINJ D.Segalla 8, 52210 Rovinj</derivirana_varijabla>
  </DomainObject.Predmet.ProtustrankaWithAdress>
  <DomainObject.Predmet.ProtustrankaWithAdressOIB>
    <izvorni_sadrzaj>COLLIS HISTRIAE d. o. o. ROVINJ, OIB 91813511375, D.Segalla 8, 52210 Rovinj</izvorni_sadrzaj>
    <derivirana_varijabla naziv="DomainObject.Predmet.ProtustrankaWithAdressOIB_1">COLLIS HISTRIAE d. o. o. ROVINJ, OIB 91813511375, D.Segalla 8, 52210 Rovinj</derivirana_varijabla>
  </DomainObject.Predmet.ProtustrankaWithAdressOIB>
  <DomainObject.Predmet.ProtustrankaNazivFormated>
    <izvorni_sadrzaj>COLLIS HISTRIAE d. o. o. ROVINJ</izvorni_sadrzaj>
    <derivirana_varijabla naziv="DomainObject.Predmet.ProtustrankaNazivFormated_1">COLLIS HISTRIAE d. o. o. ROVINJ</derivirana_varijabla>
  </DomainObject.Predmet.ProtustrankaNazivFormated>
  <DomainObject.Predmet.ProtustrankaNazivFormatedOIB>
    <izvorni_sadrzaj>COLLIS HISTRIAE d. o. o. ROVINJ, OIB 91813511375</izvorni_sadrzaj>
    <derivirana_varijabla naziv="DomainObject.Predmet.ProtustrankaNazivFormatedOIB_1">COLLIS HISTRIAE d. o. o. ROVINJ, OIB 91813511375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COLLIS HISTRIAE d. o. o. ROVINJ</item>
    </izvorni_sadrzaj>
    <derivirana_varijabla naziv="DomainObject.Predmet.ProtuStrankaListFormated_1">
      <item>COLLIS HISTRIAE d. o. o. ROVINJ</item>
    </derivirana_varijabla>
  </DomainObject.Predmet.ProtuStrankaListFormated>
  <DomainObject.Predmet.ProtuStrankaListFormatedOIB>
    <izvorni_sadrzaj>
      <item>COLLIS HISTRIAE d. o. o. ROVINJ, OIB 91813511375</item>
    </izvorni_sadrzaj>
    <derivirana_varijabla naziv="DomainObject.Predmet.ProtuStrankaListFormatedOIB_1">
      <item>COLLIS HISTRIAE d. o. o. ROVINJ, OIB 91813511375</item>
    </derivirana_varijabla>
  </DomainObject.Predmet.ProtuStrankaListFormatedOIB>
  <DomainObject.Predmet.ProtuStrankaListFormatedWithAdress>
    <izvorni_sadrzaj>
      <item>COLLIS HISTRIAE d. o. o. ROVINJ, D.Segalla 8, 52210 Rovinj</item>
    </izvorni_sadrzaj>
    <derivirana_varijabla naziv="DomainObject.Predmet.ProtuStrankaListFormatedWithAdress_1">
      <item>COLLIS HISTRIAE d. o. o. ROVINJ, D.Segalla 8, 52210 Rovinj</item>
    </derivirana_varijabla>
  </DomainObject.Predmet.ProtuStrankaListFormatedWithAdress>
  <DomainObject.Predmet.ProtuStrankaListFormatedWithAdressOIB>
    <izvorni_sadrzaj>
      <item>COLLIS HISTRIAE d. o. o. ROVINJ, OIB 91813511375, D.Segalla 8, 52210 Rovinj</item>
    </izvorni_sadrzaj>
    <derivirana_varijabla naziv="DomainObject.Predmet.ProtuStrankaListFormatedWithAdressOIB_1">
      <item>COLLIS HISTRIAE d. o. o. ROVINJ, OIB 91813511375, D.Segalla 8, 52210 Rovinj</item>
    </derivirana_varijabla>
  </DomainObject.Predmet.ProtuStrankaListFormatedWithAdressOIB>
  <DomainObject.Predmet.ProtuStrankaListNazivFormated>
    <izvorni_sadrzaj>
      <item>COLLIS HISTRIAE d. o. o. ROVINJ</item>
    </izvorni_sadrzaj>
    <derivirana_varijabla naziv="DomainObject.Predmet.ProtuStrankaListNazivFormated_1">
      <item>COLLIS HISTRIAE d. o. o. ROVINJ</item>
    </derivirana_varijabla>
  </DomainObject.Predmet.ProtuStrankaListNazivFormated>
  <DomainObject.Predmet.ProtuStrankaListNazivFormatedOIB>
    <izvorni_sadrzaj>
      <item>COLLIS HISTRIAE d. o. o. ROVINJ, OIB 91813511375</item>
    </izvorni_sadrzaj>
    <derivirana_varijabla naziv="DomainObject.Predmet.ProtuStrankaListNazivFormatedOIB_1">
      <item>COLLIS HISTRIAE d. o. o. ROVINJ, OIB 91813511375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COLLIS HISTRIAE d. o. o. ROVINJ</izvorni_sadrzaj>
    <derivirana_varijabla naziv="DomainObject.Predmet.ProtustrankaIDrugi_1">COLLIS HISTRIAE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COLLIS HISTRIAE d. o. o. ROVINJ, OIB 91813511375, D.Segalla 8, 52210 Rovinj</izvorni_sadrzaj>
    <derivirana_varijabla naziv="DomainObject.Predmet.ProtustrankaIDrugiAdressOIB_1">COLLIS HISTRIAE d. o. o. ROVINJ, OIB 91813511375,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COLLIS HISTRIAE d. o. o. ROVINJ</item>
    </izvorni_sadrzaj>
    <derivirana_varijabla naziv="DomainObject.Predmet.SudioniciListNaziv_1">
      <item>FINANCIJSKA AGENCIJA, RC RIJEKA, PODRUŽNICA PULA, PULA</item>
      <item>COLLIS HISTRIAE d. o. 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COLLIS HISTRIAE d. o. o. ROVINJ, OIB 91813511375,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COLLIS HISTRIAE d. o. o. ROVINJ, OIB 91813511375,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91813511375</item>
    </izvorni_sadrzaj>
    <derivirana_varijabla naziv="DomainObject.Predmet.SudioniciListNazivOIB_1">
      <item>, OIB 85821130368</item>
      <item>, OIB 91813511375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3071</properties:Characters>
  <properties:Lines>84</properties:Lines>
  <properties:Paragraphs>30</properties:Paragraphs>
  <properties:TotalTime>4</properties:TotalTime>
  <properties:ScaleCrop>false</properties:ScaleCrop>
  <properties:LinksUpToDate>false</properties:LinksUpToDate>
  <properties:CharactersWithSpaces>3675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2016-03-23T11:24:00Z</dcterms:created>
  <dc:creator>Mihaela Kaligari</dc:creator>
  <dc:description/>
  <cp:keywords/>
  <cp:lastModifiedBy>Lorena Paris Aničić</cp:lastModifiedBy>
  <dcterms:modified xmlns:xsi="http://www.w3.org/2001/XMLSchema-instance" xsi:type="dcterms:W3CDTF">2016-03-29T08:47:00Z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