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bd41" w14:paraId="17fbd41" w:rsidRDefault="007065EA" w:rsidP="007065EA" w:rsidR="007065E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5EA" w:rsidP="007065EA" w:rsidR="007065E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065EA" w:rsidP="007065EA" w:rsidR="007065E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065EA" w:rsidP="007065EA" w:rsidR="007065E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065EA" w:rsidP="007065EA" w:rsidR="007065E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065EA" w:rsidP="007065EA" w:rsidR="007065E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065EA" w:rsidP="007065EA" w:rsidR="007065EA" w:rsidRPr="005D578C">
      <w:pPr>
        <w:jc w:val="center"/>
        <w:rPr>
          <w:rFonts w:cs="Times New Roman" w:eastAsia="Times New Roman"/>
          <w:szCs w:val="24"/>
        </w:rPr>
      </w:pPr>
    </w:p>
    <w:p w:rsidRDefault="007065EA" w:rsidP="007065EA" w:rsidR="007065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065EA" w:rsidP="007065EA" w:rsidR="007065EA" w:rsidRPr="005D578C">
      <w:pPr>
        <w:rPr>
          <w:rFonts w:cs="Times New Roman" w:eastAsia="Times New Roman"/>
          <w:szCs w:val="24"/>
        </w:rPr>
      </w:pPr>
    </w:p>
    <w:p w:rsidRDefault="007065EA" w:rsidP="007065EA" w:rsidR="007065E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A81902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A81902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I. S. d. o. o. Poreč, Kandlerova 8, OIB 42316334881, MBS 130001253,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1F2C18">
        <w:rPr>
          <w:rFonts w:cs="Times New Roman" w:eastAsia="Times New Roman"/>
          <w:szCs w:val="24"/>
        </w:rPr>
        <w:t>17</w:t>
      </w:r>
      <w:r w:rsidR="00A81902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7065EA" w:rsidP="007065EA" w:rsidR="007065EA" w:rsidRPr="005D578C">
      <w:pPr>
        <w:rPr>
          <w:rFonts w:cs="Times New Roman" w:eastAsia="Times New Roman"/>
          <w:szCs w:val="24"/>
        </w:rPr>
      </w:pPr>
    </w:p>
    <w:p w:rsidRDefault="007065EA" w:rsidP="007065EA" w:rsidR="007065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065EA" w:rsidP="007065EA" w:rsidR="007065EA" w:rsidRPr="005D578C">
      <w:pPr>
        <w:rPr>
          <w:rFonts w:cs="Times New Roman" w:eastAsia="Times New Roman"/>
          <w:szCs w:val="24"/>
        </w:rPr>
      </w:pPr>
    </w:p>
    <w:p w:rsidRDefault="007065EA" w:rsidP="007065EA" w:rsidR="007065E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I. S. d. o. o. Poreč, Kandlerova 8, OIB 42316334881, MBS 130001253,</w:t>
      </w:r>
      <w:r w:rsidRPr="005D578C">
        <w:rPr>
          <w:rFonts w:cs="Times New Roman" w:eastAsia="Times New Roman"/>
          <w:szCs w:val="24"/>
        </w:rPr>
        <w:t xml:space="preserve"> s danom </w:t>
      </w:r>
      <w:r w:rsidR="001F2C18">
        <w:rPr>
          <w:rFonts w:cs="Times New Roman" w:eastAsia="Times New Roman"/>
          <w:szCs w:val="24"/>
        </w:rPr>
        <w:t>17</w:t>
      </w:r>
      <w:r w:rsidR="00A81902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A81902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7065EA" w:rsidP="007065EA" w:rsidR="007065EA" w:rsidRPr="005D578C">
      <w:pPr>
        <w:rPr>
          <w:rFonts w:cs="Times New Roman" w:eastAsia="Times New Roman"/>
          <w:szCs w:val="24"/>
        </w:rPr>
      </w:pPr>
    </w:p>
    <w:p w:rsidRDefault="007065EA" w:rsidP="007065EA" w:rsidR="007065EA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A81902">
        <w:rPr>
          <w:rFonts w:cs="Times New Roman" w:eastAsia="Times New Roman"/>
          <w:szCs w:val="20"/>
        </w:rPr>
        <w:t>Damir Debeljuh iz Pule, Laginjina 6, OIB 29203139768.</w:t>
      </w:r>
    </w:p>
    <w:p w:rsidRDefault="007065EA" w:rsidP="007065EA" w:rsidR="007065EA">
      <w:pPr>
        <w:ind w:firstLine="708"/>
        <w:rPr>
          <w:rFonts w:cs="Times New Roman" w:eastAsia="Times New Roman"/>
          <w:szCs w:val="20"/>
        </w:rPr>
      </w:pPr>
    </w:p>
    <w:p w:rsidRDefault="007065EA" w:rsidP="007065EA" w:rsidR="007065E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I. S. d. o. o. Poreč, Kandlerova 8, OIB 42316334881, MBS 130001253.</w:t>
      </w:r>
    </w:p>
    <w:p w:rsidRDefault="007065EA" w:rsidP="007065EA" w:rsidR="007065EA">
      <w:pPr>
        <w:rPr>
          <w:rFonts w:cs="Times New Roman" w:eastAsia="Times New Roman"/>
          <w:szCs w:val="24"/>
        </w:rPr>
      </w:pPr>
    </w:p>
    <w:p w:rsidRDefault="007065EA" w:rsidP="007065EA" w:rsidR="007065E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I. S. d. o. o. Poreč, Kandlerova 8, OIB 42316334881, MBS 130001253.</w:t>
      </w:r>
    </w:p>
    <w:p w:rsidRDefault="007065EA" w:rsidP="007065EA" w:rsidR="007065EA">
      <w:pPr>
        <w:rPr>
          <w:rFonts w:cs="Times New Roman" w:eastAsia="Times New Roman"/>
          <w:szCs w:val="24"/>
        </w:rPr>
      </w:pPr>
    </w:p>
    <w:p w:rsidRDefault="007065EA" w:rsidP="007065EA" w:rsidR="007065EA" w:rsidRPr="005D578C">
      <w:pPr>
        <w:rPr>
          <w:rFonts w:cs="Times New Roman" w:eastAsia="Times New Roman"/>
          <w:szCs w:val="24"/>
        </w:rPr>
      </w:pPr>
    </w:p>
    <w:p w:rsidRDefault="007065EA" w:rsidP="007065EA" w:rsidR="007065E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065EA" w:rsidP="007065EA" w:rsidR="007065EA">
      <w:pPr>
        <w:ind w:firstLine="708"/>
        <w:rPr>
          <w:rFonts w:cs="Times New Roman" w:eastAsia="Times New Roman"/>
          <w:szCs w:val="24"/>
        </w:rPr>
      </w:pPr>
    </w:p>
    <w:p w:rsidRDefault="007065EA" w:rsidP="007065EA" w:rsidR="007065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I. S. d. o. o. Poreč.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St-643/2015-3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065EA" w:rsidP="007065EA" w:rsidR="007065E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065EA" w:rsidP="007065EA" w:rsidR="007065EA" w:rsidRPr="005D578C">
      <w:pPr>
        <w:rPr>
          <w:rFonts w:cs="Times New Roman" w:eastAsia="Times New Roman"/>
          <w:szCs w:val="24"/>
        </w:rPr>
      </w:pPr>
    </w:p>
    <w:p w:rsidRDefault="007065EA" w:rsidP="007065EA" w:rsidR="007065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1F2C18">
        <w:rPr>
          <w:rFonts w:cs="Times New Roman" w:eastAsia="Times New Roman"/>
          <w:szCs w:val="24"/>
        </w:rPr>
        <w:t>17</w:t>
      </w:r>
      <w:r w:rsidR="00A81902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065EA" w:rsidP="007065EA" w:rsidR="007065EA" w:rsidRPr="005D578C">
      <w:pPr>
        <w:jc w:val="center"/>
        <w:rPr>
          <w:rFonts w:cs="Times New Roman" w:eastAsia="Times New Roman"/>
          <w:szCs w:val="24"/>
        </w:rPr>
      </w:pPr>
    </w:p>
    <w:p w:rsidRDefault="00A81902" w:rsidP="007065EA" w:rsidR="007065E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31AD9" w:rsidP="00A31AD9" w:rsidR="007065EA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A81902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7065EA" w:rsidP="007065EA" w:rsidR="007065EA">
      <w:pPr>
        <w:jc w:val="left"/>
        <w:rPr>
          <w:rFonts w:cs="Times New Roman" w:eastAsia="Times New Roman"/>
          <w:szCs w:val="24"/>
        </w:rPr>
      </w:pPr>
    </w:p>
    <w:p w:rsidRDefault="007065EA" w:rsidP="007065EA" w:rsidR="007065EA" w:rsidRPr="005D578C">
      <w:pPr>
        <w:jc w:val="left"/>
        <w:rPr>
          <w:rFonts w:cs="Times New Roman" w:eastAsia="Times New Roman"/>
          <w:szCs w:val="24"/>
        </w:rPr>
      </w:pPr>
    </w:p>
    <w:p w:rsidRDefault="00AE186A" w:rsidP="00AE186A" w:rsidR="00AE186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E186A" w:rsidP="00AE186A" w:rsidR="00AE18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AE186A" w:rsidP="00AE186A" w:rsidR="00AE18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065EA" w:rsidP="007065EA" w:rsidR="007065EA">
      <w:pPr>
        <w:rPr>
          <w:rFonts w:cs="Times New Roman" w:eastAsia="Times New Roman"/>
          <w:szCs w:val="24"/>
        </w:rPr>
      </w:pPr>
    </w:p>
    <w:p w:rsidRDefault="007065EA" w:rsidP="007065EA" w:rsidR="007065EA" w:rsidRPr="005D578C">
      <w:pPr>
        <w:rPr>
          <w:rFonts w:cs="Times New Roman" w:eastAsia="Times New Roman"/>
          <w:szCs w:val="24"/>
        </w:rPr>
      </w:pPr>
    </w:p>
    <w:p w:rsidRDefault="007065EA" w:rsidP="007065EA" w:rsidR="007065E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065EA" w:rsidP="007065EA" w:rsidR="007065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065EA" w:rsidP="007065EA" w:rsidR="007065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I. S. d. o. o. Poreč, Kandlerova 8, </w:t>
      </w:r>
    </w:p>
    <w:p w:rsidRDefault="007065EA" w:rsidP="007065EA" w:rsidR="007065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</w:t>
      </w:r>
      <w:r w:rsidR="00A81902">
        <w:rPr>
          <w:rFonts w:cs="Times New Roman" w:eastAsia="Times New Roman"/>
          <w:szCs w:val="24"/>
        </w:rPr>
        <w:t>anje dužnika – Andreja Rudančić</w:t>
      </w:r>
      <w:r>
        <w:rPr>
          <w:rFonts w:cs="Times New Roman" w:eastAsia="Times New Roman"/>
          <w:szCs w:val="24"/>
        </w:rPr>
        <w:t>–Lugarić, Zagreb, Jarnovićeva ulica 5</w:t>
      </w:r>
      <w:r>
        <w:rPr>
          <w:rFonts w:cs="Times New Roman" w:eastAsia="Times New Roman"/>
          <w:szCs w:val="20"/>
        </w:rPr>
        <w:t xml:space="preserve">, </w:t>
      </w:r>
    </w:p>
    <w:p w:rsidRDefault="007065EA" w:rsidP="007065EA" w:rsidR="007065E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7065EA" w:rsidP="007065EA" w:rsidR="007065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065EA" w:rsidP="007065EA" w:rsidR="007065EA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A81902">
        <w:rPr>
          <w:rFonts w:cs="Times New Roman" w:eastAsia="Times New Roman"/>
          <w:szCs w:val="20"/>
        </w:rPr>
        <w:t xml:space="preserve">Damir Debeljuh, Pula, Laginjina 6, </w:t>
      </w:r>
    </w:p>
    <w:p w:rsidRDefault="007065EA" w:rsidP="007065EA" w:rsidR="007065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A31AD9">
        <w:rPr>
          <w:rFonts w:cs="Times New Roman" w:eastAsia="Times New Roman"/>
          <w:szCs w:val="24"/>
        </w:rPr>
        <w:t xml:space="preserve">8 dana, </w:t>
      </w:r>
    </w:p>
    <w:p w:rsidRDefault="007065EA" w:rsidP="007065EA" w:rsidR="007065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065EA" w:rsidP="007065EA" w:rsidR="007065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065EA" w:rsidP="007065EA" w:rsidR="007065EA"/>
    <w:p w:rsidRDefault="007065EA" w:rsidP="007065EA" w:rsidR="007065EA"/>
    <w:p w:rsidRDefault="007065EA" w:rsidP="007065EA" w:rsidR="007065EA"/>
    <w:p w:rsidRDefault="007065EA" w:rsidP="007065EA" w:rsidR="007065EA"/>
    <w:p w:rsidRDefault="007065EA" w:rsidP="007065EA" w:rsidR="007065EA"/>
    <w:p w:rsidRDefault="007065EA" w:rsidP="007065EA" w:rsidR="007065EA"/>
    <w:p w:rsidRDefault="007065EA" w:rsidP="007065EA" w:rsidR="007065EA"/>
    <w:p w:rsidRDefault="007B1E16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5EA" w:rsidP="007065EA" w:rsidR="007065EA">
      <w:r>
        <w:separator/>
      </w:r>
    </w:p>
  </w:endnote>
  <w:endnote w:id="0" w:type="continuationSeparator">
    <w:p w:rsidRDefault="007065EA" w:rsidP="007065EA" w:rsidR="00706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5EA" w:rsidP="007065EA" w:rsidR="007065EA">
      <w:r>
        <w:separator/>
      </w:r>
    </w:p>
  </w:footnote>
  <w:footnote w:id="0" w:type="continuationSeparator">
    <w:p w:rsidRDefault="007065EA" w:rsidP="007065EA" w:rsidR="007065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5EA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B1E1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A81902">
      <w:rPr>
        <w:szCs w:val="24"/>
      </w:rPr>
      <w:t>2</w:t>
    </w:r>
    <w:r>
      <w:rPr>
        <w:szCs w:val="24"/>
      </w:rPr>
      <w:t xml:space="preserve"> St-643/2015-</w:t>
    </w:r>
    <w:r w:rsidR="00A81902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902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7065EA">
      <w:rPr>
        <w:szCs w:val="24"/>
      </w:rPr>
      <w:t xml:space="preserve"> St-643/2015-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7DF"/>
    <w:rsid w:val="001F2C18"/>
    <w:rsid w:val="007065EA"/>
    <w:rsid w:val="0075528E"/>
    <w:rsid w:val="0079403F"/>
    <w:rsid w:val="007B1E16"/>
    <w:rsid w:val="00A31AD9"/>
    <w:rsid w:val="00A81902"/>
    <w:rsid w:val="00AE186A"/>
    <w:rsid w:val="00F2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65E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65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065E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5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5E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65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65E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E1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1E1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1E1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1E1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65E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65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065E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5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5E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65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65E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E1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1E1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1E1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1E1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16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St-643/2015</izvorni_sadrzaj>
    <derivirana_varijabla naziv="DomainObject.Predmet.OznakaBroj_1">St-643/2015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I.S. d.o.o. POREČ</izvorni_sadrzaj>
    <derivirana_varijabla naziv="DomainObject.Predmet.ProtustrankaFormated_1">  I.S. d.o.o. POREČ</derivirana_varijabla>
  </DomainObject.Predmet.ProtustrankaFormated>
  <DomainObject.Predmet.ProtustrankaFormatedOIB>
    <izvorni_sadrzaj>  I.S. d.o.o. POREČ, OIB 42316334881</izvorni_sadrzaj>
    <derivirana_varijabla naziv="DomainObject.Predmet.ProtustrankaFormatedOIB_1">  I.S. d.o.o. POREČ, OIB 42316334881</derivirana_varijabla>
  </DomainObject.Predmet.ProtustrankaFormatedOIB>
  <DomainObject.Predmet.ProtustrankaFormatedWithAdress>
    <izvorni_sadrzaj> I.S. d.o.o. POREČ, Kandlerova 8, 52440 Poreč</izvorni_sadrzaj>
    <derivirana_varijabla naziv="DomainObject.Predmet.ProtustrankaFormatedWithAdress_1"> I.S. d.o.o. POREČ, Kandlerova 8, 52440 Poreč</derivirana_varijabla>
  </DomainObject.Predmet.ProtustrankaFormatedWithAdress>
  <DomainObject.Predmet.ProtustrankaFormatedWithAdressOIB>
    <izvorni_sadrzaj> I.S. d.o.o. POREČ, OIB 42316334881, Kandlerova 8, 52440 Poreč</izvorni_sadrzaj>
    <derivirana_varijabla naziv="DomainObject.Predmet.ProtustrankaFormatedWithAdressOIB_1"> I.S. d.o.o. POREČ, OIB 42316334881, Kandlerova 8, 52440 Poreč</derivirana_varijabla>
  </DomainObject.Predmet.ProtustrankaFormatedWithAdressOIB>
  <DomainObject.Predmet.ProtustrankaWithAdress>
    <izvorni_sadrzaj>I.S. d.o.o. POREČ Kandlerova 8, 52440 Poreč</izvorni_sadrzaj>
    <derivirana_varijabla naziv="DomainObject.Predmet.ProtustrankaWithAdress_1">I.S. d.o.o. POREČ Kandlerova 8, 52440 Poreč</derivirana_varijabla>
  </DomainObject.Predmet.ProtustrankaWithAdress>
  <DomainObject.Predmet.ProtustrankaWithAdressOIB>
    <izvorni_sadrzaj>I.S. d.o.o. POREČ, OIB 42316334881, Kandlerova 8, 52440 Poreč</izvorni_sadrzaj>
    <derivirana_varijabla naziv="DomainObject.Predmet.ProtustrankaWithAdressOIB_1">I.S. d.o.o. POREČ, OIB 42316334881, Kandlerova 8, 52440 Poreč</derivirana_varijabla>
  </DomainObject.Predmet.ProtustrankaWithAdressOIB>
  <DomainObject.Predmet.ProtustrankaNazivFormated>
    <izvorni_sadrzaj>I.S. d.o.o. POREČ</izvorni_sadrzaj>
    <derivirana_varijabla naziv="DomainObject.Predmet.ProtustrankaNazivFormated_1">I.S. d.o.o. POREČ</derivirana_varijabla>
  </DomainObject.Predmet.ProtustrankaNazivFormated>
  <DomainObject.Predmet.ProtustrankaNazivFormatedOIB>
    <izvorni_sadrzaj>I.S. d.o.o. POREČ, OIB 42316334881</izvorni_sadrzaj>
    <derivirana_varijabla naziv="DomainObject.Predmet.ProtustrankaNazivFormatedOIB_1">I.S. d.o.o. POREČ, OIB 42316334881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506090.23</izvorni_sadrzaj>
    <derivirana_varijabla naziv="DomainObject.Predmet.TrenutnaVrijednost_1">506090.23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I.S. d.o.o. POREČ</item>
    </izvorni_sadrzaj>
    <derivirana_varijabla naziv="DomainObject.Predmet.ProtuStrankaListFormated_1">
      <item>I.S. d.o.o. POREČ</item>
    </derivirana_varijabla>
  </DomainObject.Predmet.ProtuStrankaListFormated>
  <DomainObject.Predmet.ProtuStrankaListFormatedOIB>
    <izvorni_sadrzaj>
      <item>I.S. d.o.o. POREČ, OIB 42316334881</item>
    </izvorni_sadrzaj>
    <derivirana_varijabla naziv="DomainObject.Predmet.ProtuStrankaListFormatedOIB_1">
      <item>I.S. d.o.o. POREČ, OIB 42316334881</item>
    </derivirana_varijabla>
  </DomainObject.Predmet.ProtuStrankaListFormatedOIB>
  <DomainObject.Predmet.ProtuStrankaListFormatedWithAdress>
    <izvorni_sadrzaj>
      <item>I.S. d.o.o. POREČ, Kandlerova 8, 52440 Poreč</item>
    </izvorni_sadrzaj>
    <derivirana_varijabla naziv="DomainObject.Predmet.ProtuStrankaListFormatedWithAdress_1">
      <item>I.S. d.o.o. POREČ, Kandlerova 8, 52440 Poreč</item>
    </derivirana_varijabla>
  </DomainObject.Predmet.ProtuStrankaListFormatedWithAdress>
  <DomainObject.Predmet.ProtuStrankaListFormatedWithAdressOIB>
    <izvorni_sadrzaj>
      <item>I.S. d.o.o. POREČ, OIB 42316334881, Kandlerova 8, 52440 Poreč</item>
    </izvorni_sadrzaj>
    <derivirana_varijabla naziv="DomainObject.Predmet.ProtuStrankaListFormatedWithAdressOIB_1">
      <item>I.S. d.o.o. POREČ, OIB 42316334881, Kandlerova 8, 52440 Poreč</item>
    </derivirana_varijabla>
  </DomainObject.Predmet.ProtuStrankaListFormatedWithAdressOIB>
  <DomainObject.Predmet.ProtuStrankaListNazivFormated>
    <izvorni_sadrzaj>
      <item>I.S. d.o.o. POREČ</item>
    </izvorni_sadrzaj>
    <derivirana_varijabla naziv="DomainObject.Predmet.ProtuStrankaListNazivFormated_1">
      <item>I.S. d.o.o. POREČ</item>
    </derivirana_varijabla>
  </DomainObject.Predmet.ProtuStrankaListNazivFormated>
  <DomainObject.Predmet.ProtuStrankaListNazivFormatedOIB>
    <izvorni_sadrzaj>
      <item>I.S. d.o.o. POREČ, OIB 42316334881</item>
    </izvorni_sadrzaj>
    <derivirana_varijabla naziv="DomainObject.Predmet.ProtuStrankaListNazivFormatedOIB_1">
      <item>I.S. d.o.o. POREČ, OIB 42316334881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I.S. d.o.o. POREČ</izvorni_sadrzaj>
    <derivirana_varijabla naziv="DomainObject.Predmet.ProtustrankaIDrugi_1">I.S.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I.S. d.o.o. POREČ, OIB 42316334881, Kandlerova 8, 52440 Poreč</izvorni_sadrzaj>
    <derivirana_varijabla naziv="DomainObject.Predmet.ProtustrankaIDrugiAdressOIB_1">I.S. d.o.o. POREČ, OIB 42316334881, Kandlerova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I.S. d.o.o. POREČ</item>
    </izvorni_sadrzaj>
    <derivirana_varijabla naziv="DomainObject.Predmet.SudioniciListNaziv_1">
      <item>FINANCIJSKA AGENCIJA, RC RIJEKA, PODRUŽNICA PULA, PULA</item>
      <item>I.S.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I.S. d.o.o. POREČ, OIB 42316334881, Kandlerova 8,52440 Poreč</item>
    </izvorni_sadrzaj>
    <derivirana_varijabla naziv="DomainObject.Predmet.SudioniciListAdressOIB_1">
      <item>FINANCIJSKA AGENCIJA, RC RIJEKA, PODRUŽNICA PULA, PULA, OIB 85821130368, Giardini 5,52100 Pula</item>
      <item>I.S. d.o.o. POREČ, OIB 42316334881, Kandlerova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42316334881</item>
    </izvorni_sadrzaj>
    <derivirana_varijabla naziv="DomainObject.Predmet.SudioniciListNazivOIB_1">
      <item>, OIB 85821130368</item>
      <item>, OIB 42316334881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3034</properties:Characters>
  <properties:Lines>83</properties:Lines>
  <properties:Paragraphs>30</properties:Paragraphs>
  <properties:TotalTime>10</properties:TotalTime>
  <properties:ScaleCrop>false</properties:ScaleCrop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2016-03-04T12:43:00Z</dcterms:created>
  <dc:creator>Mihaela Kaligari</dc:creator>
  <dc:description/>
  <cp:keywords/>
  <cp:lastModifiedBy>Jasmina Matika</cp:lastModifiedBy>
  <cp:lastPrinted>2016-03-16T13:39:00Z</cp:lastPrinted>
  <dcterms:modified xmlns:xsi="http://www.w3.org/2001/XMLSchema-instance" xsi:type="dcterms:W3CDTF">2016-03-17T07:03:00Z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