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f42a" w14:paraId="65ff42a" w:rsidRDefault="0001726C" w:rsidP="0001726C" w:rsidR="0001726C">
      <w:pPr>
        <w:jc w:val="right"/>
        <w15:collapsed w:val="false"/>
      </w:pPr>
      <w:r>
        <w:t>6 St-</w:t>
      </w:r>
      <w:r w:rsidR="00AF1430">
        <w:t>1121/18-8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AF1430">
        <w:rPr>
          <w:b/>
        </w:rPr>
        <w:t>BENZINSKI SERVISI d.o.o. Osijek, J. J. Strossmayera 105, OIB: 97635112941</w:t>
      </w:r>
      <w:r>
        <w:t xml:space="preserve">, dana </w:t>
      </w:r>
      <w:r w:rsidR="00AF1430">
        <w:t>5.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AF1430" w:rsidRPr="00AF1430">
        <w:t>Vedran</w:t>
      </w:r>
      <w:r w:rsidR="00AF1430">
        <w:t>u</w:t>
      </w:r>
      <w:r w:rsidR="00AF1430" w:rsidRPr="00AF1430">
        <w:t xml:space="preserve"> </w:t>
      </w:r>
      <w:proofErr w:type="spellStart"/>
      <w:r w:rsidR="00AF1430" w:rsidRPr="00AF1430">
        <w:t>Labor</w:t>
      </w:r>
      <w:proofErr w:type="spellEnd"/>
      <w:r w:rsidR="00AF1430" w:rsidRPr="00AF1430">
        <w:t>, Osijek, J. J. Strossmayera 105, OIB: 17338727869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AF1430">
        <w:rPr>
          <w:b/>
        </w:rPr>
        <w:t>1121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AF1430" w:rsidRPr="00AF1430">
        <w:t xml:space="preserve">Vedran </w:t>
      </w:r>
      <w:proofErr w:type="spellStart"/>
      <w:r w:rsidR="00AF1430" w:rsidRPr="00AF1430">
        <w:t>Labor</w:t>
      </w:r>
      <w:proofErr w:type="spellEnd"/>
      <w:r w:rsidR="00AF1430" w:rsidRPr="00AF1430">
        <w:t>, Osijek, J. J. Strossmayera 105, OIB: 17338727869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AF1430">
        <w:rPr>
          <w:b/>
        </w:rPr>
        <w:t>1121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AF1430" w:rsidRPr="00AF1430">
        <w:t>Vedran</w:t>
      </w:r>
      <w:r w:rsidR="00AF1430">
        <w:t>u</w:t>
      </w:r>
      <w:r w:rsidR="00AF1430" w:rsidRPr="00AF1430">
        <w:t xml:space="preserve"> </w:t>
      </w:r>
      <w:proofErr w:type="spellStart"/>
      <w:r w:rsidR="00AF1430" w:rsidRPr="00AF1430">
        <w:t>Labor</w:t>
      </w:r>
      <w:proofErr w:type="spellEnd"/>
      <w:r w:rsidR="00AF1430" w:rsidRPr="00AF1430">
        <w:t>, Osijek, J. J. Strossmayera 105, OIB: 17338727869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AF1430" w:rsidRPr="00AF1430">
        <w:t xml:space="preserve">Vedran </w:t>
      </w:r>
      <w:proofErr w:type="spellStart"/>
      <w:r w:rsidR="00AF1430" w:rsidRPr="00AF1430">
        <w:t>Labor</w:t>
      </w:r>
      <w:proofErr w:type="spellEnd"/>
      <w:r w:rsidR="00AF1430" w:rsidRPr="00AF1430">
        <w:t>, Osijek, J. J. Strossmayera 105, OIB: 17338727869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AF1430" w:rsidP="00AF1430" w:rsidR="00AF1430">
      <w:pPr>
        <w:jc w:val="right"/>
      </w:pPr>
      <w:r>
        <w:t>6 St-1121/18-8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F63690">
        <w:rPr>
          <w:bCs/>
        </w:rPr>
        <w:t xml:space="preserve">7. </w:t>
      </w:r>
      <w:r w:rsidR="00AF1430">
        <w:rPr>
          <w:bCs/>
        </w:rPr>
        <w:t>rujna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AF1430">
        <w:rPr>
          <w:b/>
        </w:rPr>
        <w:t>BENZINSKI SERVISI d.o.o. Osijek, J. J. Strossmayera 105, OIB: 97635112941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F63690">
        <w:rPr>
          <w:b/>
        </w:rPr>
        <w:t xml:space="preserve">7. </w:t>
      </w:r>
      <w:r w:rsidR="00AF1430">
        <w:rPr>
          <w:b/>
        </w:rPr>
        <w:t>rujna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AF1430">
        <w:t>1121/18</w:t>
      </w:r>
      <w:r w:rsidR="006A641B">
        <w:t xml:space="preserve">-6 od </w:t>
      </w:r>
      <w:r w:rsidR="00AF1430">
        <w:t>5. studenog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AF1430">
        <w:t xml:space="preserve">Ivan Perković iz </w:t>
      </w:r>
      <w:proofErr w:type="spellStart"/>
      <w:r w:rsidR="00AF1430">
        <w:t>Josipovca</w:t>
      </w:r>
      <w:proofErr w:type="spellEnd"/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F63690">
        <w:rPr>
          <w:b/>
        </w:rPr>
        <w:t xml:space="preserve">7. </w:t>
      </w:r>
      <w:r w:rsidR="00AF1430">
        <w:rPr>
          <w:b/>
        </w:rPr>
        <w:t>rujna</w:t>
      </w:r>
      <w:r w:rsidR="004C29A9">
        <w:rPr>
          <w:b/>
        </w:rPr>
        <w:t xml:space="preserve">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AF1430">
        <w:rPr>
          <w:b/>
        </w:rPr>
        <w:t>17.245,20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AF1430" w:rsidP="00AF1430" w:rsidR="00AF1430">
      <w:pPr>
        <w:jc w:val="right"/>
      </w:pPr>
      <w:r>
        <w:t>6 St-1121/18-8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F1430">
        <w:t>5.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AF1430" w:rsidR="006A641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AF1430" w:rsidRPr="00AF1430">
        <w:t xml:space="preserve">Vedran </w:t>
      </w:r>
      <w:proofErr w:type="spellStart"/>
      <w:r w:rsidR="00AF1430" w:rsidRPr="00AF1430">
        <w:t>Labor</w:t>
      </w:r>
      <w:proofErr w:type="spellEnd"/>
      <w:r w:rsidR="00AF1430" w:rsidRPr="00AF1430">
        <w:t>, Osijek, J. J. St</w:t>
      </w:r>
      <w:r w:rsidR="00AF1430">
        <w:t>rossmayera 105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AF1430" w:rsidP="00B97155" w:rsidR="002E5413">
      <w:pPr>
        <w:numPr>
          <w:ilvl w:val="0"/>
          <w:numId w:val="13"/>
        </w:numPr>
      </w:pPr>
      <w:r>
        <w:t>R-9.1.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4C306D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212" w:rsidP="00C06AA6" w:rsidR="00604212">
      <w:r>
        <w:separator/>
      </w:r>
    </w:p>
  </w:endnote>
  <w:endnote w:id="0" w:type="continuationSeparator">
    <w:p w:rsidRDefault="00604212" w:rsidP="00C06AA6" w:rsidR="00604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212" w:rsidP="00C06AA6" w:rsidR="00604212">
      <w:r>
        <w:separator/>
      </w:r>
    </w:p>
  </w:footnote>
  <w:footnote w:id="0" w:type="continuationSeparator">
    <w:p w:rsidRDefault="00604212" w:rsidP="00C06AA6" w:rsidR="00604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306D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06D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04212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AF1430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0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3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0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BENZINSKI SERVISI d.o.o. za usluge</izvorni_sadrzaj>
    <derivirana_varijabla naziv="DomainObject.Predmet.ProtustrankaFormated_1">  BENZINSKI SERVISI d.o.o. za usluge</derivirana_varijabla>
  </DomainObject.Predmet.ProtustrankaFormated>
  <DomainObject.Predmet.ProtustrankaFormatedOIB>
    <izvorni_sadrzaj>  BENZINSKI SERVISI d.o.o. za usluge, OIB 97635112941</izvorni_sadrzaj>
    <derivirana_varijabla naziv="DomainObject.Predmet.ProtustrankaFormatedOIB_1">  BENZINSKI SERVISI d.o.o. za usluge, OIB 97635112941</derivirana_varijabla>
  </DomainObject.Predmet.ProtustrankaFormatedOIB>
  <DomainObject.Predmet.ProtustrankaFormatedWithAdress>
    <izvorni_sadrzaj> BENZINSKI SERVISI d.o.o. za usluge, Josipa Jurja Strossmayera 105, 31000 Osijek</izvorni_sadrzaj>
    <derivirana_varijabla naziv="DomainObject.Predmet.ProtustrankaFormatedWithAdress_1"> BENZINSKI SERVISI d.o.o. za usluge, Josipa Jurja Strossmayera 105, 31000 Osijek</derivirana_varijabla>
  </DomainObject.Predmet.ProtustrankaFormatedWithAdress>
  <DomainObject.Predmet.ProtustrankaFormatedWithAdressOIB>
    <izvorni_sadrzaj> BENZINSKI SERVISI d.o.o. za usluge, OIB 97635112941, Josipa Jurja Strossmayera 105, 31000 Osijek</izvorni_sadrzaj>
    <derivirana_varijabla naziv="DomainObject.Predmet.ProtustrankaFormatedWithAdressOIB_1"> BENZINSKI SERVISI d.o.o. za usluge, OIB 97635112941, Josipa Jurja Strossmayera 105, 31000 Osijek</derivirana_varijabla>
  </DomainObject.Predmet.ProtustrankaFormatedWithAdressOIB>
  <DomainObject.Predmet.ProtustrankaWithAdress>
    <izvorni_sadrzaj>BENZINSKI SERVISI d.o.o. za usluge Josipa Jurja Strossmayera 105, 31000 Osijek</izvorni_sadrzaj>
    <derivirana_varijabla naziv="DomainObject.Predmet.ProtustrankaWithAdress_1">BENZINSKI SERVISI d.o.o. za usluge Josipa Jurja Strossmayera 105, 31000 Osijek</derivirana_varijabla>
  </DomainObject.Predmet.ProtustrankaWithAdress>
  <DomainObject.Predmet.ProtustrankaWithAdressOIB>
    <izvorni_sadrzaj>BENZINSKI SERVISI d.o.o. za usluge, OIB 97635112941, Josipa Jurja Strossmayera 105, 31000 Osijek</izvorni_sadrzaj>
    <derivirana_varijabla naziv="DomainObject.Predmet.ProtustrankaWithAdressOIB_1">BENZINSKI SERVISI d.o.o. za usluge, OIB 97635112941, Josipa Jurja Strossmayera 105, 31000 Osijek</derivirana_varijabla>
  </DomainObject.Predmet.ProtustrankaWithAdressOIB>
  <DomainObject.Predmet.ProtustrankaNazivFormated>
    <izvorni_sadrzaj>BENZINSKI SERVISI d.o.o. za usluge</izvorni_sadrzaj>
    <derivirana_varijabla naziv="DomainObject.Predmet.ProtustrankaNazivFormated_1">BENZINSKI SERVISI d.o.o. za usluge</derivirana_varijabla>
  </DomainObject.Predmet.ProtustrankaNazivFormated>
  <DomainObject.Predmet.ProtustrankaNazivFormatedOIB>
    <izvorni_sadrzaj>BENZINSKI SERVISI d.o.o. za usluge, OIB 97635112941</izvorni_sadrzaj>
    <derivirana_varijabla naziv="DomainObject.Predmet.ProtustrankaNazivFormatedOIB_1">BENZINSKI SERVISI d.o.o. za usluge, OIB 97635112941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BENZINSKI SERVISI d.o.o. za usluge</item>
    </izvorni_sadrzaj>
    <derivirana_varijabla naziv="DomainObject.Predmet.ProtuStrankaListFormated_1">
      <item>BENZINSKI SERVISI d.o.o. za usluge</item>
    </derivirana_varijabla>
  </DomainObject.Predmet.ProtuStrankaListFormated>
  <DomainObject.Predmet.ProtuStrankaListFormatedOIB>
    <izvorni_sadrzaj>
      <item>BENZINSKI SERVISI d.o.o. za usluge, OIB 97635112941</item>
    </izvorni_sadrzaj>
    <derivirana_varijabla naziv="DomainObject.Predmet.ProtuStrankaListFormatedOIB_1">
      <item>BENZINSKI SERVISI d.o.o. za usluge, OIB 97635112941</item>
    </derivirana_varijabla>
  </DomainObject.Predmet.ProtuStrankaListFormatedOIB>
  <DomainObject.Predmet.ProtuStrankaListFormatedWithAdress>
    <izvorni_sadrzaj>
      <item>BENZINSKI SERVISI d.o.o. za usluge, Josipa Jurja Strossmayera 105, 31000 Osijek</item>
    </izvorni_sadrzaj>
    <derivirana_varijabla naziv="DomainObject.Predmet.ProtuStrankaListFormatedWithAdress_1">
      <item>BENZINSKI SERVISI d.o.o. za usluge, Josipa Jurja Strossmayera 105, 31000 Osijek</item>
    </derivirana_varijabla>
  </DomainObject.Predmet.ProtuStrankaListFormatedWithAdress>
  <DomainObject.Predmet.ProtuStrankaListFormatedWithAdressOIB>
    <izvorni_sadrzaj>
      <item>BENZINSKI SERVISI d.o.o. za usluge, OIB 97635112941, Josipa Jurja Strossmayera 105, 31000 Osijek</item>
    </izvorni_sadrzaj>
    <derivirana_varijabla naziv="DomainObject.Predmet.ProtuStrankaListFormatedWithAdressOIB_1">
      <item>BENZINSKI SERVISI d.o.o. za usluge, OIB 97635112941, Josipa Jurja Strossmayera 105, 31000 Osijek</item>
    </derivirana_varijabla>
  </DomainObject.Predmet.ProtuStrankaListFormatedWithAdressOIB>
  <DomainObject.Predmet.ProtuStrankaListNazivFormated>
    <izvorni_sadrzaj>
      <item>BENZINSKI SERVISI d.o.o. za usluge</item>
    </izvorni_sadrzaj>
    <derivirana_varijabla naziv="DomainObject.Predmet.ProtuStrankaListNazivFormated_1">
      <item>BENZINSKI SERVISI d.o.o. za usluge</item>
    </derivirana_varijabla>
  </DomainObject.Predmet.ProtuStrankaListNazivFormated>
  <DomainObject.Predmet.ProtuStrankaListNazivFormatedOIB>
    <izvorni_sadrzaj>
      <item>BENZINSKI SERVISI d.o.o. za usluge, OIB 97635112941</item>
    </izvorni_sadrzaj>
    <derivirana_varijabla naziv="DomainObject.Predmet.ProtuStrankaListNazivFormatedOIB_1">
      <item>BENZINSKI SERVISI d.o.o. za usluge, OIB 97635112941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BENZINSKI SERVISI d.o.o. za usluge</izvorni_sadrzaj>
    <derivirana_varijabla naziv="DomainObject.Predmet.ProtustrankaIDrugi_1">BENZINSKI SERVISI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BENZINSKI SERVISI d.o.o. za usluge, OIB 97635112941, Josipa Jurja Strossmayera 105, 31000 Osijek</izvorni_sadrzaj>
    <derivirana_varijabla naziv="DomainObject.Predmet.ProtustrankaIDrugiAdressOIB_1">BENZINSKI SERVISI d.o.o. za usluge, OIB 97635112941,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BENZINSKI SERVISI d.o.o. za usluge</item>
    </izvorni_sadrzaj>
    <derivirana_varijabla naziv="DomainObject.Predmet.SudioniciListNaziv_1">
      <item>FINA RC OSIJEK</item>
      <item>BENZINSKI SERVISI d.o.o. za usluge</item>
    </derivirana_varijabla>
  </DomainObject.Predmet.SudioniciListNaziv>
  <DomainObject.Predmet.SudioniciListAdressOIB>
    <izvorni_sadrzaj>
      <item>FINA RC OSIJEK, OIB 85821130368</item>
      <item>BENZINSKI SERVISI d.o.o. za usluge, OIB 97635112941, Josipa Jurja Strossmayera 105,31000 Osijek</item>
    </izvorni_sadrzaj>
    <derivirana_varijabla naziv="DomainObject.Predmet.SudioniciListAdressOIB_1">
      <item>FINA RC OSIJEK, OIB 85821130368</item>
      <item>BENZINSKI SERVISI d.o.o. za usluge, OIB 97635112941, Josipa Jurja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97635112941</item>
    </izvorni_sadrzaj>
    <derivirana_varijabla naziv="DomainObject.Predmet.SudioniciListNazivOIB_1">
      <item>, OIB 85821130368</item>
      <item>, OIB 97635112941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St-1121/2018-6</izvorni_sadrzaj>
    <derivirana_varijabla naziv="DomainObject.PredzadnjaOdlukaIzPredmeta.Oznaka_1">St-1121/2018-6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82869-9C1D-4763-9195-295D987DE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857</properties:Words>
  <properties:Characters>4486</properties:Characters>
  <properties:Lines>158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2018-11-05T09:32:00Z</cp:lastPrinted>
  <dcterms:modified xmlns:xsi="http://www.w3.org/2001/XMLSchema-instance" xsi:type="dcterms:W3CDTF">2018-11-05T09:33:00Z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