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0881" w14:paraId="7f2088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D76887">
        <w:t>5</w:t>
      </w:r>
      <w:r w:rsidR="00C96746">
        <w:t>24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C96746">
        <w:t>INTEX INTERNATIONAL INVESTMENT – Podružnica ZAGREB, Zagreb, Mlinovi 181 a</w:t>
      </w:r>
      <w:r w:rsidR="00C96746" w:rsidRPr="00133DAD">
        <w:t xml:space="preserve">, </w:t>
      </w:r>
      <w:r w:rsidR="00C96746" w:rsidRPr="00D34B2A">
        <w:t xml:space="preserve">OIB: </w:t>
      </w:r>
      <w:r w:rsidR="00C96746">
        <w:t>52353840562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96746">
        <w:t>31.877,34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74B5F"/>
    <w:rsid w:val="00292776"/>
    <w:rsid w:val="00296B90"/>
    <w:rsid w:val="00297E94"/>
    <w:rsid w:val="002A51C3"/>
    <w:rsid w:val="002B0B8C"/>
    <w:rsid w:val="002C1499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71B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St-524/2018</izvorni_sadrzaj>
    <derivirana_varijabla naziv="DomainObject.Predmet.OznakaBroj_1">St-524/2018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INTEX INTERNATIONAL INVESTMENT - Podružnica ZAGREB</izvorni_sadrzaj>
    <derivirana_varijabla naziv="DomainObject.Predmet.ProtustrankaFormated_1">  INTEX INTERNATIONAL INVESTMENT - Podružnica ZAGREB</derivirana_varijabla>
  </DomainObject.Predmet.ProtustrankaFormated>
  <DomainObject.Predmet.ProtustrankaFormatedOIB>
    <izvorni_sadrzaj>  INTEX INTERNATIONAL INVESTMENT - Podružnica ZAGREB, OIB 52353840562</izvorni_sadrzaj>
    <derivirana_varijabla naziv="DomainObject.Predmet.ProtustrankaFormatedOIB_1">  INTEX INTERNATIONAL INVESTMENT - Podružnica ZAGREB, OIB 52353840562</derivirana_varijabla>
  </DomainObject.Predmet.ProtustrankaFormatedOIB>
  <DomainObject.Predmet.ProtustrankaFormatedWithAdress>
    <izvorni_sadrzaj> INTEX INTERNATIONAL INVESTMENT - Podružnica ZAGREB, Mlinovi 181/a, 10000 Zagreb</izvorni_sadrzaj>
    <derivirana_varijabla naziv="DomainObject.Predmet.ProtustrankaFormatedWithAdress_1"> INTEX INTERNATIONAL INVESTMENT - Podružnica ZAGREB, Mlinovi 181/a, 10000 Zagreb</derivirana_varijabla>
  </DomainObject.Predmet.ProtustrankaFormatedWithAdress>
  <DomainObject.Predmet.ProtustrankaFormatedWithAdressOIB>
    <izvorni_sadrzaj> INTEX INTERNATIONAL INVESTMENT - Podružnica ZAGREB, OIB 52353840562, Mlinovi 181/a, 10000 Zagreb</izvorni_sadrzaj>
    <derivirana_varijabla naziv="DomainObject.Predmet.ProtustrankaFormatedWithAdressOIB_1"> INTEX INTERNATIONAL INVESTMENT - Podružnica ZAGREB, OIB 52353840562, Mlinovi 181/a, 10000 Zagreb</derivirana_varijabla>
  </DomainObject.Predmet.ProtustrankaFormatedWithAdressOIB>
  <DomainObject.Predmet.ProtustrankaWithAdress>
    <izvorni_sadrzaj>INTEX INTERNATIONAL INVESTMENT - Podružnica ZAGREB Mlinovi 181/a, 10000 Zagreb</izvorni_sadrzaj>
    <derivirana_varijabla naziv="DomainObject.Predmet.ProtustrankaWithAdress_1">INTEX INTERNATIONAL INVESTMENT - Podružnica ZAGREB Mlinovi 181/a, 10000 Zagreb</derivirana_varijabla>
  </DomainObject.Predmet.ProtustrankaWithAdress>
  <DomainObject.Predmet.ProtustrankaWithAdressOIB>
    <izvorni_sadrzaj>INTEX INTERNATIONAL INVESTMENT - Podružnica ZAGREB, OIB 52353840562, Mlinovi 181/a, 10000 Zagreb</izvorni_sadrzaj>
    <derivirana_varijabla naziv="DomainObject.Predmet.ProtustrankaWithAdressOIB_1">INTEX INTERNATIONAL INVESTMENT - Podružnica ZAGREB, OIB 52353840562, Mlinovi 181/a, 10000 Zagreb</derivirana_varijabla>
  </DomainObject.Predmet.ProtustrankaWithAdressOIB>
  <DomainObject.Predmet.ProtustrankaNazivFormated>
    <izvorni_sadrzaj>INTEX INTERNATIONAL INVESTMENT - Podružnica ZAGREB</izvorni_sadrzaj>
    <derivirana_varijabla naziv="DomainObject.Predmet.ProtustrankaNazivFormated_1">INTEX INTERNATIONAL INVESTMENT - Podružnica ZAGREB</derivirana_varijabla>
  </DomainObject.Predmet.ProtustrankaNazivFormated>
  <DomainObject.Predmet.ProtustrankaNazivFormatedOIB>
    <izvorni_sadrzaj>INTEX INTERNATIONAL INVESTMENT - Podružnica ZAGREB, OIB 52353840562</izvorni_sadrzaj>
    <derivirana_varijabla naziv="DomainObject.Predmet.ProtustrankaNazivFormatedOIB_1">INTEX INTERNATIONAL INVESTMENT - Podružnica ZAGREB, OIB 52353840562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INTEX INTERNATIONAL INVESTMENT - Podružnica ZAGREB</item>
    </izvorni_sadrzaj>
    <derivirana_varijabla naziv="DomainObject.Predmet.ProtuStrankaListFormated_1">
      <item>INTEX INTERNATIONAL INVESTMENT - Podružnica ZAGREB</item>
    </derivirana_varijabla>
  </DomainObject.Predmet.ProtuStrankaListFormated>
  <DomainObject.Predmet.ProtuStrankaListFormatedOIB>
    <izvorni_sadrzaj>
      <item>INTEX INTERNATIONAL INVESTMENT - Podružnica ZAGREB, OIB 52353840562</item>
    </izvorni_sadrzaj>
    <derivirana_varijabla naziv="DomainObject.Predmet.ProtuStrankaListFormatedOIB_1">
      <item>INTEX INTERNATIONAL INVESTMENT - Podružnica ZAGREB, OIB 52353840562</item>
    </derivirana_varijabla>
  </DomainObject.Predmet.ProtuStrankaListFormatedOIB>
  <DomainObject.Predmet.ProtuStrankaListFormatedWithAdress>
    <izvorni_sadrzaj>
      <item>INTEX INTERNATIONAL INVESTMENT - Podružnica ZAGREB, Mlinovi 181/a, 10000 Zagreb</item>
    </izvorni_sadrzaj>
    <derivirana_varijabla naziv="DomainObject.Predmet.ProtuStrankaListFormatedWithAdress_1">
      <item>INTEX INTERNATIONAL INVESTMENT - Podružnica ZAGREB, Mlinovi 181/a, 10000 Zagreb</item>
    </derivirana_varijabla>
  </DomainObject.Predmet.ProtuStrankaListFormatedWithAdress>
  <DomainObject.Predmet.ProtuStrankaListFormatedWithAdressOIB>
    <izvorni_sadrzaj>
      <item>INTEX INTERNATIONAL INVESTMENT - Podružnica ZAGREB, OIB 52353840562, Mlinovi 181/a, 10000 Zagreb</item>
    </izvorni_sadrzaj>
    <derivirana_varijabla naziv="DomainObject.Predmet.ProtuStrankaListFormatedWithAdressOIB_1">
      <item>INTEX INTERNATIONAL INVESTMENT - Podružnica ZAGREB, OIB 52353840562, Mlinovi 181/a, 10000 Zagreb</item>
    </derivirana_varijabla>
  </DomainObject.Predmet.ProtuStrankaListFormatedWithAdressOIB>
  <DomainObject.Predmet.ProtuStrankaListNazivFormated>
    <izvorni_sadrzaj>
      <item>INTEX INTERNATIONAL INVESTMENT - Podružnica ZAGREB</item>
    </izvorni_sadrzaj>
    <derivirana_varijabla naziv="DomainObject.Predmet.ProtuStrankaListNazivFormated_1">
      <item>INTEX INTERNATIONAL INVESTMENT - Podružnica ZAGREB</item>
    </derivirana_varijabla>
  </DomainObject.Predmet.ProtuStrankaListNazivFormated>
  <DomainObject.Predmet.ProtuStrankaListNazivFormatedOIB>
    <izvorni_sadrzaj>
      <item>INTEX INTERNATIONAL INVESTMENT - Podružnica ZAGREB, OIB 52353840562</item>
    </izvorni_sadrzaj>
    <derivirana_varijabla naziv="DomainObject.Predmet.ProtuStrankaListNazivFormatedOIB_1">
      <item>INTEX INTERNATIONAL INVESTMENT - Podružnica ZAGREB, OIB 52353840562</item>
    </derivirana_varijabla>
  </DomainObject.Predmet.ProtuStrankaListNazivFormatedOIB>
  <DomainObject.Predmet.OstaliListFormated>
    <izvorni_sadrzaj>
      <item>Josip Jagodin</item>
    </izvorni_sadrzaj>
    <derivirana_varijabla naziv="DomainObject.Predmet.OstaliListFormated_1">
      <item>Josip Jagodin</item>
    </derivirana_varijabla>
  </DomainObject.Predmet.OstaliListFormated>
  <DomainObject.Predmet.OstaliListFormatedOIB>
    <izvorni_sadrzaj>
      <item>Josip Jagodin</item>
    </izvorni_sadrzaj>
    <derivirana_varijabla naziv="DomainObject.Predmet.OstaliListFormatedOIB_1">
      <item>Josip Jagodin</item>
    </derivirana_varijabla>
  </DomainObject.Predmet.OstaliListFormatedOIB>
  <DomainObject.Predmet.OstaliListFormatedWithAdress>
    <izvorni_sadrzaj>
      <item>Josip Jagodin, Mlinovi 181/A, 10000 Zagreb</item>
    </izvorni_sadrzaj>
    <derivirana_varijabla naziv="DomainObject.Predmet.OstaliListFormatedWithAdress_1">
      <item>Josip Jagodin, Mlinovi 181/A, 10000 Zagreb</item>
    </derivirana_varijabla>
  </DomainObject.Predmet.OstaliListFormatedWithAdress>
  <DomainObject.Predmet.OstaliListFormatedWithAdressOIB>
    <izvorni_sadrzaj>
      <item>Josip Jagodin, Mlinovi 181/A, 10000 Zagreb</item>
    </izvorni_sadrzaj>
    <derivirana_varijabla naziv="DomainObject.Predmet.OstaliListFormatedWithAdressOIB_1">
      <item>Josip Jagodin, Mlinovi 181/A, 10000 Zagreb</item>
    </derivirana_varijabla>
  </DomainObject.Predmet.OstaliListFormatedWithAdressOIB>
  <DomainObject.Predmet.OstaliListNazivFormated>
    <izvorni_sadrzaj>
      <item>Josip Jagodin</item>
    </izvorni_sadrzaj>
    <derivirana_varijabla naziv="DomainObject.Predmet.OstaliListNazivFormated_1">
      <item>Josip Jagodin</item>
    </derivirana_varijabla>
  </DomainObject.Predmet.OstaliListNazivFormated>
  <DomainObject.Predmet.OstaliListNazivFormatedOIB>
    <izvorni_sadrzaj>
      <item>Josip Jagodin</item>
    </izvorni_sadrzaj>
    <derivirana_varijabla naziv="DomainObject.Predmet.OstaliListNazivFormatedOIB_1">
      <item>Josip Jagodin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INTEX INTERNATIONAL INVESTMENT - Podružnica ZAGREB</izvorni_sadrzaj>
    <derivirana_varijabla naziv="DomainObject.Predmet.ProtustrankaIDrugi_1">INTEX INTERNATIONAL INVESTMENT - Podružnica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INTEX INTERNATIONAL INVESTMENT - Podružnica ZAGREB, OIB 52353840562, Mlinovi 181/a, 10000 Zagreb</izvorni_sadrzaj>
    <derivirana_varijabla naziv="DomainObject.Predmet.ProtustrankaIDrugiAdressOIB_1">INTEX INTERNATIONAL INVESTMENT - Podružnica ZAGREB, OIB 52353840562, Mlinovi 181/a,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INTEX INTERNATIONAL INVESTMENT - Podružnica ZAGREB</item>
      <item>Josip Jagodin</item>
    </izvorni_sadrzaj>
    <derivirana_varijabla naziv="DomainObject.Predmet.SudioniciListNaziv_1">
      <item>FINA Regionalni centar Zagreb</item>
      <item>INTEX INTERNATIONAL INVESTMENT - Podružnica ZAGREB</item>
      <item>Josip Jagodin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INTEX INTERNATIONAL INVESTMENT - Podružnica ZAGREB, OIB 52353840562, Mlinovi 181/a,10000 Zagreb</item>
      <item>Josip Jagodin, Mlinovi 181/A,10000 Zagreb</item>
    </izvorni_sadrzaj>
    <derivirana_varijabla naziv="DomainObject.Predmet.SudioniciListAdressOIB_1">
      <item>FINA Regionalni centar Zagreb, OIB 85821130368, Trg svibanjskih žrtava 1995. br. 1,10000 Zagreb</item>
      <item>INTEX INTERNATIONAL INVESTMENT - Podružnica ZAGREB, OIB 52353840562, Mlinovi 181/a,10000 Zagreb</item>
      <item>Josip Jagodin, Mlinovi 181/A,10000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52353840562</item>
      <item>, OIB null</item>
    </izvorni_sadrzaj>
    <derivirana_varijabla naziv="DomainObject.Predmet.SudioniciListNazivOIB_1">
      <item>, OIB 85821130368</item>
      <item>, OIB 52353840562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1385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2018-05-28T07:30:00Z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(St-524-18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