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ade9" w14:paraId="dffade9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DC1106">
        <w:rPr>
          <w:rFonts w:hAnsi="Times New Roman" w:ascii="Times New Roman"/>
          <w:sz w:val="24"/>
        </w:rPr>
        <w:t>430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DC1106">
        <w:rPr>
          <w:rFonts w:hAnsi="Times New Roman" w:ascii="Times New Roman"/>
          <w:sz w:val="24"/>
          <w:szCs w:val="24"/>
        </w:rPr>
        <w:t>FLERT j.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>, Šibenik, Stjepana Radića 44,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DC1106" w:rsidRPr="00DC1106">
        <w:rPr>
          <w:rFonts w:hAnsi="Times New Roman" w:ascii="Times New Roman"/>
          <w:sz w:val="24"/>
          <w:szCs w:val="24"/>
        </w:rPr>
        <w:t>71942170448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746C0F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746C0F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DC1106">
        <w:rPr>
          <w:rFonts w:hAnsi="Times New Roman" w:ascii="Times New Roman"/>
          <w:sz w:val="24"/>
        </w:rPr>
        <w:t>50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746C0F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746C0F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DC1106">
        <w:rPr>
          <w:rFonts w:hAnsi="Times New Roman" w:ascii="Times New Roman"/>
          <w:sz w:val="24"/>
          <w:szCs w:val="24"/>
        </w:rPr>
        <w:t>00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746C0F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746C0F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DC1106">
        <w:rPr>
          <w:rFonts w:hAnsi="Times New Roman" w:ascii="Times New Roman"/>
          <w:sz w:val="24"/>
        </w:rPr>
        <w:t>52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746C0F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746C0F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DC1106">
        <w:rPr>
          <w:rFonts w:hAnsi="Times New Roman" w:ascii="Times New Roman"/>
          <w:sz w:val="24"/>
          <w:szCs w:val="24"/>
        </w:rPr>
        <w:t>02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E1395" w:rsidP="00F97BF6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Stečajna sutkinja:</w:t>
      </w:r>
    </w:p>
    <w:p w:rsidRDefault="001E1395" w:rsidP="00F97BF6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C1106" w:rsidP="00DC1106" w:rsidR="00DC1106" w:rsidRPr="00DC1106">
      <w:pPr>
        <w:ind w:firstLine="360"/>
        <w:rPr>
          <w:rFonts w:hAnsi="Times New Roman" w:ascii="Times New Roman"/>
          <w:sz w:val="24"/>
          <w:szCs w:val="24"/>
        </w:rPr>
      </w:pPr>
      <w:r w:rsidRPr="00DC1106">
        <w:rPr>
          <w:rFonts w:hAnsi="Times New Roman" w:ascii="Times New Roman"/>
          <w:sz w:val="24"/>
          <w:szCs w:val="24"/>
        </w:rPr>
        <w:t xml:space="preserve">Dostaviti: </w:t>
      </w:r>
    </w:p>
    <w:p w:rsidRDefault="00DC1106" w:rsidP="00DC1106" w:rsidR="00DC1106" w:rsidRPr="00DC110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C1106">
        <w:rPr>
          <w:rFonts w:hAnsi="Times New Roman" w:ascii="Times New Roman"/>
          <w:sz w:val="24"/>
          <w:szCs w:val="24"/>
        </w:rPr>
        <w:t xml:space="preserve">dužniku FLERT j.d.o.o. Šibenik, Stjepana Radića 44 </w:t>
      </w:r>
    </w:p>
    <w:p w:rsidRDefault="00DC1106" w:rsidP="00DC1106" w:rsidR="00DC1106" w:rsidRPr="00DC1106">
      <w:pPr>
        <w:pStyle w:val="Tijeloteksta"/>
        <w:numPr>
          <w:ilvl w:val="0"/>
          <w:numId w:val="3"/>
        </w:numPr>
        <w:rPr>
          <w:szCs w:val="24"/>
        </w:rPr>
      </w:pPr>
      <w:r w:rsidRPr="00DC1106">
        <w:rPr>
          <w:szCs w:val="24"/>
        </w:rPr>
        <w:t>MAJA PETKOVIĆ, Šibenik, Stjepana Radića 56/A, i e-oglasnu ploču suda</w:t>
      </w:r>
    </w:p>
    <w:p w:rsidRDefault="00DC1106" w:rsidP="00DC1106" w:rsidR="00DC1106" w:rsidRPr="00DC110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C1106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DC1106" w:rsidP="00DC1106" w:rsidR="00DC1106" w:rsidRPr="00DC110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C1106">
        <w:rPr>
          <w:rFonts w:hAnsi="Times New Roman" w:ascii="Times New Roman"/>
          <w:sz w:val="24"/>
          <w:szCs w:val="24"/>
        </w:rPr>
        <w:t>e-oglasna ploča</w:t>
      </w:r>
    </w:p>
    <w:p w:rsidRDefault="00DC1106" w:rsidP="00DC1106" w:rsidR="00DC1106" w:rsidRPr="00DC110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C1106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E5BA3"/>
    <w:rsid w:val="000F047E"/>
    <w:rsid w:val="00186527"/>
    <w:rsid w:val="001C6819"/>
    <w:rsid w:val="001E1395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46C0F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C1106"/>
    <w:rsid w:val="00DC551A"/>
    <w:rsid w:val="00E62106"/>
    <w:rsid w:val="00EF75D8"/>
    <w:rsid w:val="00F827AB"/>
    <w:rsid w:val="00F97BF6"/>
    <w:rsid w:val="00FA7269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BA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BA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St-430/2016-6</izvorni_sadrzaj>
    <derivirana_varijabla naziv="DomainObject.Oznaka_1">St-430/2016-6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St-430/2016-6</izvorni_sadrzaj>
    <derivirana_varijabla naziv="DomainObject.PoslovniBrojDokumenta_1">St-430/2016-6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1124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2016-04-04T11:14:00Z</dcterms:created>
  <dc:creator>Ardena Bajlo</dc:creator>
  <cp:lastModifiedBy>wsadmin</cp:lastModifiedBy>
  <cp:lastPrinted>2016-04-05T07:54:00Z</cp:lastPrinted>
  <dcterms:modified xmlns:xsi="http://www.w3.org/2001/XMLSchema-instance" xsi:type="dcterms:W3CDTF">2016-04-05T07:56:00Z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