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2702" w14:paraId="0112702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</w:rPr>
      </w:pPr>
      <w:bookmarkStart w:name="_GoBack" w:id="0"/>
      <w:bookmarkEnd w:id="0"/>
      <w:r w:rsidRPr="00AE05AA">
        <w:rPr>
          <w:rFonts w:eastAsia="Calibri"/>
          <w:szCs w:val="24"/>
          <w:lang w:eastAsia="en-US"/>
        </w:rPr>
        <w:tab/>
      </w:r>
      <w:r w:rsidR="005E75AB">
        <w:rPr>
          <w:rFonts w:eastAsia="Calibri"/>
          <w:szCs w:val="24"/>
          <w:lang w:eastAsia="en-US"/>
        </w:rPr>
        <w:t xml:space="preserve">          </w:t>
      </w:r>
      <w:r w:rsidRPr="00AE05AA">
        <w:rPr>
          <w:bCs/>
          <w:szCs w:val="24"/>
        </w:rPr>
        <w:t xml:space="preserve">   </w:t>
      </w:r>
      <w:r>
        <w:rPr>
          <w:noProof/>
          <w:szCs w:val="24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</w:t>
      </w:r>
      <w:r w:rsidRPr="00AE05AA">
        <w:rPr>
          <w:rFonts w:eastAsia="Calibri"/>
          <w:szCs w:val="24"/>
          <w:lang w:eastAsia="en-US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 w:rsidRPr="00AE05AA">
        <w:rPr>
          <w:rFonts w:eastAsia="Calibri"/>
          <w:szCs w:val="24"/>
          <w:lang w:eastAsia="en-US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</w:t>
      </w:r>
      <w:r w:rsidR="00347782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2D7498" w:rsidR="0038631F" w:rsidRPr="004C2B53">
      <w:pPr>
        <w:ind w:firstLine="720"/>
        <w:jc w:val="both"/>
        <w:rPr>
          <w:szCs w:val="24"/>
        </w:rPr>
      </w:pPr>
      <w:r w:rsidRPr="00AE05AA">
        <w:rPr>
          <w:szCs w:val="24"/>
        </w:rPr>
        <w:t xml:space="preserve">Trgovački sud u Rijeci, po </w:t>
      </w:r>
      <w:r w:rsidR="005E75AB">
        <w:rPr>
          <w:szCs w:val="24"/>
        </w:rPr>
        <w:t xml:space="preserve">sucu </w:t>
      </w:r>
      <w:r w:rsidRPr="00AE05AA">
        <w:rPr>
          <w:szCs w:val="24"/>
        </w:rPr>
        <w:t>Liljani Ugrin, kao s</w:t>
      </w:r>
      <w:r w:rsidR="005E75AB">
        <w:rPr>
          <w:szCs w:val="24"/>
        </w:rPr>
        <w:t xml:space="preserve">ucu pojedincu  u stečajnom predmetu, </w:t>
      </w:r>
      <w:r w:rsidRPr="00AE05AA">
        <w:rPr>
          <w:szCs w:val="24"/>
        </w:rPr>
        <w:t xml:space="preserve">odlučujući o prijedlogu </w:t>
      </w:r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r w:rsidR="001F22CC" w:rsidRPr="00953435">
        <w:rPr>
          <w:szCs w:val="24"/>
          <w:lang w:val="de-DE"/>
        </w:rPr>
        <w:t xml:space="preserve">  agencij</w:t>
      </w:r>
      <w:r w:rsidR="003A7162">
        <w:rPr>
          <w:szCs w:val="24"/>
          <w:lang w:val="de-DE"/>
        </w:rPr>
        <w:t>e</w:t>
      </w:r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r w:rsidR="001F22CC">
        <w:rPr>
          <w:szCs w:val="24"/>
        </w:rPr>
        <w:t xml:space="preserve">za </w:t>
      </w:r>
      <w:r w:rsidRPr="00AE05AA">
        <w:rPr>
          <w:szCs w:val="24"/>
        </w:rPr>
        <w:t>otvaranj</w:t>
      </w:r>
      <w:r w:rsidR="001F22CC">
        <w:rPr>
          <w:szCs w:val="24"/>
        </w:rPr>
        <w:t>e</w:t>
      </w:r>
      <w:r w:rsidRPr="00AE05AA">
        <w:rPr>
          <w:szCs w:val="24"/>
        </w:rPr>
        <w:t xml:space="preserve"> stečajnog postupka nad dužnikom </w:t>
      </w:r>
      <w:r w:rsidR="002D7498" w:rsidRPr="002D7498">
        <w:rPr>
          <w:szCs w:val="24"/>
        </w:rPr>
        <w:t>LIPICA društvo s ograničenom odgovornošću za ugostiteljstvo Kraljevica, Vladimira Nazora 16 ( MBS 040328472 – OIB 60088316010 )</w:t>
      </w:r>
      <w:r w:rsidR="002D7498">
        <w:rPr>
          <w:bCs/>
          <w:lang w:eastAsia="en-US"/>
        </w:rPr>
        <w:t xml:space="preserve"> 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1C0EA2">
        <w:rPr>
          <w:bCs/>
          <w:szCs w:val="24"/>
        </w:rPr>
        <w:t>28</w:t>
      </w:r>
      <w:r w:rsidR="0038631F" w:rsidRPr="004C2B53">
        <w:rPr>
          <w:bCs/>
          <w:szCs w:val="24"/>
        </w:rPr>
        <w:t xml:space="preserve">. </w:t>
      </w:r>
      <w:r w:rsidR="001C0EA2">
        <w:rPr>
          <w:bCs/>
          <w:szCs w:val="24"/>
        </w:rPr>
        <w:t xml:space="preserve">veljače </w:t>
      </w:r>
      <w:r w:rsidR="008C777B">
        <w:rPr>
          <w:bCs/>
          <w:szCs w:val="24"/>
        </w:rPr>
        <w:t xml:space="preserve"> </w:t>
      </w:r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1C0EA2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E4291B" w:rsidP="005F4E54" w:rsidR="00E4291B">
      <w:pPr>
        <w:jc w:val="center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i j e š i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r w:rsidRPr="00A15F9E">
        <w:rPr>
          <w:szCs w:val="24"/>
        </w:rPr>
        <w:t xml:space="preserve">Pokreće se </w:t>
      </w:r>
      <w:r w:rsidR="000B399D" w:rsidRPr="000B399D">
        <w:rPr>
          <w:szCs w:val="24"/>
        </w:rPr>
        <w:t>prethodni postupak radi utvrđivanja pretpostavki za otvaranje stečajnog postupka</w:t>
      </w:r>
      <w:r w:rsidRPr="00A15F9E">
        <w:rPr>
          <w:szCs w:val="24"/>
        </w:rPr>
        <w:t xml:space="preserve"> nad </w:t>
      </w:r>
      <w:r w:rsidR="00561CFE">
        <w:rPr>
          <w:szCs w:val="24"/>
        </w:rPr>
        <w:t xml:space="preserve">dužnikom </w:t>
      </w:r>
      <w:r w:rsidR="002D7498" w:rsidRPr="002D7498">
        <w:rPr>
          <w:bCs/>
        </w:rPr>
        <w:t>LIPICA društvo s ograničenom odgovornošću za ugostiteljstvo Kraljevica, Vladimira Nazora 16 ( MBS 040328472 – OIB 60088316010 )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392C03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II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  <w:t xml:space="preserve">Nalaže se </w:t>
      </w:r>
      <w:r w:rsidR="005B69FD" w:rsidRPr="00A15F9E">
        <w:rPr>
          <w:szCs w:val="24"/>
        </w:rPr>
        <w:t xml:space="preserve">osobama koje vode poslove dužnika da u roku od </w:t>
      </w:r>
      <w:r w:rsidR="00AE05AA">
        <w:rPr>
          <w:szCs w:val="24"/>
        </w:rPr>
        <w:t xml:space="preserve">osam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r w:rsidR="00AE05AA">
        <w:rPr>
          <w:szCs w:val="24"/>
        </w:rPr>
        <w:t xml:space="preserve">dostave </w:t>
      </w:r>
      <w:r w:rsidR="00815D1E">
        <w:rPr>
          <w:szCs w:val="24"/>
        </w:rPr>
        <w:t xml:space="preserve">ovog rješenja, </w:t>
      </w:r>
      <w:r w:rsidR="005B69FD" w:rsidRPr="00A15F9E">
        <w:rPr>
          <w:szCs w:val="24"/>
        </w:rPr>
        <w:t>pozivom na posl</w:t>
      </w:r>
      <w:r w:rsidR="00AF2F67">
        <w:rPr>
          <w:szCs w:val="24"/>
        </w:rPr>
        <w:t xml:space="preserve">ovni </w:t>
      </w:r>
      <w:r w:rsidR="005B69FD" w:rsidRPr="00A15F9E">
        <w:rPr>
          <w:szCs w:val="24"/>
        </w:rPr>
        <w:t>br</w:t>
      </w:r>
      <w:r w:rsidR="00AF2F67">
        <w:rPr>
          <w:szCs w:val="24"/>
        </w:rPr>
        <w:t xml:space="preserve">oj </w:t>
      </w:r>
      <w:r w:rsidR="005B69FD" w:rsidRPr="001F22CC">
        <w:rPr>
          <w:szCs w:val="24"/>
        </w:rPr>
        <w:t>7 St-</w:t>
      </w:r>
      <w:r>
        <w:rPr>
          <w:szCs w:val="24"/>
        </w:rPr>
        <w:t>1</w:t>
      </w:r>
      <w:r w:rsidR="00E4291B">
        <w:rPr>
          <w:szCs w:val="24"/>
        </w:rPr>
        <w:t>1</w:t>
      </w:r>
      <w:r w:rsidR="002D7498">
        <w:rPr>
          <w:szCs w:val="24"/>
        </w:rPr>
        <w:t>6</w:t>
      </w:r>
      <w:r w:rsidR="00E4291B">
        <w:rPr>
          <w:szCs w:val="24"/>
        </w:rPr>
        <w:t>4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r w:rsidR="00591BBD" w:rsidRPr="00A0031B">
        <w:t>predaju sudu pisano izvješće o financijsko-gospodarskom stanju dužnika</w:t>
      </w:r>
      <w:r w:rsidR="004A56BC">
        <w:t>.</w:t>
      </w:r>
    </w:p>
    <w:p w:rsidRDefault="005B69FD" w:rsidP="005F4E54" w:rsidR="005B69FD">
      <w:pPr>
        <w:jc w:val="both"/>
      </w:pPr>
    </w:p>
    <w:p w:rsidRDefault="00392C03" w:rsidP="006850D0" w:rsidR="005F4E54">
      <w:pPr>
        <w:jc w:val="both"/>
        <w:rPr>
          <w:szCs w:val="24"/>
        </w:rPr>
      </w:pPr>
      <w:r>
        <w:rPr>
          <w:szCs w:val="24"/>
        </w:rPr>
        <w:t>II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r w:rsidR="006850D0" w:rsidRPr="006850D0">
        <w:rPr>
          <w:szCs w:val="24"/>
        </w:rPr>
        <w:t>Zakazuje se ročište radi očitovanja o prijedlogu za otvaranje stečajnog postupka na koje se pozivaju  osobe ovlaštene za zastupanje dužnika po zakonu, podnositelj prijedloga</w:t>
      </w:r>
      <w:r w:rsidR="006850D0">
        <w:rPr>
          <w:szCs w:val="24"/>
        </w:rPr>
        <w:t xml:space="preserve"> i </w:t>
      </w:r>
      <w:r w:rsidR="006850D0" w:rsidRPr="006850D0">
        <w:rPr>
          <w:szCs w:val="24"/>
        </w:rPr>
        <w:t>pravne osobe koje za dužnika obavljaju poslove platnoga prometa  za dan</w:t>
      </w:r>
    </w:p>
    <w:p w:rsidRDefault="006850D0" w:rsidP="006850D0" w:rsidR="006850D0" w:rsidRPr="00A15F9E">
      <w:pPr>
        <w:jc w:val="both"/>
        <w:rPr>
          <w:b/>
          <w:bCs/>
          <w:szCs w:val="24"/>
        </w:rPr>
      </w:pPr>
    </w:p>
    <w:p w:rsidRDefault="00BB353B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 xml:space="preserve">3. svibnja </w:t>
      </w:r>
      <w:r w:rsidR="00392C03"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u </w:t>
      </w:r>
      <w:r w:rsidR="008C777B">
        <w:rPr>
          <w:bCs/>
          <w:szCs w:val="24"/>
        </w:rPr>
        <w:t xml:space="preserve"> </w:t>
      </w:r>
      <w:r w:rsidR="00E4291B">
        <w:rPr>
          <w:bCs/>
          <w:szCs w:val="24"/>
        </w:rPr>
        <w:t>10</w:t>
      </w:r>
      <w:r w:rsidR="00E854C0">
        <w:rPr>
          <w:bCs/>
          <w:szCs w:val="24"/>
        </w:rPr>
        <w:t>,</w:t>
      </w:r>
      <w:r w:rsidR="002D7498">
        <w:rPr>
          <w:bCs/>
          <w:szCs w:val="24"/>
        </w:rPr>
        <w:t>3</w:t>
      </w:r>
      <w:r w:rsidR="00E854C0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r w:rsidRPr="00A15F9E">
        <w:rPr>
          <w:szCs w:val="24"/>
        </w:rPr>
        <w:t>kod ovog suda, Zadarska 1 i 3, sudnica broj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r>
        <w:t>P</w:t>
      </w:r>
      <w:r w:rsidRPr="00A0031B">
        <w:t xml:space="preserve">ozvane osobe se </w:t>
      </w:r>
      <w:r w:rsidR="0062585C" w:rsidRPr="0062585C">
        <w:t>o prijedlogu mogu očitovati i pisano</w:t>
      </w:r>
      <w:r>
        <w:t>.</w:t>
      </w: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2D7498" w:rsidP="002D7498" w:rsidR="002D7498" w:rsidRPr="002D7498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r w:rsidRPr="002D7498">
        <w:rPr>
          <w:rFonts w:cs="Times New Roman" w:hAnsi="Times New Roman" w:ascii="Times New Roman"/>
          <w:szCs w:val="24"/>
          <w:lang w:val="de-DE"/>
        </w:rPr>
        <w:t xml:space="preserve">Financijska  agencija je temeljem odredbe članka 444. stavak 2. Stečajnog zakona (“Narodne novine” broj 71/15, u daljem tekstu: SZ )  podnijela sudu prijedlog za otvaranje stečajnoga postupka nad dužnikom </w:t>
      </w:r>
      <w:r w:rsidRPr="002D7498">
        <w:rPr>
          <w:rFonts w:cs="Times New Roman" w:hAnsi="Times New Roman" w:ascii="Times New Roman"/>
          <w:szCs w:val="24"/>
        </w:rPr>
        <w:t>LIPICA d</w:t>
      </w:r>
      <w:r>
        <w:rPr>
          <w:rFonts w:cs="Times New Roman" w:hAnsi="Times New Roman" w:ascii="Times New Roman"/>
          <w:szCs w:val="24"/>
        </w:rPr>
        <w:t xml:space="preserve">.o.o. </w:t>
      </w:r>
      <w:r w:rsidRPr="002D7498">
        <w:rPr>
          <w:rFonts w:cs="Times New Roman" w:hAnsi="Times New Roman" w:ascii="Times New Roman"/>
          <w:szCs w:val="24"/>
        </w:rPr>
        <w:t xml:space="preserve">Kraljevica, Vladimira Nazora 16 (  OIB </w:t>
      </w:r>
      <w:r w:rsidRPr="002D7498">
        <w:rPr>
          <w:rFonts w:cs="Times New Roman" w:hAnsi="Times New Roman" w:ascii="Times New Roman"/>
          <w:szCs w:val="24"/>
        </w:rPr>
        <w:lastRenderedPageBreak/>
        <w:t>60088316010 )</w:t>
      </w:r>
      <w:r w:rsidRPr="002D7498">
        <w:rPr>
          <w:rFonts w:cs="Times New Roman" w:hAnsi="Times New Roman" w:ascii="Times New Roman"/>
          <w:szCs w:val="24"/>
          <w:lang w:val="de-DE"/>
        </w:rPr>
        <w:t xml:space="preserve">  uz obrazloženje da na dan 1. rujna 2015.  dužnik 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Cs w:val="24"/>
          <w:lang w:val="de-DE"/>
        </w:rPr>
        <w:t>156</w:t>
      </w:r>
      <w:r w:rsidRPr="002D7498">
        <w:rPr>
          <w:rFonts w:cs="Times New Roman" w:hAnsi="Times New Roman" w:ascii="Times New Roman"/>
          <w:szCs w:val="24"/>
          <w:lang w:val="de-DE"/>
        </w:rPr>
        <w:t xml:space="preserve"> dana u ukupnom iznosu od </w:t>
      </w:r>
      <w:r>
        <w:rPr>
          <w:rFonts w:cs="Times New Roman" w:hAnsi="Times New Roman" w:ascii="Times New Roman"/>
          <w:szCs w:val="24"/>
          <w:lang w:val="de-DE"/>
        </w:rPr>
        <w:t>10.786,39</w:t>
      </w:r>
      <w:r w:rsidRPr="002D7498">
        <w:rPr>
          <w:rFonts w:cs="Times New Roman" w:hAnsi="Times New Roman" w:ascii="Times New Roman"/>
          <w:szCs w:val="24"/>
          <w:lang w:val="de-DE"/>
        </w:rPr>
        <w:t xml:space="preserve">  kn, te da ima </w:t>
      </w:r>
      <w:r>
        <w:rPr>
          <w:rFonts w:cs="Times New Roman" w:hAnsi="Times New Roman" w:ascii="Times New Roman"/>
          <w:szCs w:val="24"/>
          <w:lang w:val="de-DE"/>
        </w:rPr>
        <w:t>tri</w:t>
      </w:r>
      <w:r w:rsidRPr="002D7498">
        <w:rPr>
          <w:rFonts w:cs="Times New Roman" w:hAnsi="Times New Roman" w:ascii="Times New Roman"/>
          <w:szCs w:val="24"/>
          <w:lang w:val="de-DE"/>
        </w:rPr>
        <w:t xml:space="preserve">  zaposlenika.</w:t>
      </w:r>
    </w:p>
    <w:p w:rsidRDefault="002D7498" w:rsidP="002D7498" w:rsidR="002D7498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r w:rsidRPr="002D7498">
        <w:rPr>
          <w:rFonts w:cs="Times New Roman" w:hAnsi="Times New Roman" w:ascii="Times New Roman"/>
          <w:szCs w:val="24"/>
          <w:lang w:val="de-DE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2D7498" w:rsidP="002D7498" w:rsidR="002D7498" w:rsidRPr="002D7498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r w:rsidRPr="002D7498">
        <w:rPr>
          <w:rFonts w:cs="Times New Roman" w:hAnsi="Times New Roman" w:ascii="Times New Roman"/>
          <w:szCs w:val="24"/>
          <w:lang w:val="de-DE"/>
        </w:rPr>
        <w:t>Iz naprijed navedenog valjalo je sukladno odredbi članka 115. stavak 1. SZ odlučiti kao pod točkom  I  izreke ovog rješenja.</w:t>
      </w:r>
    </w:p>
    <w:p w:rsidRDefault="002D7498" w:rsidP="002D7498" w:rsidR="002D7498" w:rsidRPr="002D7498">
      <w:pPr>
        <w:pStyle w:val="Tijeloteksta"/>
        <w:ind w:firstLine="720"/>
        <w:rPr>
          <w:rFonts w:cs="Times New Roman" w:hAnsi="Times New Roman" w:ascii="Times New Roman"/>
          <w:szCs w:val="24"/>
          <w:lang w:val="de-DE"/>
        </w:rPr>
      </w:pPr>
      <w:r w:rsidRPr="002D7498">
        <w:rPr>
          <w:rFonts w:cs="Times New Roman" w:hAnsi="Times New Roman" w:ascii="Times New Roman"/>
          <w:szCs w:val="24"/>
          <w:lang w:val="de-DE"/>
        </w:rPr>
        <w:t>Nadalje je sud naložio osobama koje vode poslove društva da predaju sudu pisano izvješće o financijsko-gospodarskom stanju dužnika sukladno odredbi članka 117. stavak 2. SZ,  kao pod točkom II izreke ovog rješenja.</w:t>
      </w:r>
    </w:p>
    <w:p w:rsidRDefault="002D7498" w:rsidP="002D7498" w:rsidR="00E854C0">
      <w:pPr>
        <w:pStyle w:val="Tijeloteksta"/>
        <w:ind w:firstLine="720"/>
        <w:rPr>
          <w:rFonts w:cs="Times New Roman" w:hAnsi="Times New Roman" w:ascii="Times New Roman"/>
          <w:szCs w:val="24"/>
        </w:rPr>
      </w:pPr>
      <w:r w:rsidRPr="002D7498">
        <w:rPr>
          <w:rFonts w:cs="Times New Roman" w:hAnsi="Times New Roman" w:ascii="Times New Roman"/>
          <w:szCs w:val="24"/>
          <w:lang w:val="de-DE"/>
        </w:rPr>
        <w:t>Također je na osnovu odredbe članka 123. SZ zakazano ročište na kojem će se pozvane osobe očitovati o prijedlogu kao pod točkom  III izreke ovog rješenja.</w:t>
      </w:r>
    </w:p>
    <w:p w:rsidRDefault="00E854C0" w:rsidP="00E854C0" w:rsidR="00E854C0">
      <w:pPr>
        <w:pStyle w:val="Tijeloteksta"/>
        <w:rPr>
          <w:rFonts w:cs="Times New Roman" w:hAnsi="Times New Roman" w:ascii="Times New Roman"/>
          <w:szCs w:val="24"/>
        </w:rPr>
      </w:pPr>
    </w:p>
    <w:p w:rsidRDefault="005F4E54" w:rsidP="00E854C0" w:rsidR="005F4E54" w:rsidRPr="001C0EA2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1C0EA2">
        <w:rPr>
          <w:rFonts w:cs="Times New Roman" w:hAnsi="Times New Roman" w:ascii="Times New Roman"/>
          <w:szCs w:val="24"/>
        </w:rPr>
        <w:t>Dana,</w:t>
      </w:r>
      <w:r w:rsidR="008C777B" w:rsidRPr="001C0EA2">
        <w:rPr>
          <w:rFonts w:cs="Times New Roman" w:hAnsi="Times New Roman" w:ascii="Times New Roman"/>
          <w:szCs w:val="24"/>
        </w:rPr>
        <w:t xml:space="preserve"> </w:t>
      </w:r>
      <w:r w:rsidR="001C0EA2" w:rsidRPr="001C0EA2">
        <w:rPr>
          <w:rFonts w:cs="Times New Roman" w:hAnsi="Times New Roman" w:ascii="Times New Roman"/>
          <w:bCs/>
          <w:szCs w:val="24"/>
        </w:rPr>
        <w:t>28. veljače 2</w:t>
      </w:r>
      <w:r w:rsidR="001C0EA2" w:rsidRPr="001C0EA2">
        <w:rPr>
          <w:rFonts w:cs="Times New Roman" w:hAnsi="Times New Roman" w:ascii="Times New Roman"/>
          <w:szCs w:val="24"/>
        </w:rPr>
        <w:t>017</w:t>
      </w:r>
      <w:r w:rsidR="001C0EA2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stavak 1. SZ ).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827295" w:rsidP="005F4E54" w:rsidR="004206FE">
      <w:pPr>
        <w:tabs>
          <w:tab w:pos="3492" w:val="left"/>
        </w:tabs>
        <w:rPr>
          <w:szCs w:val="24"/>
        </w:rPr>
      </w:pPr>
      <w:r>
        <w:rPr>
          <w:szCs w:val="24"/>
        </w:rPr>
        <w:t>R</w:t>
      </w:r>
      <w:r w:rsidR="00F338DA">
        <w:rPr>
          <w:szCs w:val="24"/>
        </w:rPr>
        <w:t xml:space="preserve">ješenje dostaviti: </w:t>
      </w:r>
      <w:r w:rsidR="005F4E54" w:rsidRPr="00CF3592">
        <w:rPr>
          <w:szCs w:val="24"/>
        </w:rPr>
        <w:t xml:space="preserve"> </w:t>
      </w:r>
      <w:r w:rsidR="004206FE">
        <w:rPr>
          <w:szCs w:val="24"/>
        </w:rPr>
        <w:t>predlagatelju</w:t>
      </w:r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827295">
        <w:rPr>
          <w:szCs w:val="24"/>
        </w:rPr>
        <w:t xml:space="preserve">  </w:t>
      </w:r>
      <w:r w:rsidR="005F4E54" w:rsidRPr="00CF3592">
        <w:rPr>
          <w:szCs w:val="24"/>
        </w:rPr>
        <w:t>dužniku</w:t>
      </w:r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r w:rsidR="00827295">
        <w:rPr>
          <w:szCs w:val="24"/>
        </w:rPr>
        <w:t xml:space="preserve">  </w:t>
      </w:r>
      <w:r w:rsidRPr="00CF3592">
        <w:rPr>
          <w:szCs w:val="24"/>
        </w:rPr>
        <w:t xml:space="preserve">osobi ovlaštenoj za zastupanje </w:t>
      </w:r>
      <w:r w:rsidR="00DE7235">
        <w:rPr>
          <w:szCs w:val="24"/>
        </w:rPr>
        <w:t xml:space="preserve"> </w:t>
      </w:r>
    </w:p>
    <w:p w:rsidRDefault="006850D0" w:rsidP="00654EA3" w:rsidR="006850D0" w:rsidRPr="00CF3592">
      <w:pPr>
        <w:rPr>
          <w:szCs w:val="24"/>
        </w:rPr>
      </w:pPr>
      <w:r>
        <w:rPr>
          <w:szCs w:val="24"/>
        </w:rPr>
        <w:t xml:space="preserve">                                banka </w:t>
      </w: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Rijeci, </w:t>
      </w:r>
      <w:r w:rsidR="001C0EA2">
        <w:rPr>
          <w:bCs/>
          <w:szCs w:val="24"/>
        </w:rPr>
        <w:t>28</w:t>
      </w:r>
      <w:r w:rsidR="001C0EA2" w:rsidRPr="004C2B53">
        <w:rPr>
          <w:bCs/>
          <w:szCs w:val="24"/>
        </w:rPr>
        <w:t xml:space="preserve">. </w:t>
      </w:r>
      <w:r w:rsidR="001C0EA2">
        <w:rPr>
          <w:bCs/>
          <w:szCs w:val="24"/>
        </w:rPr>
        <w:t>veljače 2</w:t>
      </w:r>
      <w:r w:rsidR="001C0EA2" w:rsidRPr="004C2B53">
        <w:rPr>
          <w:szCs w:val="24"/>
        </w:rPr>
        <w:t>01</w:t>
      </w:r>
      <w:r w:rsidR="001C0EA2">
        <w:rPr>
          <w:szCs w:val="24"/>
        </w:rPr>
        <w:t>7</w:t>
      </w:r>
      <w:r w:rsidR="001C0EA2" w:rsidRPr="004C2B53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sudac</w:t>
      </w:r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393" w:rsidR="00681393">
      <w:r>
        <w:separator/>
      </w:r>
    </w:p>
  </w:endnote>
  <w:endnote w:id="0" w:type="continuationSeparator">
    <w:p w:rsidRDefault="00681393" w:rsidR="00681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52D03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393" w:rsidR="00681393">
      <w:r>
        <w:separator/>
      </w:r>
    </w:p>
  </w:footnote>
  <w:footnote w:id="0" w:type="continuationSeparator">
    <w:p w:rsidRDefault="00681393" w:rsidR="00681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E4291B">
      <w:t>11</w:t>
    </w:r>
    <w:r w:rsidR="002D7498">
      <w:t>6</w:t>
    </w:r>
    <w:r w:rsidR="00E4291B">
      <w:t>4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D3718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0EA2"/>
    <w:rsid w:val="001C288F"/>
    <w:rsid w:val="001C5C11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D7498"/>
    <w:rsid w:val="002F2D8D"/>
    <w:rsid w:val="00313174"/>
    <w:rsid w:val="0031413E"/>
    <w:rsid w:val="00314A48"/>
    <w:rsid w:val="00317F46"/>
    <w:rsid w:val="00322918"/>
    <w:rsid w:val="0032742B"/>
    <w:rsid w:val="00334820"/>
    <w:rsid w:val="00346936"/>
    <w:rsid w:val="00347782"/>
    <w:rsid w:val="00370D0D"/>
    <w:rsid w:val="0038631F"/>
    <w:rsid w:val="00392C03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E71C6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83A"/>
    <w:rsid w:val="005C42BF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2D03"/>
    <w:rsid w:val="00653157"/>
    <w:rsid w:val="00654BC6"/>
    <w:rsid w:val="00654EA3"/>
    <w:rsid w:val="00667389"/>
    <w:rsid w:val="006775B1"/>
    <w:rsid w:val="0068114A"/>
    <w:rsid w:val="00681393"/>
    <w:rsid w:val="006850D0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24112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1118"/>
    <w:rsid w:val="007D34E2"/>
    <w:rsid w:val="00807156"/>
    <w:rsid w:val="00811FDB"/>
    <w:rsid w:val="00814CE2"/>
    <w:rsid w:val="00815D1E"/>
    <w:rsid w:val="00827295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48A0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353B"/>
    <w:rsid w:val="00BD570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D4694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C6447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291B"/>
    <w:rsid w:val="00E46205"/>
    <w:rsid w:val="00E54FA1"/>
    <w:rsid w:val="00E64757"/>
    <w:rsid w:val="00E71A26"/>
    <w:rsid w:val="00E72A2E"/>
    <w:rsid w:val="00E82748"/>
    <w:rsid w:val="00E84E0C"/>
    <w:rsid w:val="00E854C0"/>
    <w:rsid w:val="00E86F95"/>
    <w:rsid w:val="00E87ECA"/>
    <w:rsid w:val="00EA61C5"/>
    <w:rsid w:val="00EA7A7B"/>
    <w:rsid w:val="00EB23A1"/>
    <w:rsid w:val="00EC1431"/>
    <w:rsid w:val="00EC3F66"/>
    <w:rsid w:val="00ED26C0"/>
    <w:rsid w:val="00EE26BC"/>
    <w:rsid w:val="00EF1008"/>
    <w:rsid w:val="00F00677"/>
    <w:rsid w:val="00F03B02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72D1"/>
    <w:rsid w:val="00F77844"/>
    <w:rsid w:val="00F80B7C"/>
    <w:rsid w:val="00F835FA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52D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D0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52D0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52D0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52D0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52D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D0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52D0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52D0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52D0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LIPICA društvo s ograničenom odgovornošću za ugostiteljstvo</izvorni_sadrzaj>
    <derivirana_varijabla naziv="DomainObject.Predmet.ProtustrankaFormated_1">  LIPICA društvo s ograničenom odgovornošću za ugostiteljstvo</derivirana_varijabla>
  </DomainObject.Predmet.ProtustrankaFormated>
  <DomainObject.Predmet.ProtustrankaFormatedOIB>
    <izvorni_sadrzaj>  LIPICA društvo s ograničenom odgovornošću za ugostiteljstvo, OIB 60088316010</izvorni_sadrzaj>
    <derivirana_varijabla naziv="DomainObject.Predmet.ProtustrankaFormatedOIB_1">  LIPICA društvo s ograničenom odgovornošću za ugostiteljstvo, OIB 60088316010</derivirana_varijabla>
  </DomainObject.Predmet.ProtustrankaFormatedOIB>
  <DomainObject.Predmet.ProtustrankaFormatedWithAdress>
    <izvorni_sadrzaj> LIPICA društvo s ograničenom odgovornošću za ugostiteljstvo, Vladimira Nazora 16, 51262 Kraljevica</izvorni_sadrzaj>
    <derivirana_varijabla naziv="DomainObject.Predmet.ProtustrankaFormatedWithAdress_1"> LIPICA društvo s ograničenom odgovornošću za ugostiteljstvo, Vladimira Nazora 16, 51262 Kraljevica</derivirana_varijabla>
  </DomainObject.Predmet.ProtustrankaFormatedWithAdress>
  <DomainObject.Predmet.ProtustrankaFormatedWithAdressOIB>
    <izvorni_sadrzaj> LIPICA društvo s ograničenom odgovornošću za ugostiteljstvo, OIB 60088316010, Vladimira Nazora 16, 51262 Kraljevica</izvorni_sadrzaj>
    <derivirana_varijabla naziv="DomainObject.Predmet.ProtustrankaFormatedWithAdressOIB_1"> LIPICA društvo s ograničenom odgovornošću za ugostiteljstvo, OIB 60088316010, Vladimira Nazora 16, 51262 Kraljevica</derivirana_varijabla>
  </DomainObject.Predmet.ProtustrankaFormatedWithAdressOIB>
  <DomainObject.Predmet.ProtustrankaWithAdress>
    <izvorni_sadrzaj>LIPICA društvo s ograničenom odgovornošću za ugostiteljstvo Vladimira Nazora 16, 51262 Kraljevica</izvorni_sadrzaj>
    <derivirana_varijabla naziv="DomainObject.Predmet.ProtustrankaWithAdress_1">LIPICA društvo s ograničenom odgovornošću za ugostiteljstvo Vladimira Nazora 16, 51262 Kraljevica</derivirana_varijabla>
  </DomainObject.Predmet.ProtustrankaWithAdress>
  <DomainObject.Predmet.ProtustrankaWithAdressOIB>
    <izvorni_sadrzaj>LIPICA društvo s ograničenom odgovornošću za ugostiteljstvo, OIB 60088316010, Vladimira Nazora 16, 51262 Kraljevica</izvorni_sadrzaj>
    <derivirana_varijabla naziv="DomainObject.Predmet.ProtustrankaWithAdressOIB_1">LIPICA društvo s ograničenom odgovornošću za ugostiteljstvo, OIB 60088316010, Vladimira Nazora 16, 51262 Kraljevica</derivirana_varijabla>
  </DomainObject.Predmet.ProtustrankaWithAdressOIB>
  <DomainObject.Predmet.ProtustrankaNazivFormated>
    <izvorni_sadrzaj>LIPICA društvo s ograničenom odgovornošću za ugostiteljstvo</izvorni_sadrzaj>
    <derivirana_varijabla naziv="DomainObject.Predmet.ProtustrankaNazivFormated_1">LIPICA društvo s ograničenom odgovornošću za ugostiteljstvo</derivirana_varijabla>
  </DomainObject.Predmet.ProtustrankaNazivFormated>
  <DomainObject.Predmet.ProtustrankaNazivFormatedOIB>
    <izvorni_sadrzaj>LIPICA društvo s ograničenom odgovornošću za ugostiteljstvo, OIB 60088316010</izvorni_sadrzaj>
    <derivirana_varijabla naziv="DomainObject.Predmet.ProtustrankaNazivFormatedOIB_1">LIPICA društvo s ograničenom odgovornošću za ugostiteljstvo, OIB 60088316010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LIPICA društvo s ograničenom odgovornošću za ugostiteljstvo</item>
    </izvorni_sadrzaj>
    <derivirana_varijabla naziv="DomainObject.Predmet.ProtuStrankaListFormated_1">
      <item>LIPICA društvo s ograničenom odgovornošću za ugostiteljstvo</item>
    </derivirana_varijabla>
  </DomainObject.Predmet.ProtuStrankaListFormated>
  <DomainObject.Predmet.ProtuStrankaListFormatedOIB>
    <izvorni_sadrzaj>
      <item>LIPICA društvo s ograničenom odgovornošću za ugostiteljstvo, OIB 60088316010</item>
    </izvorni_sadrzaj>
    <derivirana_varijabla naziv="DomainObject.Predmet.ProtuStrankaListFormatedOIB_1">
      <item>LIPICA društvo s ograničenom odgovornošću za ugostiteljstvo, OIB 60088316010</item>
    </derivirana_varijabla>
  </DomainObject.Predmet.ProtuStrankaListFormatedOIB>
  <DomainObject.Predmet.ProtuStrankaListFormatedWithAdress>
    <izvorni_sadrzaj>
      <item>LIPICA društvo s ograničenom odgovornošću za ugostiteljstvo, Vladimira Nazora 16, 51262 Kraljevica</item>
    </izvorni_sadrzaj>
    <derivirana_varijabla naziv="DomainObject.Predmet.ProtuStrankaListFormatedWithAdress_1">
      <item>LIPICA društvo s ograničenom odgovornošću za ugostiteljstvo, Vladimira Nazora 16, 51262 Kraljevica</item>
    </derivirana_varijabla>
  </DomainObject.Predmet.ProtuStrankaListFormatedWithAdress>
  <DomainObject.Predmet.ProtuStrankaListFormatedWithAdressOIB>
    <izvorni_sadrzaj>
      <item>LIPICA društvo s ograničenom odgovornošću za ugostiteljstvo, OIB 60088316010, Vladimira Nazora 16, 51262 Kraljevica</item>
    </izvorni_sadrzaj>
    <derivirana_varijabla naziv="DomainObject.Predmet.ProtuStrankaListFormatedWithAdressOIB_1">
      <item>LIPICA društvo s ograničenom odgovornošću za ugostiteljstvo, OIB 60088316010, Vladimira Nazora 16, 51262 Kraljevica</item>
    </derivirana_varijabla>
  </DomainObject.Predmet.ProtuStrankaListFormatedWithAdressOIB>
  <DomainObject.Predmet.ProtuStrankaListNazivFormated>
    <izvorni_sadrzaj>
      <item>LIPICA društvo s ograničenom odgovornošću za ugostiteljstvo</item>
    </izvorni_sadrzaj>
    <derivirana_varijabla naziv="DomainObject.Predmet.ProtuStrankaListNazivFormated_1">
      <item>LIPICA društvo s ograničenom odgovornošću za ugostiteljstvo</item>
    </derivirana_varijabla>
  </DomainObject.Predmet.ProtuStrankaListNazivFormated>
  <DomainObject.Predmet.ProtuStrankaListNazivFormatedOIB>
    <izvorni_sadrzaj>
      <item>LIPICA društvo s ograničenom odgovornošću za ugostiteljstvo, OIB 60088316010</item>
    </izvorni_sadrzaj>
    <derivirana_varijabla naziv="DomainObject.Predmet.ProtuStrankaListNazivFormatedOIB_1">
      <item>LIPICA društvo s ograničenom odgovornošću za ugostiteljstvo, OIB 60088316010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LIPICA društvo s ograničenom odgovornošću za ugostiteljstvo</izvorni_sadrzaj>
    <derivirana_varijabla naziv="DomainObject.Predmet.ProtustrankaIDrugi_1">LIPICA društvo s ograničenom odgovornošću za ugostiteljstvo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LIPICA društvo s ograničenom odgovornošću za ugostiteljstvo, OIB 60088316010, Vladimira Nazora 16, 51262 Kraljevica</izvorni_sadrzaj>
    <derivirana_varijabla naziv="DomainObject.Predmet.ProtustrankaIDrugiAdressOIB_1">LIPICA društvo s ograničenom odgovornošću za ugostiteljstvo, OIB 60088316010, Vladimira Nazora 16,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LIPICA društvo s ograničenom odgovornošću za ugostiteljstvo</item>
    </izvorni_sadrzaj>
    <derivirana_varijabla naziv="DomainObject.Predmet.SudioniciListNaziv_1">
      <item>FINA Rijeka</item>
      <item>LIPICA društvo s ograničenom odgovornošću za ugostiteljstvo</item>
    </derivirana_varijabla>
  </DomainObject.Predmet.SudioniciListNaziv>
  <DomainObject.Predmet.SudioniciListAdressOIB>
    <izvorni_sadrzaj>
      <item>FINA Rijeka, OIB 85821130368, Frana Kurelca 8,51000 Rijeka</item>
      <item>LIPICA društvo s ograničenom odgovornošću za ugostiteljstvo, OIB 60088316010, Vladimira Nazora 16,51262 Kraljevica</item>
    </izvorni_sadrzaj>
    <derivirana_varijabla naziv="DomainObject.Predmet.SudioniciListAdressOIB_1">
      <item>FINA Rijeka, OIB 85821130368, Frana Kurelca 8,51000 Rijeka</item>
      <item>LIPICA društvo s ograničenom odgovornošću za ugostiteljstvo, OIB 60088316010, Vladimira Nazora 16,51262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60088316010</item>
    </izvorni_sadrzaj>
    <derivirana_varijabla naziv="DomainObject.Predmet.SudioniciListNazivOIB_1">
      <item>, OIB 85821130368</item>
      <item>, OIB 60088316010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567</properties:Words>
  <properties:Characters>2979</properties:Characters>
  <properties:Lines>89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2017-03-02T08:04:00Z</dcterms:created>
  <dc:creator>T SUD</dc:creator>
  <cp:lastModifiedBy>Tanja Fidel</cp:lastModifiedBy>
  <cp:lastPrinted>2016-10-13T09:44:00Z</cp:lastPrinted>
  <dcterms:modified xmlns:xsi="http://www.w3.org/2001/XMLSchema-instance" xsi:type="dcterms:W3CDTF">2017-03-02T08:10:00Z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