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f058" w14:paraId="736f058" w:rsidRDefault="00880058" w:rsidP="00910611" w:rsidR="0088005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058" w:rsidP="00910611" w:rsidR="00880058">
      <w:r>
        <w:rPr>
          <w:rFonts w:eastAsia="MS Mincho"/>
        </w:rPr>
        <w:t xml:space="preserve">   REPUBLIKA HRVATSKA</w:t>
      </w:r>
    </w:p>
    <w:p w:rsidRDefault="00880058" w:rsidP="00910611" w:rsidR="00880058">
      <w:r>
        <w:rPr>
          <w:rFonts w:eastAsia="MS Mincho"/>
        </w:rPr>
        <w:t>TRGOVAČKI SUD U RIJECI</w:t>
      </w:r>
    </w:p>
    <w:p w:rsidRDefault="00880058" w:rsidR="0088005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 w:rsidRPr="008B6081"/>
    <w:p w:rsidRDefault="00214472" w:rsidP="00214472" w:rsidR="00214472"/>
    <w:p w:rsidRDefault="00917C4C" w:rsidP="00214472" w:rsidR="00917C4C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0F5E9F" w:rsidRPr="000F5E9F">
        <w:rPr>
          <w:b/>
        </w:rPr>
        <w:t xml:space="preserve">IMPORT EXPORT WINE AND BEER d.o.o. </w:t>
      </w:r>
      <w:r w:rsidR="0026193D" w:rsidRPr="000F5E9F">
        <w:rPr>
          <w:b/>
        </w:rPr>
        <w:t xml:space="preserve">Rijeka, </w:t>
      </w:r>
      <w:r w:rsidR="000F5E9F" w:rsidRPr="000F5E9F">
        <w:rPr>
          <w:b/>
        </w:rPr>
        <w:t>Milutina Barača 19</w:t>
      </w:r>
      <w:r w:rsidR="0026193D" w:rsidRPr="000F5E9F">
        <w:rPr>
          <w:b/>
        </w:rPr>
        <w:t>, OIB</w:t>
      </w:r>
      <w:r w:rsidR="000F5E9F" w:rsidRPr="000F5E9F">
        <w:rPr>
          <w:b/>
        </w:rPr>
        <w:t xml:space="preserve"> 26856566324</w:t>
      </w:r>
      <w:r w:rsidR="00917C4C" w:rsidRPr="000F5E9F">
        <w:rPr>
          <w:b/>
        </w:rPr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 w:rsidR="004169BD">
        <w:t xml:space="preserve"> </w:t>
      </w:r>
      <w:r w:rsidR="000F5E9F">
        <w:t>2. prosinca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17C4C">
        <w:t>8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B135C5">
        <w:t>199,50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="00B135C5">
        <w:t xml:space="preserve"> i II.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135C5">
        <w:rPr>
          <w:bCs/>
        </w:rPr>
        <w:t>675/16-5</w:t>
      </w:r>
      <w:r w:rsidR="00C65432">
        <w:rPr>
          <w:bCs/>
        </w:rPr>
        <w:t xml:space="preserve"> od </w:t>
      </w:r>
      <w:r w:rsidR="00B135C5">
        <w:rPr>
          <w:bCs/>
        </w:rPr>
        <w:t>14. srpnja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B135C5" w:rsidRPr="00B135C5">
        <w:rPr>
          <w:bCs/>
        </w:rPr>
        <w:t>IMPORT EXPORT WINE AND BEER d.o.o. Rijeka, Milu</w:t>
      </w:r>
      <w:r w:rsidR="00B135C5">
        <w:rPr>
          <w:bCs/>
        </w:rPr>
        <w:t>tina Barača 19, OIB 26856566324</w:t>
      </w:r>
      <w:r w:rsidR="004169BD" w:rsidRPr="004169BD">
        <w:rPr>
          <w:bCs/>
        </w:rPr>
        <w:t xml:space="preserve"> </w:t>
      </w:r>
      <w:r w:rsidR="00AD5A79">
        <w:rPr>
          <w:bCs/>
        </w:rPr>
        <w:t>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lastRenderedPageBreak/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B135C5">
        <w:rPr>
          <w:bCs/>
        </w:rPr>
        <w:t>199,50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</w:t>
      </w:r>
      <w:r w:rsidR="00B135C5">
        <w:rPr>
          <w:bCs/>
        </w:rPr>
        <w:t xml:space="preserve"> izdavanja potvrde o nepodmirenim obvezama u iznosu 25,00 kn prema računu FINE od 8. rujna 2016.g., trošak </w:t>
      </w:r>
      <w:r w:rsidR="00720BEA">
        <w:rPr>
          <w:bCs/>
        </w:rPr>
        <w:t xml:space="preserve">poštarine u iznosu </w:t>
      </w:r>
      <w:r w:rsidR="004169BD">
        <w:rPr>
          <w:bCs/>
        </w:rPr>
        <w:t>9,</w:t>
      </w:r>
      <w:r w:rsidR="00720BEA">
        <w:rPr>
          <w:bCs/>
        </w:rPr>
        <w:t>50 kn</w:t>
      </w:r>
      <w:r w:rsidR="00917C4C">
        <w:rPr>
          <w:bCs/>
        </w:rPr>
        <w:t xml:space="preserve"> prema računu HP d.d.</w:t>
      </w:r>
      <w:r w:rsidR="004169BD">
        <w:rPr>
          <w:bCs/>
        </w:rPr>
        <w:t xml:space="preserve">od </w:t>
      </w:r>
      <w:r w:rsidR="00B135C5">
        <w:rPr>
          <w:bCs/>
        </w:rPr>
        <w:t>22. srpnja</w:t>
      </w:r>
      <w:r w:rsidR="004169BD">
        <w:rPr>
          <w:bCs/>
        </w:rPr>
        <w:t xml:space="preserve"> 2016.g.</w:t>
      </w:r>
      <w:r w:rsidR="00720BEA">
        <w:rPr>
          <w:bCs/>
        </w:rPr>
        <w:t>,</w:t>
      </w:r>
      <w:r w:rsidR="00B135C5">
        <w:rPr>
          <w:bCs/>
        </w:rPr>
        <w:t xml:space="preserve"> </w:t>
      </w:r>
      <w:r w:rsidR="00720BEA">
        <w:rPr>
          <w:bCs/>
        </w:rPr>
        <w:t xml:space="preserve"> </w:t>
      </w:r>
      <w:r>
        <w:rPr>
          <w:bCs/>
        </w:rPr>
        <w:t xml:space="preserve">putni trošak </w:t>
      </w:r>
      <w:r w:rsidR="00917C4C">
        <w:rPr>
          <w:bCs/>
        </w:rPr>
        <w:t xml:space="preserve">loko vožnje dana </w:t>
      </w:r>
      <w:r w:rsidR="00B135C5">
        <w:rPr>
          <w:bCs/>
        </w:rPr>
        <w:t>18. srpnja, 9. kolovoza, 8. rujna i 12. rujna</w:t>
      </w:r>
      <w:r w:rsidR="004169BD">
        <w:rPr>
          <w:bCs/>
        </w:rPr>
        <w:t xml:space="preserve"> 2016. </w:t>
      </w:r>
      <w:r>
        <w:rPr>
          <w:bCs/>
        </w:rPr>
        <w:t>na relaciji Čavle – Rijeka – Čavle</w:t>
      </w:r>
      <w:r w:rsidR="00832A54">
        <w:rPr>
          <w:bCs/>
        </w:rPr>
        <w:t xml:space="preserve"> (20 km x </w:t>
      </w:r>
      <w:r w:rsidR="00B135C5">
        <w:rPr>
          <w:bCs/>
        </w:rPr>
        <w:t>4</w:t>
      </w:r>
      <w:r w:rsidR="00832A54">
        <w:rPr>
          <w:bCs/>
        </w:rPr>
        <w:t xml:space="preserve"> = </w:t>
      </w:r>
      <w:r w:rsidR="00B135C5">
        <w:rPr>
          <w:bCs/>
        </w:rPr>
        <w:t>8</w:t>
      </w:r>
      <w:r w:rsidR="00832A54">
        <w:rPr>
          <w:bCs/>
        </w:rPr>
        <w:t xml:space="preserve">0 km x 2,00 kn) </w:t>
      </w:r>
      <w:r>
        <w:rPr>
          <w:bCs/>
        </w:rPr>
        <w:t xml:space="preserve">u iznosu od </w:t>
      </w:r>
      <w:r w:rsidR="00917C4C">
        <w:rPr>
          <w:bCs/>
        </w:rPr>
        <w:t>1</w:t>
      </w:r>
      <w:r w:rsidR="00B135C5">
        <w:rPr>
          <w:bCs/>
        </w:rPr>
        <w:t>6</w:t>
      </w:r>
      <w:r w:rsidR="00AD5A79">
        <w:rPr>
          <w:bCs/>
        </w:rPr>
        <w:t>0</w:t>
      </w:r>
      <w:r>
        <w:rPr>
          <w:bCs/>
        </w:rPr>
        <w:t>,00 kn</w:t>
      </w:r>
      <w:r w:rsidR="00832A54">
        <w:rPr>
          <w:bCs/>
        </w:rPr>
        <w:t xml:space="preserve"> </w:t>
      </w:r>
      <w:r>
        <w:rPr>
          <w:bCs/>
        </w:rPr>
        <w:t xml:space="preserve">i trošak parkirne naknade u iznosu od </w:t>
      </w:r>
      <w:r w:rsidR="00B135C5">
        <w:rPr>
          <w:bCs/>
        </w:rPr>
        <w:t>5</w:t>
      </w:r>
      <w:r>
        <w:rPr>
          <w:bCs/>
        </w:rPr>
        <w:t>,00 kn</w:t>
      </w:r>
      <w:r w:rsidR="00832A54">
        <w:rPr>
          <w:bCs/>
        </w:rPr>
        <w:t xml:space="preserve"> prema računu</w:t>
      </w:r>
      <w:r w:rsidR="00917C4C">
        <w:rPr>
          <w:bCs/>
        </w:rPr>
        <w:t xml:space="preserve"> od </w:t>
      </w:r>
      <w:r w:rsidR="00B135C5">
        <w:rPr>
          <w:bCs/>
        </w:rPr>
        <w:t>12. rujna</w:t>
      </w:r>
      <w:r w:rsidR="00832A54">
        <w:rPr>
          <w:bCs/>
        </w:rPr>
        <w:t xml:space="preserve"> 2016. godine,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 xml:space="preserve">2 SZ-a </w:t>
      </w:r>
      <w:r w:rsidR="00924901">
        <w:t>riješeno je kao u točki II. i IV</w:t>
      </w:r>
      <w:r>
        <w:t>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B135C5">
        <w:t>2. prosinca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135C5">
        <w:rPr>
          <w:sz w:val="20"/>
          <w:szCs w:val="20"/>
        </w:rPr>
        <w:t>2.12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C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80058">
      <w:t>675/16-16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C113D"/>
    <w:rsid w:val="000E4805"/>
    <w:rsid w:val="000F5E9F"/>
    <w:rsid w:val="00137298"/>
    <w:rsid w:val="001937F7"/>
    <w:rsid w:val="00206C63"/>
    <w:rsid w:val="00214472"/>
    <w:rsid w:val="002616F4"/>
    <w:rsid w:val="0026193D"/>
    <w:rsid w:val="002909CE"/>
    <w:rsid w:val="0030327A"/>
    <w:rsid w:val="00312847"/>
    <w:rsid w:val="00316A04"/>
    <w:rsid w:val="003270C3"/>
    <w:rsid w:val="003565CB"/>
    <w:rsid w:val="003C0F75"/>
    <w:rsid w:val="004169BD"/>
    <w:rsid w:val="00416E78"/>
    <w:rsid w:val="00445D45"/>
    <w:rsid w:val="005712C4"/>
    <w:rsid w:val="005B64E7"/>
    <w:rsid w:val="005F450A"/>
    <w:rsid w:val="006268A4"/>
    <w:rsid w:val="00720BEA"/>
    <w:rsid w:val="007863DC"/>
    <w:rsid w:val="00832A54"/>
    <w:rsid w:val="00850331"/>
    <w:rsid w:val="00880058"/>
    <w:rsid w:val="008B6081"/>
    <w:rsid w:val="008D25AF"/>
    <w:rsid w:val="00917C4C"/>
    <w:rsid w:val="00924901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135C5"/>
    <w:rsid w:val="00B60DCD"/>
    <w:rsid w:val="00B80CA8"/>
    <w:rsid w:val="00BA591A"/>
    <w:rsid w:val="00C65432"/>
    <w:rsid w:val="00CB0C14"/>
    <w:rsid w:val="00CC57E2"/>
    <w:rsid w:val="00D03B23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800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005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800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005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St-675/2016-16</izvorni_sadrzaj>
    <derivirana_varijabla naziv="DomainObject.Oznaka_1">St-675/2016-16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EURO WINE AND BEER d.o.o.</izvorni_sadrzaj>
    <derivirana_varijabla naziv="DomainObject.Predmet.ProtustrankaFormated_1">  IMPORT EXPORT EURO WINE AND BEER d.o.o.</derivirana_varijabla>
  </DomainObject.Predmet.ProtustrankaFormated>
  <DomainObject.Predmet.ProtustrankaFormatedOIB>
    <izvorni_sadrzaj>  IMPORT EXPORT EURO WINE AND BEER d.o.o., OIB 26856566324</izvorni_sadrzaj>
    <derivirana_varijabla naziv="DomainObject.Predmet.ProtustrankaFormatedOIB_1">  IMPORT EXPORT EURO WINE AND BEER d.o.o., OIB 26856566324</derivirana_varijabla>
  </DomainObject.Predmet.ProtustrankaFormatedOIB>
  <DomainObject.Predmet.ProtustrankaFormatedWithAdress>
    <izvorni_sadrzaj> IMPORT EXPORT EURO WINE AND BEER d.o.o., Milutina Barača 19, 51000 Rijeka</izvorni_sadrzaj>
    <derivirana_varijabla naziv="DomainObject.Predmet.ProtustrankaFormatedWithAdress_1"> IMPORT EXPORT EURO WINE AND BEER d.o.o., Milutina Barača 19, 51000 Rijeka</derivirana_varijabla>
  </DomainObject.Predmet.ProtustrankaFormatedWithAdress>
  <DomainObject.Predmet.ProtustrankaFormatedWithAdressOIB>
    <izvorni_sadrzaj> IMPORT EXPORT EURO WINE AND BEER d.o.o., OIB 26856566324, Milutina Barača 19, 51000 Rijeka</izvorni_sadrzaj>
    <derivirana_varijabla naziv="DomainObject.Predmet.ProtustrankaFormatedWithAdressOIB_1"> IMPORT EXPORT EURO WINE AND BEER d.o.o., OIB 26856566324, Milutina Barača 19, 51000 Rijeka</derivirana_varijabla>
  </DomainObject.Predmet.ProtustrankaFormatedWithAdressOIB>
  <DomainObject.Predmet.ProtustrankaWithAdress>
    <izvorni_sadrzaj>IMPORT EXPORT EURO WINE AND BEER d.o.o. Milutina Barača 19, 51000 Rijeka</izvorni_sadrzaj>
    <derivirana_varijabla naziv="DomainObject.Predmet.ProtustrankaWithAdress_1">IMPORT EXPORT EURO WINE AND BEER d.o.o. Milutina Barača 19, 51000 Rijeka</derivirana_varijabla>
  </DomainObject.Predmet.ProtustrankaWithAdress>
  <DomainObject.Predmet.ProtustrankaWithAdressOIB>
    <izvorni_sadrzaj>IMPORT EXPORT EURO WINE AND BEER d.o.o., OIB 26856566324, Milutina Barača 19, 51000 Rijeka</izvorni_sadrzaj>
    <derivirana_varijabla naziv="DomainObject.Predmet.ProtustrankaWithAdressOIB_1">IMPORT EXPORT EURO WINE AND BEER d.o.o., OIB 26856566324, Milutina Barača 19, 51000 Rijeka</derivirana_varijabla>
  </DomainObject.Predmet.ProtustrankaWithAdressOIB>
  <DomainObject.Predmet.ProtustrankaNazivFormated>
    <izvorni_sadrzaj>IMPORT EXPORT EURO WINE AND BEER d.o.o.</izvorni_sadrzaj>
    <derivirana_varijabla naziv="DomainObject.Predmet.ProtustrankaNazivFormated_1">IMPORT EXPORT EURO WINE AND BEER d.o.o.</derivirana_varijabla>
  </DomainObject.Predmet.ProtustrankaNazivFormated>
  <DomainObject.Predmet.ProtustrankaNazivFormatedOIB>
    <izvorni_sadrzaj>IMPORT EXPORT EURO WINE AND BEER d.o.o., OIB 26856566324</izvorni_sadrzaj>
    <derivirana_varijabla naziv="DomainObject.Predmet.ProtustrankaNazivFormatedOIB_1">IMPORT EXPORT EURO WINE AND BEER d.o.o., OIB 26856566324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IMPORT EXPORT EURO WINE AND BEER d.o.o.</item>
    </izvorni_sadrzaj>
    <derivirana_varijabla naziv="DomainObject.Predmet.ProtuStrankaListFormated_1">
      <item>IMPORT EXPORT EURO WINE AND BEER d.o.o.</item>
    </derivirana_varijabla>
  </DomainObject.Predmet.ProtuStrankaListFormated>
  <DomainObject.Predmet.ProtuStrankaListFormatedOIB>
    <izvorni_sadrzaj>
      <item>IMPORT EXPORT EURO WINE AND BEER d.o.o., OIB 26856566324</item>
    </izvorni_sadrzaj>
    <derivirana_varijabla naziv="DomainObject.Predmet.ProtuStrankaListFormatedOIB_1">
      <item>IMPORT EXPORT EURO WINE AND BEER d.o.o., OIB 26856566324</item>
    </derivirana_varijabla>
  </DomainObject.Predmet.ProtuStrankaListFormatedOIB>
  <DomainObject.Predmet.ProtuStrankaListFormatedWithAdress>
    <izvorni_sadrzaj>
      <item>IMPORT EXPORT EURO WINE AND BEER d.o.o., Milutina Barača 19, 51000 Rijeka</item>
    </izvorni_sadrzaj>
    <derivirana_varijabla naziv="DomainObject.Predmet.ProtuStrankaListFormatedWithAdress_1">
      <item>IMPORT EXPORT EURO WINE AND BEER d.o.o., Milutina Barača 19, 51000 Rijeka</item>
    </derivirana_varijabla>
  </DomainObject.Predmet.ProtuStrankaListFormatedWithAdress>
  <DomainObject.Predmet.ProtuStrankaListFormatedWithAdressOIB>
    <izvorni_sadrzaj>
      <item>IMPORT EXPORT EURO WINE AND BEER d.o.o., OIB 26856566324, Milutina Barača 19, 51000 Rijeka</item>
    </izvorni_sadrzaj>
    <derivirana_varijabla naziv="DomainObject.Predmet.ProtuStrankaListFormatedWithAdressOIB_1">
      <item>IMPORT EXPORT EURO WINE AND BEER d.o.o., OIB 26856566324, Milutina Barača 19, 51000 Rijeka</item>
    </derivirana_varijabla>
  </DomainObject.Predmet.ProtuStrankaListFormatedWithAdressOIB>
  <DomainObject.Predmet.ProtuStrankaListNazivFormated>
    <izvorni_sadrzaj>
      <item>IMPORT EXPORT EURO WINE AND BEER d.o.o.</item>
    </izvorni_sadrzaj>
    <derivirana_varijabla naziv="DomainObject.Predmet.ProtuStrankaListNazivFormated_1">
      <item>IMPORT EXPORT EURO WINE AND BEER d.o.o.</item>
    </derivirana_varijabla>
  </DomainObject.Predmet.ProtuStrankaListNazivFormated>
  <DomainObject.Predmet.ProtuStrankaListNazivFormatedOIB>
    <izvorni_sadrzaj>
      <item>IMPORT EXPORT EURO WINE AND BEER d.o.o., OIB 26856566324</item>
    </izvorni_sadrzaj>
    <derivirana_varijabla naziv="DomainObject.Predmet.ProtuStrankaListNazivFormatedOIB_1">
      <item>IMPORT EXPORT EURO WINE AND BEER d.o.o., OIB 26856566324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St-675/2016-16</izvorni_sadrzaj>
    <derivirana_varijabla naziv="DomainObject.PoslovniBrojDokumenta_1">St-675/2016-16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IMPORT EXPORT EURO WINE AND BEER d.o.o.</izvorni_sadrzaj>
    <derivirana_varijabla naziv="DomainObject.Predmet.ProtustrankaIDrugi_1">IMPORT EXPORT EURO WINE AND BEER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IMPORT EXPORT EURO WINE AND BEER d.o.o., OIB 26856566324, Milutina Barača 19, 51000 Rijeka</izvorni_sadrzaj>
    <derivirana_varijabla naziv="DomainObject.Predmet.ProtustrankaIDrugiAdressOIB_1">IMPORT EXPORT EURO WINE AND BEER d.o.o., OIB 26856566324,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>1. prosinca 2016.</izvorni_sadrzaj>
    <derivirana_varijabla naziv="DomainObject.Predmet.OdlukaRjesenje.DatumPravomocnosti_1">1. prosinca 2016.</derivirana_varijabla>
  </DomainObject.Predmet.OdlukaRjesenje.DatumPravomocnosti>
  <DomainObject.Predmet.OdlukaRjesenje.Oznaka>
    <izvorni_sadrzaj>St-675/2016-14</izvorni_sadrzaj>
    <derivirana_varijabla naziv="DomainObject.Predmet.OdlukaRjesenje.Oznaka_1">St-675/2016-14</derivirana_varijabla>
  </DomainObject.Predmet.OdlukaRjesenje.Oznaka>
  <DomainObject.Predmet.SudioniciListNaziv>
    <izvorni_sadrzaj>
      <item>FINA Rijeka</item>
      <item>IMPORT EXPORT EURO WINE AND BEER d.o.o.</item>
      <item>Ranka Herljević</item>
    </izvorni_sadrzaj>
    <derivirana_varijabla naziv="DomainObject.Predmet.SudioniciListNaziv_1">
      <item>FINA Rijeka</item>
      <item>IMPORT EXPORT EURO WINE AND BEER d.o.o.</item>
      <item>Ranka Herljević</item>
    </derivirana_varijabla>
  </DomainObject.Predmet.SudioniciListNaziv>
  <DomainObject.Predmet.SudioniciListAdressOIB>
    <izvorni_sadrzaj>
      <item>FINA Rijeka, OIB 85821130368, Frana Kurelca 8,51000 Rijeka</item>
      <item>IMPORT EXPORT EURO WINE AND BEER d.o.o., OIB 26856566324, Milutina Barača 19,51000 Rijeka</item>
      <item>Ranka Herljević</item>
    </izvorni_sadrzaj>
    <derivirana_varijabla naziv="DomainObject.Predmet.SudioniciListAdressOIB_1">
      <item>FINA Rijeka, OIB 85821130368, Frana Kurelca 8,51000 Rijeka</item>
      <item>IMPORT EXPORT EURO WINE AND BEER d.o.o., OIB 26856566324, Milutina Barača 19,51000 Rijeka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26856566324</item>
      <item>, OIB null</item>
    </izvorni_sadrzaj>
    <derivirana_varijabla naziv="DomainObject.Predmet.SudioniciListNazivOIB_1">
      <item>, OIB 85821130368</item>
      <item>, OIB 26856566324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C36F9-B8C9-4711-ABCB-528BA50A7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2875</properties:Characters>
  <properties:Lines>90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2016-12-02T13:51:00Z</dcterms:created>
  <dc:creator>dcmelik</dc:creator>
  <cp:lastModifiedBy>Jasna Radulović</cp:lastModifiedBy>
  <cp:lastPrinted>2016-03-07T11:13:00Z</cp:lastPrinted>
  <dcterms:modified xmlns:xsi="http://www.w3.org/2001/XMLSchema-instance" xsi:type="dcterms:W3CDTF">2016-12-02T14:18:00Z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