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40c774" w14:paraId="640c77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53585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D26E24">
              <w:t>431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53585E">
              <w:t>10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D26E24" w:rsidRPr="00D26E24">
        <w:rPr>
          <w:rFonts w:eastAsia="Times New Roman" w:hAnsi="Times New Roman" w:ascii="Times New Roman"/>
          <w:color w:themeColor="text1" w:val="000000"/>
          <w:sz w:val="24"/>
          <w:szCs w:val="24"/>
        </w:rPr>
        <w:t>LANA MAJA TRANSPORTI d.o.o., Koprivnica, Ulica braće Wolf 9, OIB: 93957256168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</w:t>
      </w:r>
      <w:r w:rsidR="007D694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7C71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18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prosinca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u </w:t>
      </w:r>
      <w:r w:rsidR="007D6948">
        <w:rPr>
          <w:rFonts w:eastAsia="Times New Roman" w:hAnsi="Times New Roman" w:ascii="Times New Roman"/>
          <w:b/>
          <w:sz w:val="24"/>
          <w:szCs w:val="24"/>
          <w:lang w:eastAsia="hr-HR"/>
        </w:rPr>
        <w:t>9:</w:t>
      </w:r>
      <w:r w:rsidR="00D26E24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a na koje se dostavom ovoga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26E24" w:rsidP="00D26E24" w:rsidR="00D26E24" w:rsidRPr="00D26E24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E24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D26E24" w:rsidP="00D26E24" w:rsidR="00D26E24" w:rsidRPr="00D26E24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E24">
        <w:rPr>
          <w:rFonts w:eastAsia="Times New Roman" w:hAnsi="Times New Roman" w:ascii="Times New Roman"/>
          <w:sz w:val="24"/>
          <w:szCs w:val="24"/>
          <w:lang w:eastAsia="hr-HR"/>
        </w:rPr>
        <w:t>direktor dužnika: Maja Marijančić, Koprivnica, Pavelinska 4/A</w:t>
      </w:r>
    </w:p>
    <w:p w:rsidRDefault="00D26E24" w:rsidP="00D26E24" w:rsidR="00D26E24" w:rsidRPr="00D26E24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E24">
        <w:rPr>
          <w:rFonts w:eastAsia="Times New Roman" w:hAnsi="Times New Roman" w:ascii="Times New Roman"/>
          <w:sz w:val="24"/>
          <w:szCs w:val="24"/>
          <w:lang w:eastAsia="hr-HR"/>
        </w:rPr>
        <w:t xml:space="preserve">Raiffeisenbank Austria d.d., Zagreb, Magazinska cesta 69 </w:t>
      </w:r>
      <w:r w:rsidRPr="00D26E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(kao pravna osoba koja za dužnika obavlja poslove platnog prometa)</w:t>
      </w:r>
    </w:p>
    <w:p w:rsidRDefault="00D26E24" w:rsidP="00D26E24" w:rsidR="00D26E24" w:rsidRPr="00D26E24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D26E2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</w:t>
      </w:r>
      <w:r w:rsidR="00D26E24">
        <w:rPr>
          <w:rFonts w:eastAsia="Times New Roman" w:hAnsi="Times New Roman" w:ascii="Times New Roman"/>
          <w:sz w:val="24"/>
          <w:szCs w:val="24"/>
          <w:lang w:eastAsia="hr-HR"/>
        </w:rPr>
        <w:t>431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/2018-4 od </w:t>
      </w:r>
      <w:r w:rsidR="00D26E2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kao i po rješenju suda broj St-</w:t>
      </w:r>
      <w:r w:rsidR="00D26E24">
        <w:rPr>
          <w:rFonts w:eastAsia="Times New Roman" w:hAnsi="Times New Roman" w:ascii="Times New Roman"/>
          <w:sz w:val="24"/>
          <w:szCs w:val="24"/>
          <w:lang w:eastAsia="hr-HR"/>
        </w:rPr>
        <w:t>431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/2018-5 od </w:t>
      </w:r>
      <w:r w:rsidR="00D26E24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B7C71" w:rsidRPr="00535E53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D6948" w:rsidP="00D26E24" w:rsidR="00D26E24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D26E24" w:rsidP="00D26E24" w:rsidR="00D26E24" w:rsidRPr="00D26E24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26E24">
        <w:rPr>
          <w:rFonts w:eastAsia="Times New Roman" w:hAnsi="Times New Roman" w:ascii="Times New Roman"/>
          <w:sz w:val="24"/>
          <w:szCs w:val="24"/>
          <w:lang w:eastAsia="hr-HR"/>
        </w:rPr>
        <w:t>direktor dužnika: Maja Marijančić, Koprivnica, Pavelinska 4/A</w:t>
      </w:r>
    </w:p>
    <w:p w:rsidRDefault="00D26E24" w:rsidP="00D26E24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D26E24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253F8C" w:rsidRPr="00253F8C">
      <w:rPr>
        <w:rFonts w:hAnsi="Times New Roman" w:ascii="Times New Roman"/>
        <w:bCs/>
        <w:noProof/>
        <w:sz w:val="24"/>
        <w:szCs w:val="24"/>
      </w:rPr>
      <w:t>Poslovni broj: 10 St-431/2018-10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53F8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C5E7C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53F8C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85E"/>
    <w:rsid w:val="00535E53"/>
    <w:rsid w:val="005466E0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D6948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2437B"/>
    <w:rsid w:val="00957093"/>
    <w:rsid w:val="0096157B"/>
    <w:rsid w:val="0096563D"/>
    <w:rsid w:val="00975368"/>
    <w:rsid w:val="00987F31"/>
    <w:rsid w:val="00994A3F"/>
    <w:rsid w:val="00995B14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1855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26E24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6E24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F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F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F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F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6E24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F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F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F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F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MAJA TRANSPORTI društvo s ograničenom odgovornošću za prijevoz, trgovinu i usluge zastupanog po punomoćniku Maja Marijančić</izvorni_sadrzaj>
    <derivirana_varijabla naziv="DomainObject.Predmet.ProtustrankaFormated_1">  LANA MAJA TRANSPORTI društvo s ograničenom odgovornošću za prijevoz, trgovinu i usluge zastupanog po punomoćniku Maja Marijančić</derivirana_varijabla>
  </DomainObject.Predmet.ProtustrankaFormated>
  <DomainObject.Predmet.ProtustrankaFormatedOIB>
    <izvorni_sadrzaj>  LANA MAJA TRANSPORTI društvo s ograničenom odgovornošću za prijevoz, trgovinu i usluge, OIB 93957256168 zastupanog po punomoćniku Maja Marijančić</izvorni_sadrzaj>
    <derivirana_varijabla naziv="DomainObject.Predmet.ProtustrankaFormatedOIB_1">  LANA MAJA TRANSPORTI društvo s ograničenom odgovornošću za prijevoz, trgovinu i usluge, OIB 93957256168 zastupanog po punomoćniku Maja Marijančić</derivirana_varijabla>
  </DomainObject.Predmet.ProtustrankaFormatedOIB>
  <DomainObject.Predmet.ProtustrankaFormatedWithAdress>
    <izvorni_sadrzaj> LANA MAJA TRANSPORTI društvo s ograničenom odgovornošću za prijevoz, trgovinu i usluge, Ulica braće Wolf 9, 48000 Koprivnica zastupanog po punomoćniku Maja Marijančić</izvorni_sadrzaj>
    <derivirana_varijabla naziv="DomainObject.Predmet.ProtustrankaFormatedWithAdress_1"> LANA MAJA TRANSPORTI društvo s ograničenom odgovornošću za prijevoz, trgovinu i usluge, Ulica braće Wolf 9, 48000 Koprivnica zastupanog po punomoćniku Maja Marijančić</derivirana_varijabla>
  </DomainObject.Predmet.ProtustrankaFormatedWithAdress>
  <DomainObject.Predmet.ProtustrankaFormatedWithAdressOIB>
    <izvorni_sadrzaj> LANA MAJA TRANSPORTI društvo s ograničenom odgovornošću za prijevoz, trgovinu i usluge, OIB 93957256168, Ulica braće Wolf 9, 48000 Koprivnica zastupanog po punomoćniku Maja Marijančić</izvorni_sadrzaj>
    <derivirana_varijabla naziv="DomainObject.Predmet.ProtustrankaFormatedWithAdressOIB_1"> LANA MAJA TRANSPORTI društvo s ograničenom odgovornošću za prijevoz, trgovinu i usluge, OIB 93957256168, Ulica braće Wolf 9, 48000 Koprivnica zastupanog po punomoćniku Maja Marijančić</derivirana_varijabla>
  </DomainObject.Predmet.ProtustrankaFormatedWithAdressOIB>
  <DomainObject.Predmet.ProtustrankaWithAdress>
    <izvorni_sadrzaj>LANA MAJA TRANSPORTI društvo s ograničenom odgovornošću za prijevoz, trgovinu i usluge Ulica braće Wolf 9, 48000 Koprivnica</izvorni_sadrzaj>
    <derivirana_varijabla naziv="DomainObject.Predmet.ProtustrankaWithAdress_1">LANA MAJA TRANSPORTI društvo s ograničenom odgovornošću za prijevoz, trgovinu i usluge Ulica braće Wolf 9, 48000 Koprivnica</derivirana_varijabla>
  </DomainObject.Predmet.ProtustrankaWithAdress>
  <DomainObject.Predmet.ProtustrankaWithAdressOIB>
    <izvorni_sadrzaj>LANA MAJA TRANSPORTI društvo s ograničenom odgovornošću za prijevoz, trgovinu i usluge, OIB 93957256168, Ulica braće Wolf 9, 48000 Koprivnica</izvorni_sadrzaj>
    <derivirana_varijabla naziv="DomainObject.Predmet.ProtustrankaWithAdressOIB_1">LANA MAJA TRANSPORTI društvo s ograničenom odgovornošću za prijevoz, trgovinu i usluge, OIB 93957256168, Ulica braće Wolf 9, 48000 Koprivnica</derivirana_varijabla>
  </DomainObject.Predmet.ProtustrankaWithAdressOIB>
  <DomainObject.Predmet.ProtustrankaNazivFormated>
    <izvorni_sadrzaj>LANA MAJA TRANSPORTI društvo s ograničenom odgovornošću za prijevoz, trgovinu i usluge</izvorni_sadrzaj>
    <derivirana_varijabla naziv="DomainObject.Predmet.ProtustrankaNazivFormated_1">LANA MAJA TRANSPORTI društvo s ograničenom odgovornošću za prijevoz, trgovinu i usluge</derivirana_varijabla>
  </DomainObject.Predmet.ProtustrankaNazivFormated>
  <DomainObject.Predmet.ProtustrankaNazivFormatedOIB>
    <izvorni_sadrzaj>LANA MAJA TRANSPORTI društvo s ograničenom odgovornošću za prijevoz, trgovinu i usluge, OIB 93957256168</izvorni_sadrzaj>
    <derivirana_varijabla naziv="DomainObject.Predmet.ProtustrankaNazivFormatedOIB_1">LANA MAJA TRANSPORTI društvo s ograničenom odgovornošću za prijevoz, trgovinu i usluge, OIB 93957256168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21143.87</izvorni_sadrzaj>
    <derivirana_varijabla naziv="DomainObject.Predmet.TrenutnaVrijednost_1">21143.87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LANA MAJA TRANSPORTI društvo s ograničenom odgovornošću za prijevoz, trgovinu i usluge zastupanog po punomoćniku Maja Marijančić</item>
    </izvorni_sadrzaj>
    <derivirana_varijabla naziv="DomainObject.Predmet.ProtuStrankaListFormated_1">
      <item>LANA MAJA TRANSPORTI društvo s ograničenom odgovornošću za prijevoz, trgovinu i usluge zastupanog po punomoćniku Maja Marijančić</item>
    </derivirana_varijabla>
  </DomainObject.Predmet.ProtuStrankaListFormated>
  <DomainObject.Predmet.ProtuStrankaListFormatedOIB>
    <izvorni_sadrzaj>
      <item>LANA MAJA TRANSPORTI društvo s ograničenom odgovornošću za prijevoz, trgovinu i usluge, OIB 93957256168 zastupanog po punomoćniku Maja Marijančić</item>
    </izvorni_sadrzaj>
    <derivirana_varijabla naziv="DomainObject.Predmet.ProtuStrankaListFormatedOIB_1">
      <item>LANA MAJA TRANSPORTI društvo s ograničenom odgovornošću za prijevoz, trgovinu i usluge, OIB 93957256168 zastupanog po punomoćniku Maja Marijančić</item>
    </derivirana_varijabla>
  </DomainObject.Predmet.ProtuStrankaListFormatedOIB>
  <DomainObject.Predmet.ProtuStrankaListFormatedWithAdress>
    <izvorni_sadrzaj>
      <item>LANA MAJA TRANSPORTI društvo s ograničenom odgovornošću za prijevoz, trgovinu i usluge, Ulica braće Wolf 9, 48000 Koprivnica zastupanog po punomoćniku Maja Marijančić</item>
    </izvorni_sadrzaj>
    <derivirana_varijabla naziv="DomainObject.Predmet.ProtuStrankaListFormatedWithAdress_1">
      <item>LANA MAJA TRANSPORTI društvo s ograničenom odgovornošću za prijevoz, trgovinu i usluge, Ulica braće Wolf 9, 48000 Koprivnica zastupanog po punomoćniku Maja Marijančić</item>
    </derivirana_varijabla>
  </DomainObject.Predmet.ProtuStrankaListFormatedWithAdress>
  <DomainObject.Predmet.ProtuStrankaListFormatedWithAdressOIB>
    <izvorni_sadrzaj>
      <item>LANA MAJA TRANSPORTI društvo s ograničenom odgovornošću za prijevoz, trgovinu i usluge, OIB 93957256168, Ulica braće Wolf 9, 48000 Koprivnica zastupanog po punomoćniku Maja Marijančić</item>
    </izvorni_sadrzaj>
    <derivirana_varijabla naziv="DomainObject.Predmet.ProtuStrankaListFormatedWithAdressOIB_1">
      <item>LANA MAJA TRANSPORTI društvo s ograničenom odgovornošću za prijevoz, trgovinu i usluge, OIB 93957256168, Ulica braće Wolf 9, 48000 Koprivnica zastupanog po punomoćniku Maja Marijančić</item>
    </derivirana_varijabla>
  </DomainObject.Predmet.ProtuStrankaListFormatedWithAdressOIB>
  <DomainObject.Predmet.ProtuStrankaListNazivFormated>
    <izvorni_sadrzaj>
      <item>LANA MAJA TRANSPORTI društvo s ograničenom odgovornošću za prijevoz, trgovinu i usluge</item>
    </izvorni_sadrzaj>
    <derivirana_varijabla naziv="DomainObject.Predmet.ProtuStrankaListNazivFormated_1">
      <item>LANA MAJA TRANSPORTI društvo s ograničenom odgovornošću za prijevoz, trgovinu i usluge</item>
    </derivirana_varijabla>
  </DomainObject.Predmet.ProtuStrankaListNazivFormated>
  <DomainObject.Predmet.ProtuStrankaListNazivFormatedOIB>
    <izvorni_sadrzaj>
      <item>LANA MAJA TRANSPORTI društvo s ograničenom odgovornošću za prijevoz, trgovinu i usluge, OIB 93957256168</item>
    </izvorni_sadrzaj>
    <derivirana_varijabla naziv="DomainObject.Predmet.ProtuStrankaListNazivFormatedOIB_1">
      <item>LANA MAJA TRANSPORTI društvo s ograničenom odgovornošću za prijevoz, trgovinu i usluge, OIB 93957256168</item>
    </derivirana_varijabla>
  </DomainObject.Predmet.ProtuStrankaListNazivFormatedOIB>
  <DomainObject.Predmet.OstaliListFormated>
    <izvorni_sadrzaj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  <item>Županijsko držvano odvjetništvo</item>
    </izvorni_sadrzaj>
    <derivirana_varijabla naziv="DomainObject.Predmet.OstaliListFormated_1"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  <item>Županijsko držvano odvjetništvo</item>
    </derivirana_varijabla>
  </DomainObject.Predmet.OstaliListFormated>
  <DomainObject.Predmet.OstaliListFormatedOIB>
    <izvorni_sadrzaj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  <item>Županijsko držvano odvjetništvo</item>
    </izvorni_sadrzaj>
    <derivirana_varijabla naziv="DomainObject.Predmet.OstaliListFormatedOIB_1"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  <item>Županijsko držvano odvjetništvo</item>
    </derivirana_varijabla>
  </DomainObject.Predmet.OstaliListFormatedOIB>
  <DomainObject.Predmet.OstaliListFormatedWithAdress>
    <izvorni_sadrzaj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Županijsko držvano odvjetništvo</item>
    </izvorni_sadrzaj>
    <derivirana_varijabla naziv="DomainObject.Predmet.OstaliListFormatedWithAdress_1"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Županijsko držvano odvjetništvo</item>
    </derivirana_varijabla>
  </DomainObject.Predmet.OstaliListFormatedWithAdress>
  <DomainObject.Predmet.OstaliListFormatedWithAdressOIB>
    <izvorni_sadrzaj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Županijsko držvano odvjetništvo</item>
    </izvorni_sadrzaj>
    <derivirana_varijabla naziv="DomainObject.Predmet.OstaliListFormatedWithAdressOIB_1"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Županijsko držvano odvjetništvo</item>
    </derivirana_varijabla>
  </DomainObject.Predmet.OstaliListFormatedWithAdressOIB>
  <DomainObject.Predmet.OstaliListNazivFormated>
    <izvorni_sadrzaj>
      <item>Sudski registar</item>
      <item>Maja Marijančić</item>
      <item>Županijsko državno odvjetništvo</item>
      <item>Raiffeisenbank Austria d.d.</item>
      <item>Županijsko držvano odvjetništvo</item>
    </izvorni_sadrzaj>
    <derivirana_varijabla naziv="DomainObject.Predmet.OstaliListNazivFormated_1">
      <item>Sudski registar</item>
      <item>Maja Marijančić</item>
      <item>Županijsko državno odvjetništvo</item>
      <item>Raiffeisenbank Austria d.d.</item>
      <item>Županijsko držvano odvjetništvo</item>
    </derivirana_varijabla>
  </DomainObject.Predmet.OstaliListNazivFormated>
  <DomainObject.Predmet.OstaliListNazivFormatedOIB>
    <izvorni_sadrzaj>
      <item>Sudski registar</item>
      <item>Maja Marijančić, OIB 12028570941</item>
      <item>Županijsko državno odvjetništvo</item>
      <item>Raiffeisenbank Austria d.d.</item>
      <item>Županijsko držvano odvjetništvo</item>
    </izvorni_sadrzaj>
    <derivirana_varijabla naziv="DomainObject.Predmet.OstaliListNazivFormatedOIB_1">
      <item>Sudski registar</item>
      <item>Maja Marijančić, OIB 12028570941</item>
      <item>Županijsko državno odvjetništvo</item>
      <item>Raiffeisenbank Austria d.d.</item>
      <item>Županijsko držvano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LANA MAJA TRANSPORTI društvo s ograničenom odgovornošću za prijevoz, trgovinu i usluge</izvorni_sadrzaj>
    <derivirana_varijabla naziv="DomainObject.Predmet.ProtustrankaIDrugi_1">LANA MAJA TRANSPORTI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LANA MAJA TRANSPORTI društvo s ograničenom odgovornošću za prijevoz, trgovinu i usluge, OIB 93957256168, Ulica braće Wolf 9, 48000 Koprivnica</izvorni_sadrzaj>
    <derivirana_varijabla naziv="DomainObject.Predmet.ProtustrankaIDrugiAdressOIB_1">LANA MAJA TRANSPORTI društvo s ograničenom odgovornošću za prijevoz, trgovinu i usluge, OIB 93957256168, Ulica braće Wolf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  <item>Županijsko držvano odvjetništvo</item>
    </izvorni_sadrzaj>
    <derivirana_varijabla naziv="DomainObject.Predmet.SudioniciListNaziv_1"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  <item>Županijsko držvano odvjetništvo</item>
    </derivirana_varijabla>
  </DomainObject.Predmet.SudioniciListNaziv>
  <DomainObject.Predmet.SudioniciListAdressOIB>
    <izvorni_sadrzaj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  <item>Županijsko držvano odvjetništvo</item>
    </izvorni_sadrzaj>
    <derivirana_varijabla naziv="DomainObject.Predmet.SudioniciListAdressOIB_1"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  <item>Županijsko držvano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93957256168</item>
      <item>, OIB null</item>
      <item>, OIB 12028570941</item>
      <item>, OIB null</item>
      <item>, OIB null</item>
      <item>, OIB null</item>
    </izvorni_sadrzaj>
    <derivirana_varijabla naziv="DomainObject.Predmet.SudioniciListNazivOIB_1">
      <item>, OIB 85821130368</item>
      <item>, OIB 93957256168</item>
      <item>, OIB null</item>
      <item>, OIB 12028570941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St-431/2018-4</izvorni_sadrzaj>
    <derivirana_varijabla naziv="DomainObject.PredzadnjaOdlukaIzPredmeta.Oznaka_1">St-431/2018-4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8AF57-1242-462B-B0B8-D5F9F1815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1652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2018-11-28T09:12:00Z</dcterms:created>
  <dc:creator>Mirjana Mlinarić</dc:creator>
  <cp:lastModifiedBy>Nevenka Vuković</cp:lastModifiedBy>
  <cp:lastPrinted>2018-11-28T09:22:00Z</cp:lastPrinted>
  <dcterms:modified xmlns:xsi="http://www.w3.org/2001/XMLSchema-instance" xsi:type="dcterms:W3CDTF">2018-11-28T09:24:00Z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(St-431-18-10 Zaključak - poziv za ročište-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