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1c730" w14:paraId="6b1c730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FF61D0">
        <w:t>139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FF61D0">
        <w:t>LINEA BLU d.o.o., Split, Šibenska ulica 35</w:t>
      </w:r>
      <w:r w:rsidR="00191167">
        <w:t xml:space="preserve">, </w:t>
      </w:r>
      <w:r w:rsidR="00F06DE1">
        <w:t>OIB</w:t>
      </w:r>
      <w:r w:rsidR="00FF61D0">
        <w:t>: 43342155759</w:t>
      </w:r>
      <w:r w:rsidR="00F576EC">
        <w:t xml:space="preserve">, </w:t>
      </w:r>
      <w:r w:rsidR="00FF61D0">
        <w:t>MBS: 060093698</w:t>
      </w:r>
      <w:r w:rsidR="00107752">
        <w:t xml:space="preserve">, </w:t>
      </w:r>
      <w:r w:rsidR="00191167">
        <w:t>dana 24</w:t>
      </w:r>
      <w:r w:rsidR="00AA5FA1">
        <w:t>. studenoga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FF61D0" w:rsidRPr="00FF61D0">
        <w:t xml:space="preserve">LINEA BLU d.o.o., Split, Šibenska ulica 35, OIB: 43342155759, MBS: 060093698,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FF61D0">
        <w:t>1448</w:t>
      </w:r>
      <w:r>
        <w:t xml:space="preserve"> dana, u </w:t>
      </w:r>
      <w:r w:rsidR="00E076CF">
        <w:t>u</w:t>
      </w:r>
      <w:r w:rsidR="001E6581">
        <w:t>kupnom iznosu o</w:t>
      </w:r>
      <w:r w:rsidR="00FF61D0">
        <w:t>d 62.416,94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236848">
        <w:t>vlaštena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FF61D0">
        <w:t>3. ST-1139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236848">
        <w:t>a</w:t>
      </w:r>
      <w:r w:rsidR="003D3A71">
        <w:t xml:space="preserve"> ovlašten</w:t>
      </w:r>
      <w:r w:rsidR="00236848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236848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191167" w:rsidP="00F576EC" w:rsidR="008922FD">
      <w:pPr>
        <w:jc w:val="center"/>
      </w:pPr>
      <w:r>
        <w:t>U Splitu, 24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E0A16"/>
    <w:rsid w:val="001E6581"/>
    <w:rsid w:val="00236848"/>
    <w:rsid w:val="0025689E"/>
    <w:rsid w:val="00296435"/>
    <w:rsid w:val="002A16B1"/>
    <w:rsid w:val="002A267F"/>
    <w:rsid w:val="002D0EEC"/>
    <w:rsid w:val="002D1607"/>
    <w:rsid w:val="003155FB"/>
    <w:rsid w:val="003A5182"/>
    <w:rsid w:val="003B548D"/>
    <w:rsid w:val="003B5A26"/>
    <w:rsid w:val="003C6428"/>
    <w:rsid w:val="003D3A71"/>
    <w:rsid w:val="0043500C"/>
    <w:rsid w:val="00466E36"/>
    <w:rsid w:val="0049070E"/>
    <w:rsid w:val="004C6167"/>
    <w:rsid w:val="004C66C0"/>
    <w:rsid w:val="004D7D95"/>
    <w:rsid w:val="00543777"/>
    <w:rsid w:val="005C5AFA"/>
    <w:rsid w:val="005F0E13"/>
    <w:rsid w:val="00602A20"/>
    <w:rsid w:val="006105BB"/>
    <w:rsid w:val="00683153"/>
    <w:rsid w:val="00737DD6"/>
    <w:rsid w:val="007648D8"/>
    <w:rsid w:val="00776F7C"/>
    <w:rsid w:val="00787AFC"/>
    <w:rsid w:val="007D3062"/>
    <w:rsid w:val="007E26AB"/>
    <w:rsid w:val="00804AB4"/>
    <w:rsid w:val="008130E8"/>
    <w:rsid w:val="008138F5"/>
    <w:rsid w:val="008177E8"/>
    <w:rsid w:val="0085420B"/>
    <w:rsid w:val="008607FF"/>
    <w:rsid w:val="00861307"/>
    <w:rsid w:val="008922FD"/>
    <w:rsid w:val="008A2CF5"/>
    <w:rsid w:val="008A36EF"/>
    <w:rsid w:val="008D189F"/>
    <w:rsid w:val="00927118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A3C60"/>
    <w:rsid w:val="00AA5FA1"/>
    <w:rsid w:val="00AD5BE5"/>
    <w:rsid w:val="00B22298"/>
    <w:rsid w:val="00B44A30"/>
    <w:rsid w:val="00BA086E"/>
    <w:rsid w:val="00BA5C6A"/>
    <w:rsid w:val="00C46474"/>
    <w:rsid w:val="00C81826"/>
    <w:rsid w:val="00CB223B"/>
    <w:rsid w:val="00CB5D90"/>
    <w:rsid w:val="00CF2246"/>
    <w:rsid w:val="00D02BB5"/>
    <w:rsid w:val="00D242DA"/>
    <w:rsid w:val="00D36A52"/>
    <w:rsid w:val="00D4378C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64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4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64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4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4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64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4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4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4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4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1139</izvorni_sadrzaj>
    <derivirana_varijabla naziv="DomainObject.Predmet.Broj_1">1139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St-1139/2015</izvorni_sadrzaj>
    <derivirana_varijabla naziv="DomainObject.Predmet.OznakaBroj_1">St-1139/2015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LINEA BLU d.o.o. trgovinu, proizvodnju i servis</izvorni_sadrzaj>
    <derivirana_varijabla naziv="DomainObject.Predmet.ProtustrankaFormated_1">  LINEA BLU d.o.o. trgovinu, proizvodnju i servis</derivirana_varijabla>
  </DomainObject.Predmet.ProtustrankaFormated>
  <DomainObject.Predmet.ProtustrankaFormatedOIB>
    <izvorni_sadrzaj>  LINEA BLU d.o.o. trgovinu, proizvodnju i servis, OIB 43342155759</izvorni_sadrzaj>
    <derivirana_varijabla naziv="DomainObject.Predmet.ProtustrankaFormatedOIB_1">  LINEA BLU d.o.o. trgovinu, proizvodnju i servis, OIB 43342155759</derivirana_varijabla>
  </DomainObject.Predmet.ProtustrankaFormatedOIB>
  <DomainObject.Predmet.ProtustrankaFormatedWithAdress>
    <izvorni_sadrzaj> LINEA BLU d.o.o. trgovinu, proizvodnju i servis, Šibenska Ulica 35, 21000 Split</izvorni_sadrzaj>
    <derivirana_varijabla naziv="DomainObject.Predmet.ProtustrankaFormatedWithAdress_1"> LINEA BLU d.o.o. trgovinu, proizvodnju i servis, Šibenska Ulica 35, 21000 Split</derivirana_varijabla>
  </DomainObject.Predmet.ProtustrankaFormatedWithAdress>
  <DomainObject.Predmet.ProtustrankaFormatedWithAdressOIB>
    <izvorni_sadrzaj> LINEA BLU d.o.o. trgovinu, proizvodnju i servis, OIB 43342155759, Šibenska Ulica 35, 21000 Split</izvorni_sadrzaj>
    <derivirana_varijabla naziv="DomainObject.Predmet.ProtustrankaFormatedWithAdressOIB_1"> LINEA BLU d.o.o. trgovinu, proizvodnju i servis, OIB 43342155759, Šibenska Ulica 35, 21000 Split</derivirana_varijabla>
  </DomainObject.Predmet.ProtustrankaFormatedWithAdressOIB>
  <DomainObject.Predmet.ProtustrankaWithAdress>
    <izvorni_sadrzaj>LINEA BLU d.o.o. trgovinu, proizvodnju i servis Šibenska Ulica 35, 21000 Split</izvorni_sadrzaj>
    <derivirana_varijabla naziv="DomainObject.Predmet.ProtustrankaWithAdress_1">LINEA BLU d.o.o. trgovinu, proizvodnju i servis Šibenska Ulica 35, 21000 Split</derivirana_varijabla>
  </DomainObject.Predmet.ProtustrankaWithAdress>
  <DomainObject.Predmet.ProtustrankaWithAdressOIB>
    <izvorni_sadrzaj>LINEA BLU d.o.o. trgovinu, proizvodnju i servis, OIB 43342155759, Šibenska Ulica 35, 21000 Split</izvorni_sadrzaj>
    <derivirana_varijabla naziv="DomainObject.Predmet.ProtustrankaWithAdressOIB_1">LINEA BLU d.o.o. trgovinu, proizvodnju i servis, OIB 43342155759, Šibenska Ulica 35, 21000 Split</derivirana_varijabla>
  </DomainObject.Predmet.ProtustrankaWithAdressOIB>
  <DomainObject.Predmet.ProtustrankaNazivFormated>
    <izvorni_sadrzaj>LINEA BLU d.o.o. trgovinu, proizvodnju i servis</izvorni_sadrzaj>
    <derivirana_varijabla naziv="DomainObject.Predmet.ProtustrankaNazivFormated_1">LINEA BLU d.o.o. trgovinu, proizvodnju i servis</derivirana_varijabla>
  </DomainObject.Predmet.ProtustrankaNazivFormated>
  <DomainObject.Predmet.ProtustrankaNazivFormatedOIB>
    <izvorni_sadrzaj>LINEA BLU d.o.o. trgovinu, proizvodnju i servis, OIB 43342155759</izvorni_sadrzaj>
    <derivirana_varijabla naziv="DomainObject.Predmet.ProtustrankaNazivFormatedOIB_1">LINEA BLU d.o.o. trgovinu, proizvodnju i servis, OIB 43342155759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62416.94</izvorni_sadrzaj>
    <derivirana_varijabla naziv="DomainObject.Predmet.TrenutnaVrijednost_1">62416.94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LINEA BLU d.o.o. trgovinu, proizvodnju i servis</item>
    </izvorni_sadrzaj>
    <derivirana_varijabla naziv="DomainObject.Predmet.ProtuStrankaListFormated_1">
      <item>LINEA BLU d.o.o. trgovinu, proizvodnju i servis</item>
    </derivirana_varijabla>
  </DomainObject.Predmet.ProtuStrankaListFormated>
  <DomainObject.Predmet.ProtuStrankaListFormatedOIB>
    <izvorni_sadrzaj>
      <item>LINEA BLU d.o.o. trgovinu, proizvodnju i servis, OIB 43342155759</item>
    </izvorni_sadrzaj>
    <derivirana_varijabla naziv="DomainObject.Predmet.ProtuStrankaListFormatedOIB_1">
      <item>LINEA BLU d.o.o. trgovinu, proizvodnju i servis, OIB 43342155759</item>
    </derivirana_varijabla>
  </DomainObject.Predmet.ProtuStrankaListFormatedOIB>
  <DomainObject.Predmet.ProtuStrankaListFormatedWithAdress>
    <izvorni_sadrzaj>
      <item>LINEA BLU d.o.o. trgovinu, proizvodnju i servis, Šibenska Ulica 35, 21000 Split</item>
    </izvorni_sadrzaj>
    <derivirana_varijabla naziv="DomainObject.Predmet.ProtuStrankaListFormatedWithAdress_1">
      <item>LINEA BLU d.o.o. trgovinu, proizvodnju i servis, Šibenska Ulica 35, 21000 Split</item>
    </derivirana_varijabla>
  </DomainObject.Predmet.ProtuStrankaListFormatedWithAdress>
  <DomainObject.Predmet.ProtuStrankaListFormatedWithAdressOIB>
    <izvorni_sadrzaj>
      <item>LINEA BLU d.o.o. trgovinu, proizvodnju i servis, OIB 43342155759, Šibenska Ulica 35, 21000 Split</item>
    </izvorni_sadrzaj>
    <derivirana_varijabla naziv="DomainObject.Predmet.ProtuStrankaListFormatedWithAdressOIB_1">
      <item>LINEA BLU d.o.o. trgovinu, proizvodnju i servis, OIB 43342155759, Šibenska Ulica 35, 21000 Split</item>
    </derivirana_varijabla>
  </DomainObject.Predmet.ProtuStrankaListFormatedWithAdressOIB>
  <DomainObject.Predmet.ProtuStrankaListNazivFormated>
    <izvorni_sadrzaj>
      <item>LINEA BLU d.o.o. trgovinu, proizvodnju i servis</item>
    </izvorni_sadrzaj>
    <derivirana_varijabla naziv="DomainObject.Predmet.ProtuStrankaListNazivFormated_1">
      <item>LINEA BLU d.o.o. trgovinu, proizvodnju i servis</item>
    </derivirana_varijabla>
  </DomainObject.Predmet.ProtuStrankaListNazivFormated>
  <DomainObject.Predmet.ProtuStrankaListNazivFormatedOIB>
    <izvorni_sadrzaj>
      <item>LINEA BLU d.o.o. trgovinu, proizvodnju i servis, OIB 43342155759</item>
    </izvorni_sadrzaj>
    <derivirana_varijabla naziv="DomainObject.Predmet.ProtuStrankaListNazivFormatedOIB_1">
      <item>LINEA BLU d.o.o. trgovinu, proizvodnju i servis, OIB 43342155759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LINEA BLU d.o.o. trgovinu, proizvodnju i servis</izvorni_sadrzaj>
    <derivirana_varijabla naziv="DomainObject.Predmet.ProtustrankaIDrugi_1">LINEA BLU d.o.o. trgovinu, proizvodnju i servis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LINEA BLU d.o.o. trgovinu, proizvodnju i servis, OIB 43342155759, Šibenska Ulica 35, 21000 Split</izvorni_sadrzaj>
    <derivirana_varijabla naziv="DomainObject.Predmet.ProtustrankaIDrugiAdressOIB_1">LINEA BLU d.o.o. trgovinu, proizvodnju i servis, OIB 43342155759, Šibenska Ulica 35,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LINEA BLU d.o.o. trgovinu, proizvodnju i servis</item>
    </izvorni_sadrzaj>
    <derivirana_varijabla naziv="DomainObject.Predmet.SudioniciListNaziv_1">
      <item>FINANCIJSKA AGENCIJA, RC SPLIT</item>
      <item>LINEA BLU d.o.o. trgovinu, proizvodnju i servis</item>
    </derivirana_varijabla>
  </DomainObject.Predmet.SudioniciListNaziv>
  <DomainObject.Predmet.SudioniciListAdressOIB>
    <izvorni_sadrzaj>
      <item>FINANCIJSKA AGENCIJA, RC SPLIT, OIB 85821130368, Mažuranićevo šetalište 24b,21000 Split</item>
      <item>LINEA BLU d.o.o. trgovinu, proizvodnju i servis, OIB 43342155759, Šibenska Ulica 35,21000 Split</item>
    </izvorni_sadrzaj>
    <derivirana_varijabla naziv="DomainObject.Predmet.SudioniciListAdressOIB_1">
      <item>FINANCIJSKA AGENCIJA, RC SPLIT, OIB 85821130368, Mažuranićevo šetalište 24b,21000 Split</item>
      <item>LINEA BLU d.o.o. trgovinu, proizvodnju i servis, OIB 43342155759, Šibenska Ulica 35,21000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43342155759</item>
    </izvorni_sadrzaj>
    <derivirana_varijabla naziv="DomainObject.Predmet.SudioniciListNazivOIB_1">
      <item>, OIB 85821130368</item>
      <item>, OIB 43342155759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1766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2015-11-24T07:21:00Z</dcterms:created>
  <dc:creator>Lari Glavaš</dc:creator>
  <cp:lastModifiedBy>Lari Glavaš</cp:lastModifiedBy>
  <cp:lastPrinted>2015-11-24T07:20:00Z</cp:lastPrinted>
  <dcterms:modified xmlns:xsi="http://www.w3.org/2001/XMLSchema-instance" xsi:type="dcterms:W3CDTF">2015-11-24T07:21:00Z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